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5F2541" w14:textId="77777777" w:rsidR="0004058D" w:rsidRDefault="0004058D" w:rsidP="0004058D">
      <w:pPr>
        <w:pStyle w:val="CRCoverPage"/>
        <w:tabs>
          <w:tab w:val="right" w:pos="9639"/>
        </w:tabs>
        <w:spacing w:after="0"/>
        <w:rPr>
          <w:b/>
          <w:i/>
          <w:noProof/>
          <w:sz w:val="28"/>
        </w:rPr>
      </w:pPr>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Pr>
            <w:b/>
            <w:noProof/>
            <w:sz w:val="24"/>
          </w:rPr>
          <w:t>10</w:t>
        </w:r>
      </w:fldSimple>
      <w:r>
        <w:rPr>
          <w:b/>
          <w:noProof/>
          <w:sz w:val="24"/>
        </w:rPr>
        <w:t>1</w:t>
      </w:r>
      <w:fldSimple w:instr=" DOCPROPERTY  MtgTitle  \* MERGEFORMAT ">
        <w:r w:rsidRPr="006274EF">
          <w:rPr>
            <w:b/>
            <w:noProof/>
            <w:sz w:val="24"/>
          </w:rPr>
          <w:t xml:space="preserve"> </w:t>
        </w:r>
      </w:fldSimple>
      <w:r>
        <w:rPr>
          <w:b/>
          <w:i/>
          <w:noProof/>
          <w:sz w:val="28"/>
        </w:rPr>
        <w:tab/>
      </w:r>
      <w:fldSimple w:instr=" DOCPROPERTY  Tdoc#  \* MERGEFORMAT ">
        <w:r w:rsidRPr="004575BE">
          <w:rPr>
            <w:b/>
            <w:i/>
            <w:noProof/>
            <w:sz w:val="28"/>
          </w:rPr>
          <w:t>R5-23</w:t>
        </w:r>
      </w:fldSimple>
      <w:r w:rsidRPr="004575BE">
        <w:rPr>
          <w:b/>
          <w:i/>
          <w:noProof/>
          <w:sz w:val="28"/>
        </w:rPr>
        <w:t>68</w:t>
      </w:r>
      <w:r>
        <w:rPr>
          <w:b/>
          <w:i/>
          <w:noProof/>
          <w:sz w:val="28"/>
        </w:rPr>
        <w:t>48</w:t>
      </w:r>
      <w:r w:rsidRPr="000F36CB">
        <w:rPr>
          <w:rFonts w:hint="eastAsia"/>
          <w:b/>
          <w:i/>
          <w:noProof/>
          <w:sz w:val="28"/>
          <w:highlight w:val="green"/>
          <w:lang w:eastAsia="zh-CN"/>
        </w:rPr>
        <w:t>r</w:t>
      </w:r>
      <w:r w:rsidRPr="000F36CB">
        <w:rPr>
          <w:b/>
          <w:i/>
          <w:noProof/>
          <w:sz w:val="28"/>
          <w:highlight w:val="green"/>
        </w:rPr>
        <w:t>2</w:t>
      </w:r>
    </w:p>
    <w:p w14:paraId="52251A82" w14:textId="77777777" w:rsidR="0004058D" w:rsidRPr="00C57E51" w:rsidRDefault="0004058D" w:rsidP="0004058D">
      <w:pPr>
        <w:pStyle w:val="CRCoverPage"/>
        <w:outlineLvl w:val="0"/>
        <w:rPr>
          <w:rFonts w:cs="Arial"/>
          <w:b/>
          <w:bCs/>
          <w:noProof/>
          <w:sz w:val="24"/>
          <w:szCs w:val="24"/>
          <w:lang w:eastAsia="ja-JP"/>
        </w:rPr>
      </w:pPr>
      <w:r>
        <w:rPr>
          <w:b/>
          <w:noProof/>
          <w:sz w:val="24"/>
          <w:lang w:eastAsia="ja-JP"/>
        </w:rPr>
        <w:t>Chicago, USA,</w:t>
      </w:r>
      <w:r w:rsidRPr="00C57E51">
        <w:rPr>
          <w:b/>
          <w:noProof/>
          <w:sz w:val="24"/>
          <w:lang w:eastAsia="ja-JP"/>
        </w:rPr>
        <w:t>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058D" w14:paraId="0EFB839B" w14:textId="77777777" w:rsidTr="00A87E1D">
        <w:tc>
          <w:tcPr>
            <w:tcW w:w="9641" w:type="dxa"/>
            <w:gridSpan w:val="9"/>
            <w:tcBorders>
              <w:top w:val="single" w:sz="4" w:space="0" w:color="auto"/>
              <w:left w:val="single" w:sz="4" w:space="0" w:color="auto"/>
              <w:right w:val="single" w:sz="4" w:space="0" w:color="auto"/>
            </w:tcBorders>
          </w:tcPr>
          <w:p w14:paraId="7476DCA4" w14:textId="77777777" w:rsidR="0004058D" w:rsidRDefault="0004058D" w:rsidP="00A87E1D">
            <w:pPr>
              <w:pStyle w:val="CRCoverPage"/>
              <w:spacing w:after="0"/>
              <w:jc w:val="right"/>
              <w:rPr>
                <w:i/>
                <w:noProof/>
              </w:rPr>
            </w:pPr>
            <w:r>
              <w:rPr>
                <w:i/>
                <w:noProof/>
                <w:sz w:val="14"/>
              </w:rPr>
              <w:t>CR-Form-v12.2</w:t>
            </w:r>
          </w:p>
        </w:tc>
      </w:tr>
      <w:tr w:rsidR="0004058D" w14:paraId="7CE76111" w14:textId="77777777" w:rsidTr="00A87E1D">
        <w:tc>
          <w:tcPr>
            <w:tcW w:w="9641" w:type="dxa"/>
            <w:gridSpan w:val="9"/>
            <w:tcBorders>
              <w:left w:val="single" w:sz="4" w:space="0" w:color="auto"/>
              <w:right w:val="single" w:sz="4" w:space="0" w:color="auto"/>
            </w:tcBorders>
          </w:tcPr>
          <w:p w14:paraId="61F486E1" w14:textId="77777777" w:rsidR="0004058D" w:rsidRDefault="0004058D" w:rsidP="00A87E1D">
            <w:pPr>
              <w:pStyle w:val="CRCoverPage"/>
              <w:spacing w:after="0"/>
              <w:jc w:val="center"/>
              <w:rPr>
                <w:noProof/>
              </w:rPr>
            </w:pPr>
            <w:r>
              <w:rPr>
                <w:b/>
                <w:noProof/>
                <w:sz w:val="32"/>
              </w:rPr>
              <w:t>CHANGE REQUEST</w:t>
            </w:r>
          </w:p>
        </w:tc>
      </w:tr>
      <w:tr w:rsidR="0004058D" w14:paraId="01B4A148" w14:textId="77777777" w:rsidTr="00A87E1D">
        <w:tc>
          <w:tcPr>
            <w:tcW w:w="9641" w:type="dxa"/>
            <w:gridSpan w:val="9"/>
            <w:tcBorders>
              <w:left w:val="single" w:sz="4" w:space="0" w:color="auto"/>
              <w:right w:val="single" w:sz="4" w:space="0" w:color="auto"/>
            </w:tcBorders>
          </w:tcPr>
          <w:p w14:paraId="5383C8A1" w14:textId="77777777" w:rsidR="0004058D" w:rsidRDefault="0004058D" w:rsidP="00A87E1D">
            <w:pPr>
              <w:pStyle w:val="CRCoverPage"/>
              <w:spacing w:after="0"/>
              <w:rPr>
                <w:noProof/>
                <w:sz w:val="8"/>
                <w:szCs w:val="8"/>
              </w:rPr>
            </w:pPr>
          </w:p>
        </w:tc>
      </w:tr>
      <w:tr w:rsidR="0004058D" w14:paraId="71BBFF53" w14:textId="77777777" w:rsidTr="00A87E1D">
        <w:tc>
          <w:tcPr>
            <w:tcW w:w="142" w:type="dxa"/>
            <w:tcBorders>
              <w:left w:val="single" w:sz="4" w:space="0" w:color="auto"/>
            </w:tcBorders>
          </w:tcPr>
          <w:p w14:paraId="099C0400" w14:textId="77777777" w:rsidR="0004058D" w:rsidRDefault="0004058D" w:rsidP="00A87E1D">
            <w:pPr>
              <w:pStyle w:val="CRCoverPage"/>
              <w:spacing w:after="0"/>
              <w:jc w:val="right"/>
              <w:rPr>
                <w:noProof/>
              </w:rPr>
            </w:pPr>
          </w:p>
        </w:tc>
        <w:tc>
          <w:tcPr>
            <w:tcW w:w="1559" w:type="dxa"/>
            <w:shd w:val="pct30" w:color="FFFF00" w:fill="auto"/>
          </w:tcPr>
          <w:p w14:paraId="41523A5C" w14:textId="77777777" w:rsidR="0004058D" w:rsidRPr="00410371" w:rsidRDefault="00183E29" w:rsidP="00A87E1D">
            <w:pPr>
              <w:pStyle w:val="CRCoverPage"/>
              <w:spacing w:after="0"/>
              <w:jc w:val="right"/>
              <w:rPr>
                <w:b/>
                <w:noProof/>
                <w:sz w:val="28"/>
              </w:rPr>
            </w:pPr>
            <w:fldSimple w:instr=" DOCPROPERTY  Spec#  \* MERGEFORMAT ">
              <w:r w:rsidR="0004058D" w:rsidRPr="00D77804">
                <w:rPr>
                  <w:b/>
                  <w:noProof/>
                  <w:sz w:val="28"/>
                </w:rPr>
                <w:t>38.</w:t>
              </w:r>
              <w:r w:rsidR="0004058D">
                <w:rPr>
                  <w:b/>
                  <w:noProof/>
                  <w:sz w:val="28"/>
                </w:rPr>
                <w:t>521-4</w:t>
              </w:r>
            </w:fldSimple>
          </w:p>
        </w:tc>
        <w:tc>
          <w:tcPr>
            <w:tcW w:w="709" w:type="dxa"/>
          </w:tcPr>
          <w:p w14:paraId="0A95BB66" w14:textId="77777777" w:rsidR="0004058D" w:rsidRDefault="0004058D" w:rsidP="00A87E1D">
            <w:pPr>
              <w:pStyle w:val="CRCoverPage"/>
              <w:spacing w:after="0"/>
              <w:jc w:val="center"/>
              <w:rPr>
                <w:noProof/>
              </w:rPr>
            </w:pPr>
            <w:r>
              <w:rPr>
                <w:b/>
                <w:noProof/>
                <w:sz w:val="28"/>
              </w:rPr>
              <w:t>CR</w:t>
            </w:r>
          </w:p>
        </w:tc>
        <w:tc>
          <w:tcPr>
            <w:tcW w:w="1276" w:type="dxa"/>
            <w:shd w:val="pct30" w:color="FFFF00" w:fill="auto"/>
          </w:tcPr>
          <w:p w14:paraId="2D42F666" w14:textId="77777777" w:rsidR="0004058D" w:rsidRPr="006A5863" w:rsidRDefault="0004058D" w:rsidP="00A87E1D">
            <w:pPr>
              <w:pStyle w:val="CRCoverPage"/>
              <w:spacing w:after="0"/>
              <w:jc w:val="right"/>
              <w:rPr>
                <w:b/>
                <w:noProof/>
              </w:rPr>
            </w:pPr>
            <w:r>
              <w:rPr>
                <w:b/>
                <w:noProof/>
                <w:sz w:val="28"/>
              </w:rPr>
              <w:t>0772</w:t>
            </w:r>
          </w:p>
        </w:tc>
        <w:tc>
          <w:tcPr>
            <w:tcW w:w="709" w:type="dxa"/>
          </w:tcPr>
          <w:p w14:paraId="7CF35F53" w14:textId="77777777" w:rsidR="0004058D" w:rsidRDefault="0004058D" w:rsidP="00A87E1D">
            <w:pPr>
              <w:pStyle w:val="CRCoverPage"/>
              <w:tabs>
                <w:tab w:val="right" w:pos="625"/>
              </w:tabs>
              <w:spacing w:after="0"/>
              <w:jc w:val="center"/>
              <w:rPr>
                <w:noProof/>
              </w:rPr>
            </w:pPr>
            <w:r>
              <w:rPr>
                <w:b/>
                <w:bCs/>
                <w:noProof/>
                <w:sz w:val="28"/>
              </w:rPr>
              <w:t>rev</w:t>
            </w:r>
          </w:p>
        </w:tc>
        <w:tc>
          <w:tcPr>
            <w:tcW w:w="992" w:type="dxa"/>
            <w:shd w:val="pct30" w:color="FFFF00" w:fill="auto"/>
          </w:tcPr>
          <w:p w14:paraId="1F9CDCCE" w14:textId="77777777" w:rsidR="0004058D" w:rsidRPr="00306EE6" w:rsidRDefault="0004058D" w:rsidP="00A87E1D">
            <w:pPr>
              <w:pStyle w:val="CRCoverPage"/>
              <w:spacing w:after="0"/>
              <w:jc w:val="center"/>
              <w:rPr>
                <w:b/>
                <w:noProof/>
                <w:sz w:val="28"/>
                <w:lang w:eastAsia="zh-CN"/>
              </w:rPr>
            </w:pPr>
            <w:r>
              <w:rPr>
                <w:b/>
                <w:noProof/>
                <w:sz w:val="28"/>
              </w:rPr>
              <w:t>-</w:t>
            </w:r>
          </w:p>
        </w:tc>
        <w:tc>
          <w:tcPr>
            <w:tcW w:w="2410" w:type="dxa"/>
          </w:tcPr>
          <w:p w14:paraId="5FCF82CE" w14:textId="77777777" w:rsidR="0004058D" w:rsidRDefault="0004058D" w:rsidP="00A87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A0CFA" w14:textId="77777777" w:rsidR="0004058D" w:rsidRPr="00410371" w:rsidRDefault="0004058D" w:rsidP="00A87E1D">
            <w:pPr>
              <w:pStyle w:val="CRCoverPage"/>
              <w:spacing w:after="0"/>
              <w:jc w:val="center"/>
              <w:rPr>
                <w:noProof/>
                <w:sz w:val="28"/>
              </w:rPr>
            </w:pPr>
            <w:r w:rsidRPr="00771A83">
              <w:rPr>
                <w:b/>
                <w:noProof/>
                <w:sz w:val="28"/>
              </w:rPr>
              <w:t>1</w:t>
            </w:r>
            <w:r>
              <w:rPr>
                <w:b/>
                <w:noProof/>
                <w:sz w:val="28"/>
              </w:rPr>
              <w:t>8</w:t>
            </w:r>
            <w:r w:rsidRPr="00771A83">
              <w:rPr>
                <w:b/>
                <w:noProof/>
                <w:sz w:val="28"/>
              </w:rPr>
              <w:t>.</w:t>
            </w:r>
            <w:r>
              <w:rPr>
                <w:b/>
                <w:noProof/>
                <w:sz w:val="28"/>
              </w:rPr>
              <w:t>0</w:t>
            </w:r>
            <w:r w:rsidRPr="00771A83">
              <w:rPr>
                <w:b/>
                <w:noProof/>
                <w:sz w:val="28"/>
              </w:rPr>
              <w:t>.0</w:t>
            </w:r>
          </w:p>
        </w:tc>
        <w:tc>
          <w:tcPr>
            <w:tcW w:w="143" w:type="dxa"/>
            <w:tcBorders>
              <w:right w:val="single" w:sz="4" w:space="0" w:color="auto"/>
            </w:tcBorders>
          </w:tcPr>
          <w:p w14:paraId="66309B20" w14:textId="77777777" w:rsidR="0004058D" w:rsidRDefault="0004058D" w:rsidP="00A87E1D">
            <w:pPr>
              <w:pStyle w:val="CRCoverPage"/>
              <w:spacing w:after="0"/>
              <w:rPr>
                <w:noProof/>
              </w:rPr>
            </w:pPr>
          </w:p>
        </w:tc>
      </w:tr>
      <w:tr w:rsidR="0004058D" w14:paraId="138E5388" w14:textId="77777777" w:rsidTr="00A87E1D">
        <w:tc>
          <w:tcPr>
            <w:tcW w:w="9641" w:type="dxa"/>
            <w:gridSpan w:val="9"/>
            <w:tcBorders>
              <w:left w:val="single" w:sz="4" w:space="0" w:color="auto"/>
              <w:right w:val="single" w:sz="4" w:space="0" w:color="auto"/>
            </w:tcBorders>
          </w:tcPr>
          <w:p w14:paraId="543F1826" w14:textId="77777777" w:rsidR="0004058D" w:rsidRDefault="0004058D" w:rsidP="00A87E1D">
            <w:pPr>
              <w:pStyle w:val="CRCoverPage"/>
              <w:spacing w:after="0"/>
              <w:rPr>
                <w:noProof/>
              </w:rPr>
            </w:pPr>
          </w:p>
        </w:tc>
      </w:tr>
      <w:tr w:rsidR="0004058D" w14:paraId="3BE32B3F" w14:textId="77777777" w:rsidTr="00A87E1D">
        <w:tc>
          <w:tcPr>
            <w:tcW w:w="9641" w:type="dxa"/>
            <w:gridSpan w:val="9"/>
            <w:tcBorders>
              <w:top w:val="single" w:sz="4" w:space="0" w:color="auto"/>
            </w:tcBorders>
          </w:tcPr>
          <w:p w14:paraId="56274732" w14:textId="77777777" w:rsidR="0004058D" w:rsidRPr="00F25D98" w:rsidRDefault="0004058D" w:rsidP="00A87E1D">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i/>
                  <w:noProof/>
                  <w:color w:val="FF0000"/>
                </w:rPr>
                <w:t>HE</w:t>
              </w:r>
              <w:bookmarkStart w:id="0" w:name="_Hlt497126619"/>
              <w:r w:rsidRPr="00F25D98">
                <w:rPr>
                  <w:rStyle w:val="af1"/>
                  <w:rFonts w:cs="Arial"/>
                  <w:i/>
                  <w:noProof/>
                  <w:color w:val="FF0000"/>
                </w:rPr>
                <w:t>L</w:t>
              </w:r>
              <w:bookmarkEnd w:id="0"/>
              <w:r w:rsidRPr="00F25D98">
                <w:rPr>
                  <w:rStyle w:val="af1"/>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04058D" w14:paraId="110345A3" w14:textId="77777777" w:rsidTr="00A87E1D">
        <w:tc>
          <w:tcPr>
            <w:tcW w:w="9641" w:type="dxa"/>
            <w:gridSpan w:val="9"/>
          </w:tcPr>
          <w:p w14:paraId="14FEE0D0" w14:textId="77777777" w:rsidR="0004058D" w:rsidRDefault="0004058D" w:rsidP="00A87E1D">
            <w:pPr>
              <w:pStyle w:val="CRCoverPage"/>
              <w:spacing w:after="0"/>
              <w:rPr>
                <w:noProof/>
                <w:sz w:val="8"/>
                <w:szCs w:val="8"/>
              </w:rPr>
            </w:pPr>
          </w:p>
        </w:tc>
      </w:tr>
    </w:tbl>
    <w:p w14:paraId="459328ED" w14:textId="77777777" w:rsidR="0004058D" w:rsidRDefault="0004058D" w:rsidP="000405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058D" w14:paraId="53332802" w14:textId="77777777" w:rsidTr="00A87E1D">
        <w:tc>
          <w:tcPr>
            <w:tcW w:w="2835" w:type="dxa"/>
          </w:tcPr>
          <w:p w14:paraId="3995D41B" w14:textId="77777777" w:rsidR="0004058D" w:rsidRDefault="0004058D" w:rsidP="00A87E1D">
            <w:pPr>
              <w:pStyle w:val="CRCoverPage"/>
              <w:tabs>
                <w:tab w:val="right" w:pos="2751"/>
              </w:tabs>
              <w:spacing w:after="0"/>
              <w:rPr>
                <w:b/>
                <w:i/>
                <w:noProof/>
              </w:rPr>
            </w:pPr>
            <w:r>
              <w:rPr>
                <w:b/>
                <w:i/>
                <w:noProof/>
              </w:rPr>
              <w:t>Proposed change affects:</w:t>
            </w:r>
          </w:p>
        </w:tc>
        <w:tc>
          <w:tcPr>
            <w:tcW w:w="1418" w:type="dxa"/>
          </w:tcPr>
          <w:p w14:paraId="43F6D8A4" w14:textId="77777777" w:rsidR="0004058D" w:rsidRDefault="0004058D" w:rsidP="00A87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E1D455" w14:textId="77777777" w:rsidR="0004058D" w:rsidRDefault="0004058D" w:rsidP="00A87E1D">
            <w:pPr>
              <w:pStyle w:val="CRCoverPage"/>
              <w:spacing w:after="0"/>
              <w:jc w:val="center"/>
              <w:rPr>
                <w:b/>
                <w:caps/>
                <w:noProof/>
              </w:rPr>
            </w:pPr>
          </w:p>
        </w:tc>
        <w:tc>
          <w:tcPr>
            <w:tcW w:w="709" w:type="dxa"/>
            <w:tcBorders>
              <w:left w:val="single" w:sz="4" w:space="0" w:color="auto"/>
            </w:tcBorders>
          </w:tcPr>
          <w:p w14:paraId="459BA907" w14:textId="77777777" w:rsidR="0004058D" w:rsidRDefault="0004058D" w:rsidP="00A87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05DF6" w14:textId="77777777" w:rsidR="0004058D" w:rsidRDefault="0004058D" w:rsidP="00A87E1D">
            <w:pPr>
              <w:pStyle w:val="CRCoverPage"/>
              <w:spacing w:after="0"/>
              <w:jc w:val="center"/>
              <w:rPr>
                <w:b/>
                <w:caps/>
                <w:noProof/>
              </w:rPr>
            </w:pPr>
          </w:p>
        </w:tc>
        <w:tc>
          <w:tcPr>
            <w:tcW w:w="2126" w:type="dxa"/>
          </w:tcPr>
          <w:p w14:paraId="2C11A034" w14:textId="77777777" w:rsidR="0004058D" w:rsidRDefault="0004058D" w:rsidP="00A87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BABDB" w14:textId="77777777" w:rsidR="0004058D" w:rsidRDefault="0004058D" w:rsidP="00A87E1D">
            <w:pPr>
              <w:pStyle w:val="CRCoverPage"/>
              <w:spacing w:after="0"/>
              <w:jc w:val="center"/>
              <w:rPr>
                <w:b/>
                <w:caps/>
                <w:noProof/>
              </w:rPr>
            </w:pPr>
          </w:p>
        </w:tc>
        <w:tc>
          <w:tcPr>
            <w:tcW w:w="1418" w:type="dxa"/>
            <w:tcBorders>
              <w:left w:val="nil"/>
            </w:tcBorders>
          </w:tcPr>
          <w:p w14:paraId="7B3CB68A" w14:textId="77777777" w:rsidR="0004058D" w:rsidRDefault="0004058D" w:rsidP="00A87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33BEFF" w14:textId="77777777" w:rsidR="0004058D" w:rsidRDefault="0004058D" w:rsidP="00A87E1D">
            <w:pPr>
              <w:pStyle w:val="CRCoverPage"/>
              <w:spacing w:after="0"/>
              <w:jc w:val="center"/>
              <w:rPr>
                <w:b/>
                <w:bCs/>
                <w:caps/>
                <w:noProof/>
              </w:rPr>
            </w:pPr>
          </w:p>
        </w:tc>
      </w:tr>
    </w:tbl>
    <w:p w14:paraId="6C92B9BA" w14:textId="77777777" w:rsidR="0004058D" w:rsidRDefault="0004058D" w:rsidP="000405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058D" w14:paraId="220B4B82" w14:textId="77777777" w:rsidTr="00A87E1D">
        <w:tc>
          <w:tcPr>
            <w:tcW w:w="9640" w:type="dxa"/>
            <w:gridSpan w:val="11"/>
          </w:tcPr>
          <w:p w14:paraId="53EC0F14" w14:textId="77777777" w:rsidR="0004058D" w:rsidRDefault="0004058D" w:rsidP="00A87E1D">
            <w:pPr>
              <w:pStyle w:val="CRCoverPage"/>
              <w:spacing w:after="0"/>
              <w:rPr>
                <w:noProof/>
                <w:sz w:val="8"/>
                <w:szCs w:val="8"/>
              </w:rPr>
            </w:pPr>
          </w:p>
        </w:tc>
      </w:tr>
      <w:tr w:rsidR="0004058D" w14:paraId="37B94E82" w14:textId="77777777" w:rsidTr="00A87E1D">
        <w:tc>
          <w:tcPr>
            <w:tcW w:w="1843" w:type="dxa"/>
            <w:tcBorders>
              <w:top w:val="single" w:sz="4" w:space="0" w:color="auto"/>
              <w:left w:val="single" w:sz="4" w:space="0" w:color="auto"/>
            </w:tcBorders>
          </w:tcPr>
          <w:p w14:paraId="265C7A84" w14:textId="77777777" w:rsidR="0004058D" w:rsidRDefault="0004058D" w:rsidP="00A87E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D4EDF3" w14:textId="77777777" w:rsidR="0004058D" w:rsidRDefault="0004058D" w:rsidP="00A87E1D">
            <w:pPr>
              <w:pStyle w:val="CRCoverPage"/>
              <w:spacing w:after="0"/>
              <w:ind w:left="100"/>
              <w:rPr>
                <w:noProof/>
              </w:rPr>
            </w:pPr>
            <w:proofErr w:type="spellStart"/>
            <w:r>
              <w:t>Demod</w:t>
            </w:r>
            <w:proofErr w:type="spellEnd"/>
            <w:r>
              <w:t xml:space="preserve"> additional test case for 6.3.2.1</w:t>
            </w:r>
          </w:p>
        </w:tc>
      </w:tr>
      <w:tr w:rsidR="0004058D" w14:paraId="622465A5" w14:textId="77777777" w:rsidTr="00A87E1D">
        <w:tc>
          <w:tcPr>
            <w:tcW w:w="1843" w:type="dxa"/>
            <w:tcBorders>
              <w:left w:val="single" w:sz="4" w:space="0" w:color="auto"/>
            </w:tcBorders>
          </w:tcPr>
          <w:p w14:paraId="5B0592CA" w14:textId="77777777" w:rsidR="0004058D" w:rsidRDefault="0004058D" w:rsidP="00A87E1D">
            <w:pPr>
              <w:pStyle w:val="CRCoverPage"/>
              <w:spacing w:after="0"/>
              <w:rPr>
                <w:b/>
                <w:i/>
                <w:noProof/>
                <w:sz w:val="8"/>
                <w:szCs w:val="8"/>
              </w:rPr>
            </w:pPr>
          </w:p>
        </w:tc>
        <w:tc>
          <w:tcPr>
            <w:tcW w:w="7797" w:type="dxa"/>
            <w:gridSpan w:val="10"/>
            <w:tcBorders>
              <w:right w:val="single" w:sz="4" w:space="0" w:color="auto"/>
            </w:tcBorders>
          </w:tcPr>
          <w:p w14:paraId="7FDD26BF" w14:textId="77777777" w:rsidR="0004058D" w:rsidRDefault="0004058D" w:rsidP="00A87E1D">
            <w:pPr>
              <w:pStyle w:val="CRCoverPage"/>
              <w:spacing w:after="0"/>
              <w:rPr>
                <w:noProof/>
                <w:sz w:val="8"/>
                <w:szCs w:val="8"/>
              </w:rPr>
            </w:pPr>
          </w:p>
        </w:tc>
      </w:tr>
      <w:tr w:rsidR="0004058D" w14:paraId="2EA38BF3" w14:textId="77777777" w:rsidTr="00A87E1D">
        <w:tc>
          <w:tcPr>
            <w:tcW w:w="1843" w:type="dxa"/>
            <w:tcBorders>
              <w:left w:val="single" w:sz="4" w:space="0" w:color="auto"/>
            </w:tcBorders>
          </w:tcPr>
          <w:p w14:paraId="295C5950" w14:textId="77777777" w:rsidR="0004058D" w:rsidRDefault="0004058D" w:rsidP="00A87E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DB1AE4" w14:textId="77777777" w:rsidR="0004058D" w:rsidRDefault="0004058D" w:rsidP="00A87E1D">
            <w:pPr>
              <w:pStyle w:val="CRCoverPage"/>
              <w:spacing w:after="0"/>
              <w:ind w:left="100"/>
              <w:rPr>
                <w:noProof/>
              </w:rPr>
            </w:pPr>
            <w:r>
              <w:t>Samsung</w:t>
            </w:r>
          </w:p>
        </w:tc>
      </w:tr>
      <w:tr w:rsidR="0004058D" w14:paraId="6FAE1E86" w14:textId="77777777" w:rsidTr="00A87E1D">
        <w:tc>
          <w:tcPr>
            <w:tcW w:w="1843" w:type="dxa"/>
            <w:tcBorders>
              <w:left w:val="single" w:sz="4" w:space="0" w:color="auto"/>
            </w:tcBorders>
          </w:tcPr>
          <w:p w14:paraId="533CAB10" w14:textId="77777777" w:rsidR="0004058D" w:rsidRDefault="0004058D" w:rsidP="00A87E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7B7115" w14:textId="77777777" w:rsidR="0004058D" w:rsidRDefault="00183E29" w:rsidP="00A87E1D">
            <w:pPr>
              <w:pStyle w:val="CRCoverPage"/>
              <w:spacing w:after="0"/>
              <w:ind w:left="100"/>
              <w:rPr>
                <w:noProof/>
              </w:rPr>
            </w:pPr>
            <w:fldSimple w:instr=" DOCPROPERTY  SourceIfTsg  \* MERGEFORMAT ">
              <w:r w:rsidR="0004058D">
                <w:rPr>
                  <w:noProof/>
                </w:rPr>
                <w:t>R5</w:t>
              </w:r>
            </w:fldSimple>
          </w:p>
        </w:tc>
      </w:tr>
      <w:tr w:rsidR="0004058D" w14:paraId="00139AAF" w14:textId="77777777" w:rsidTr="00A87E1D">
        <w:tc>
          <w:tcPr>
            <w:tcW w:w="1843" w:type="dxa"/>
            <w:tcBorders>
              <w:left w:val="single" w:sz="4" w:space="0" w:color="auto"/>
            </w:tcBorders>
          </w:tcPr>
          <w:p w14:paraId="05D5EA1A" w14:textId="77777777" w:rsidR="0004058D" w:rsidRDefault="0004058D" w:rsidP="00A87E1D">
            <w:pPr>
              <w:pStyle w:val="CRCoverPage"/>
              <w:spacing w:after="0"/>
              <w:rPr>
                <w:b/>
                <w:i/>
                <w:noProof/>
                <w:sz w:val="8"/>
                <w:szCs w:val="8"/>
              </w:rPr>
            </w:pPr>
          </w:p>
        </w:tc>
        <w:tc>
          <w:tcPr>
            <w:tcW w:w="7797" w:type="dxa"/>
            <w:gridSpan w:val="10"/>
            <w:tcBorders>
              <w:right w:val="single" w:sz="4" w:space="0" w:color="auto"/>
            </w:tcBorders>
          </w:tcPr>
          <w:p w14:paraId="7A829ED0" w14:textId="77777777" w:rsidR="0004058D" w:rsidRDefault="0004058D" w:rsidP="00A87E1D">
            <w:pPr>
              <w:pStyle w:val="CRCoverPage"/>
              <w:spacing w:after="0"/>
              <w:rPr>
                <w:noProof/>
                <w:sz w:val="8"/>
                <w:szCs w:val="8"/>
              </w:rPr>
            </w:pPr>
          </w:p>
        </w:tc>
      </w:tr>
      <w:tr w:rsidR="0004058D" w14:paraId="23F3DB10" w14:textId="77777777" w:rsidTr="00A87E1D">
        <w:tc>
          <w:tcPr>
            <w:tcW w:w="1843" w:type="dxa"/>
            <w:tcBorders>
              <w:left w:val="single" w:sz="4" w:space="0" w:color="auto"/>
            </w:tcBorders>
          </w:tcPr>
          <w:p w14:paraId="0B21EEA3" w14:textId="77777777" w:rsidR="0004058D" w:rsidRDefault="0004058D" w:rsidP="00A87E1D">
            <w:pPr>
              <w:pStyle w:val="CRCoverPage"/>
              <w:tabs>
                <w:tab w:val="right" w:pos="1759"/>
              </w:tabs>
              <w:spacing w:after="0"/>
              <w:rPr>
                <w:b/>
                <w:i/>
                <w:noProof/>
              </w:rPr>
            </w:pPr>
            <w:r>
              <w:rPr>
                <w:b/>
                <w:i/>
                <w:noProof/>
              </w:rPr>
              <w:t>Work item code:</w:t>
            </w:r>
          </w:p>
        </w:tc>
        <w:tc>
          <w:tcPr>
            <w:tcW w:w="3686" w:type="dxa"/>
            <w:gridSpan w:val="5"/>
            <w:shd w:val="pct30" w:color="FFFF00" w:fill="auto"/>
          </w:tcPr>
          <w:p w14:paraId="2FCCAC7F" w14:textId="77777777" w:rsidR="0004058D" w:rsidRDefault="0004058D" w:rsidP="00A87E1D">
            <w:pPr>
              <w:pStyle w:val="CRCoverPage"/>
              <w:spacing w:after="0"/>
              <w:rPr>
                <w:noProof/>
              </w:rPr>
            </w:pPr>
            <w:r>
              <w:rPr>
                <w:noProof/>
                <w:lang w:eastAsia="zh-CN"/>
              </w:rPr>
              <w:t>NR_feMIMO-UEConTest</w:t>
            </w:r>
          </w:p>
        </w:tc>
        <w:tc>
          <w:tcPr>
            <w:tcW w:w="567" w:type="dxa"/>
            <w:tcBorders>
              <w:left w:val="nil"/>
            </w:tcBorders>
          </w:tcPr>
          <w:p w14:paraId="5A025DFE" w14:textId="77777777" w:rsidR="0004058D" w:rsidRDefault="0004058D" w:rsidP="00A87E1D">
            <w:pPr>
              <w:pStyle w:val="CRCoverPage"/>
              <w:spacing w:after="0"/>
              <w:ind w:right="100"/>
              <w:rPr>
                <w:noProof/>
              </w:rPr>
            </w:pPr>
          </w:p>
        </w:tc>
        <w:tc>
          <w:tcPr>
            <w:tcW w:w="1417" w:type="dxa"/>
            <w:gridSpan w:val="3"/>
            <w:tcBorders>
              <w:left w:val="nil"/>
            </w:tcBorders>
          </w:tcPr>
          <w:p w14:paraId="27DCC971" w14:textId="77777777" w:rsidR="0004058D" w:rsidRDefault="0004058D" w:rsidP="00A87E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28CAAB" w14:textId="77777777" w:rsidR="0004058D" w:rsidRDefault="00183E29" w:rsidP="00A87E1D">
            <w:pPr>
              <w:pStyle w:val="CRCoverPage"/>
              <w:spacing w:after="0"/>
              <w:ind w:left="100"/>
              <w:rPr>
                <w:noProof/>
              </w:rPr>
            </w:pPr>
            <w:fldSimple w:instr=" DOCPROPERTY  ResDate  \* MERGEFORMAT ">
              <w:r w:rsidR="0004058D">
                <w:rPr>
                  <w:noProof/>
                </w:rPr>
                <w:t>2023-10-20</w:t>
              </w:r>
            </w:fldSimple>
          </w:p>
        </w:tc>
      </w:tr>
      <w:tr w:rsidR="0004058D" w14:paraId="5B30616A" w14:textId="77777777" w:rsidTr="00A87E1D">
        <w:tc>
          <w:tcPr>
            <w:tcW w:w="1843" w:type="dxa"/>
            <w:tcBorders>
              <w:left w:val="single" w:sz="4" w:space="0" w:color="auto"/>
            </w:tcBorders>
          </w:tcPr>
          <w:p w14:paraId="5D27BF97" w14:textId="77777777" w:rsidR="0004058D" w:rsidRDefault="0004058D" w:rsidP="00A87E1D">
            <w:pPr>
              <w:pStyle w:val="CRCoverPage"/>
              <w:spacing w:after="0"/>
              <w:rPr>
                <w:b/>
                <w:i/>
                <w:noProof/>
                <w:sz w:val="8"/>
                <w:szCs w:val="8"/>
              </w:rPr>
            </w:pPr>
          </w:p>
        </w:tc>
        <w:tc>
          <w:tcPr>
            <w:tcW w:w="1986" w:type="dxa"/>
            <w:gridSpan w:val="4"/>
          </w:tcPr>
          <w:p w14:paraId="58EDE855" w14:textId="77777777" w:rsidR="0004058D" w:rsidRDefault="0004058D" w:rsidP="00A87E1D">
            <w:pPr>
              <w:pStyle w:val="CRCoverPage"/>
              <w:spacing w:after="0"/>
              <w:rPr>
                <w:noProof/>
                <w:sz w:val="8"/>
                <w:szCs w:val="8"/>
              </w:rPr>
            </w:pPr>
          </w:p>
        </w:tc>
        <w:tc>
          <w:tcPr>
            <w:tcW w:w="2267" w:type="dxa"/>
            <w:gridSpan w:val="2"/>
          </w:tcPr>
          <w:p w14:paraId="39F6F4F9" w14:textId="77777777" w:rsidR="0004058D" w:rsidRDefault="0004058D" w:rsidP="00A87E1D">
            <w:pPr>
              <w:pStyle w:val="CRCoverPage"/>
              <w:spacing w:after="0"/>
              <w:rPr>
                <w:noProof/>
                <w:sz w:val="8"/>
                <w:szCs w:val="8"/>
              </w:rPr>
            </w:pPr>
          </w:p>
        </w:tc>
        <w:tc>
          <w:tcPr>
            <w:tcW w:w="1417" w:type="dxa"/>
            <w:gridSpan w:val="3"/>
          </w:tcPr>
          <w:p w14:paraId="5220C41B" w14:textId="77777777" w:rsidR="0004058D" w:rsidRDefault="0004058D" w:rsidP="00A87E1D">
            <w:pPr>
              <w:pStyle w:val="CRCoverPage"/>
              <w:spacing w:after="0"/>
              <w:rPr>
                <w:noProof/>
                <w:sz w:val="8"/>
                <w:szCs w:val="8"/>
              </w:rPr>
            </w:pPr>
          </w:p>
        </w:tc>
        <w:tc>
          <w:tcPr>
            <w:tcW w:w="2127" w:type="dxa"/>
            <w:tcBorders>
              <w:right w:val="single" w:sz="4" w:space="0" w:color="auto"/>
            </w:tcBorders>
          </w:tcPr>
          <w:p w14:paraId="4E101CDE" w14:textId="77777777" w:rsidR="0004058D" w:rsidRDefault="0004058D" w:rsidP="00A87E1D">
            <w:pPr>
              <w:pStyle w:val="CRCoverPage"/>
              <w:spacing w:after="0"/>
              <w:rPr>
                <w:noProof/>
                <w:sz w:val="8"/>
                <w:szCs w:val="8"/>
              </w:rPr>
            </w:pPr>
          </w:p>
        </w:tc>
      </w:tr>
      <w:tr w:rsidR="0004058D" w14:paraId="3DCE8DB8" w14:textId="77777777" w:rsidTr="00A87E1D">
        <w:trPr>
          <w:cantSplit/>
        </w:trPr>
        <w:tc>
          <w:tcPr>
            <w:tcW w:w="1843" w:type="dxa"/>
            <w:tcBorders>
              <w:left w:val="single" w:sz="4" w:space="0" w:color="auto"/>
            </w:tcBorders>
          </w:tcPr>
          <w:p w14:paraId="6A160782" w14:textId="77777777" w:rsidR="0004058D" w:rsidRDefault="0004058D" w:rsidP="00A87E1D">
            <w:pPr>
              <w:pStyle w:val="CRCoverPage"/>
              <w:tabs>
                <w:tab w:val="right" w:pos="1759"/>
              </w:tabs>
              <w:spacing w:after="0"/>
              <w:rPr>
                <w:b/>
                <w:i/>
                <w:noProof/>
              </w:rPr>
            </w:pPr>
            <w:r>
              <w:rPr>
                <w:b/>
                <w:i/>
                <w:noProof/>
              </w:rPr>
              <w:t>Category:</w:t>
            </w:r>
          </w:p>
        </w:tc>
        <w:tc>
          <w:tcPr>
            <w:tcW w:w="851" w:type="dxa"/>
            <w:shd w:val="pct30" w:color="FFFF00" w:fill="auto"/>
          </w:tcPr>
          <w:p w14:paraId="6A2AE48F" w14:textId="77777777" w:rsidR="0004058D" w:rsidRDefault="00183E29" w:rsidP="00A87E1D">
            <w:pPr>
              <w:pStyle w:val="CRCoverPage"/>
              <w:spacing w:after="0"/>
              <w:ind w:left="100" w:right="-609"/>
              <w:rPr>
                <w:b/>
                <w:noProof/>
              </w:rPr>
            </w:pPr>
            <w:fldSimple w:instr=" DOCPROPERTY  Cat  \* MERGEFORMAT ">
              <w:r w:rsidR="0004058D">
                <w:rPr>
                  <w:b/>
                  <w:noProof/>
                </w:rPr>
                <w:t>F</w:t>
              </w:r>
            </w:fldSimple>
          </w:p>
        </w:tc>
        <w:tc>
          <w:tcPr>
            <w:tcW w:w="3402" w:type="dxa"/>
            <w:gridSpan w:val="5"/>
            <w:tcBorders>
              <w:left w:val="nil"/>
            </w:tcBorders>
          </w:tcPr>
          <w:p w14:paraId="0A8F3617" w14:textId="77777777" w:rsidR="0004058D" w:rsidRDefault="0004058D" w:rsidP="00A87E1D">
            <w:pPr>
              <w:pStyle w:val="CRCoverPage"/>
              <w:spacing w:after="0"/>
              <w:rPr>
                <w:noProof/>
              </w:rPr>
            </w:pPr>
          </w:p>
        </w:tc>
        <w:tc>
          <w:tcPr>
            <w:tcW w:w="1417" w:type="dxa"/>
            <w:gridSpan w:val="3"/>
            <w:tcBorders>
              <w:left w:val="nil"/>
            </w:tcBorders>
          </w:tcPr>
          <w:p w14:paraId="331AD8AA" w14:textId="77777777" w:rsidR="0004058D" w:rsidRDefault="0004058D" w:rsidP="00A87E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F6B01A" w14:textId="77777777" w:rsidR="0004058D" w:rsidRDefault="00183E29" w:rsidP="00A87E1D">
            <w:pPr>
              <w:pStyle w:val="CRCoverPage"/>
              <w:spacing w:after="0"/>
              <w:ind w:left="100"/>
              <w:rPr>
                <w:noProof/>
              </w:rPr>
            </w:pPr>
            <w:fldSimple w:instr=" DOCPROPERTY  Release  \* MERGEFORMAT ">
              <w:r w:rsidR="0004058D">
                <w:rPr>
                  <w:noProof/>
                </w:rPr>
                <w:t>Rel-18</w:t>
              </w:r>
            </w:fldSimple>
          </w:p>
        </w:tc>
      </w:tr>
      <w:tr w:rsidR="0004058D" w14:paraId="5816C180" w14:textId="77777777" w:rsidTr="00A87E1D">
        <w:tc>
          <w:tcPr>
            <w:tcW w:w="1843" w:type="dxa"/>
            <w:tcBorders>
              <w:left w:val="single" w:sz="4" w:space="0" w:color="auto"/>
              <w:bottom w:val="single" w:sz="4" w:space="0" w:color="auto"/>
            </w:tcBorders>
          </w:tcPr>
          <w:p w14:paraId="381F8F21" w14:textId="77777777" w:rsidR="0004058D" w:rsidRDefault="0004058D" w:rsidP="00A87E1D">
            <w:pPr>
              <w:pStyle w:val="CRCoverPage"/>
              <w:spacing w:after="0"/>
              <w:rPr>
                <w:b/>
                <w:i/>
                <w:noProof/>
              </w:rPr>
            </w:pPr>
          </w:p>
        </w:tc>
        <w:tc>
          <w:tcPr>
            <w:tcW w:w="4677" w:type="dxa"/>
            <w:gridSpan w:val="8"/>
            <w:tcBorders>
              <w:bottom w:val="single" w:sz="4" w:space="0" w:color="auto"/>
            </w:tcBorders>
          </w:tcPr>
          <w:p w14:paraId="2DC2C32D" w14:textId="77777777" w:rsidR="0004058D" w:rsidRDefault="0004058D" w:rsidP="00A87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C65530" w14:textId="77777777" w:rsidR="0004058D" w:rsidRDefault="0004058D" w:rsidP="00A87E1D">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ABEE2FD" w14:textId="77777777" w:rsidR="0004058D" w:rsidRPr="007C2097" w:rsidRDefault="0004058D" w:rsidP="00A87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4058D" w14:paraId="55BB73E8" w14:textId="77777777" w:rsidTr="00A87E1D">
        <w:tc>
          <w:tcPr>
            <w:tcW w:w="1843" w:type="dxa"/>
          </w:tcPr>
          <w:p w14:paraId="7C0A312D" w14:textId="77777777" w:rsidR="0004058D" w:rsidRDefault="0004058D" w:rsidP="00A87E1D">
            <w:pPr>
              <w:pStyle w:val="CRCoverPage"/>
              <w:spacing w:after="0"/>
              <w:rPr>
                <w:b/>
                <w:i/>
                <w:noProof/>
                <w:sz w:val="8"/>
                <w:szCs w:val="8"/>
              </w:rPr>
            </w:pPr>
          </w:p>
        </w:tc>
        <w:tc>
          <w:tcPr>
            <w:tcW w:w="7797" w:type="dxa"/>
            <w:gridSpan w:val="10"/>
          </w:tcPr>
          <w:p w14:paraId="2E0D77D8" w14:textId="77777777" w:rsidR="0004058D" w:rsidRDefault="0004058D" w:rsidP="00A87E1D">
            <w:pPr>
              <w:pStyle w:val="CRCoverPage"/>
              <w:spacing w:after="0"/>
              <w:rPr>
                <w:noProof/>
                <w:sz w:val="8"/>
                <w:szCs w:val="8"/>
              </w:rPr>
            </w:pPr>
          </w:p>
        </w:tc>
      </w:tr>
      <w:tr w:rsidR="0004058D" w14:paraId="3828F626" w14:textId="77777777" w:rsidTr="00A87E1D">
        <w:tc>
          <w:tcPr>
            <w:tcW w:w="2694" w:type="dxa"/>
            <w:gridSpan w:val="2"/>
            <w:tcBorders>
              <w:top w:val="single" w:sz="4" w:space="0" w:color="auto"/>
              <w:left w:val="single" w:sz="4" w:space="0" w:color="auto"/>
            </w:tcBorders>
          </w:tcPr>
          <w:p w14:paraId="135A6E57" w14:textId="77777777" w:rsidR="0004058D" w:rsidRDefault="0004058D" w:rsidP="00A87E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7B808" w14:textId="77777777" w:rsidR="0004058D" w:rsidRDefault="0004058D" w:rsidP="00A87E1D">
            <w:pPr>
              <w:pStyle w:val="CRCoverPage"/>
              <w:spacing w:after="0"/>
              <w:ind w:left="100"/>
              <w:rPr>
                <w:noProof/>
                <w:lang w:eastAsia="zh-CN"/>
              </w:rPr>
            </w:pPr>
            <w:r>
              <w:rPr>
                <w:noProof/>
                <w:lang w:eastAsia="zh-CN"/>
              </w:rPr>
              <w:t>A</w:t>
            </w:r>
            <w:r>
              <w:rPr>
                <w:rFonts w:hint="eastAsia"/>
                <w:noProof/>
                <w:lang w:eastAsia="zh-CN"/>
              </w:rPr>
              <w:t>dd</w:t>
            </w:r>
            <w:r>
              <w:rPr>
                <w:noProof/>
                <w:lang w:eastAsia="zh-CN"/>
              </w:rPr>
              <w:t xml:space="preserve"> new PMI reporting test</w:t>
            </w:r>
          </w:p>
          <w:p w14:paraId="4D6BB5C4" w14:textId="2BEC48F3" w:rsidR="0004058D" w:rsidRDefault="0004058D" w:rsidP="002213EE">
            <w:pPr>
              <w:pStyle w:val="CRCoverPage"/>
              <w:spacing w:after="0"/>
              <w:ind w:left="100"/>
              <w:rPr>
                <w:noProof/>
                <w:lang w:eastAsia="zh-CN"/>
              </w:rPr>
            </w:pPr>
            <w:r w:rsidRPr="000F36CB">
              <w:rPr>
                <w:noProof/>
                <w:kern w:val="2"/>
                <w:highlight w:val="green"/>
                <w:lang w:eastAsia="zh-CN"/>
              </w:rPr>
              <w:t xml:space="preserve">R2: The </w:t>
            </w:r>
            <w:r w:rsidRPr="000F36CB">
              <w:rPr>
                <w:noProof/>
                <w:highlight w:val="green"/>
                <w:lang w:eastAsia="zh-CN"/>
              </w:rPr>
              <w:t>m</w:t>
            </w:r>
            <w:r w:rsidRPr="003C6AB8">
              <w:rPr>
                <w:noProof/>
                <w:highlight w:val="green"/>
                <w:lang w:eastAsia="zh-CN"/>
              </w:rPr>
              <w:t>inimum requriement value is incorrect.</w:t>
            </w:r>
            <w:r w:rsidR="003C6AB8" w:rsidRPr="003C6AB8">
              <w:rPr>
                <w:noProof/>
                <w:highlight w:val="green"/>
                <w:lang w:eastAsia="zh-CN"/>
              </w:rPr>
              <w:t xml:space="preserve"> </w:t>
            </w:r>
            <w:r w:rsidR="002213EE">
              <w:rPr>
                <w:noProof/>
                <w:highlight w:val="green"/>
                <w:lang w:eastAsia="zh-CN"/>
              </w:rPr>
              <w:t>And the</w:t>
            </w:r>
            <w:r w:rsidR="003C6AB8" w:rsidRPr="003C6AB8">
              <w:rPr>
                <w:noProof/>
                <w:highlight w:val="green"/>
                <w:lang w:eastAsia="zh-CN"/>
              </w:rPr>
              <w:t xml:space="preserve"> normative reference</w:t>
            </w:r>
            <w:r w:rsidR="002213EE">
              <w:rPr>
                <w:noProof/>
                <w:highlight w:val="green"/>
                <w:lang w:eastAsia="zh-CN"/>
              </w:rPr>
              <w:t xml:space="preserve"> is missing</w:t>
            </w:r>
            <w:bookmarkStart w:id="1" w:name="_GoBack"/>
            <w:bookmarkEnd w:id="1"/>
            <w:r w:rsidR="003C6AB8" w:rsidRPr="003C6AB8">
              <w:rPr>
                <w:noProof/>
                <w:highlight w:val="green"/>
                <w:lang w:eastAsia="zh-CN"/>
              </w:rPr>
              <w:t>.</w:t>
            </w:r>
          </w:p>
        </w:tc>
      </w:tr>
      <w:tr w:rsidR="0004058D" w14:paraId="61E36B45" w14:textId="77777777" w:rsidTr="00A87E1D">
        <w:tc>
          <w:tcPr>
            <w:tcW w:w="2694" w:type="dxa"/>
            <w:gridSpan w:val="2"/>
            <w:tcBorders>
              <w:left w:val="single" w:sz="4" w:space="0" w:color="auto"/>
            </w:tcBorders>
          </w:tcPr>
          <w:p w14:paraId="1677D065" w14:textId="77777777" w:rsidR="0004058D" w:rsidRDefault="0004058D" w:rsidP="00A87E1D">
            <w:pPr>
              <w:pStyle w:val="CRCoverPage"/>
              <w:spacing w:after="0"/>
              <w:rPr>
                <w:b/>
                <w:i/>
                <w:noProof/>
                <w:sz w:val="8"/>
                <w:szCs w:val="8"/>
              </w:rPr>
            </w:pPr>
          </w:p>
        </w:tc>
        <w:tc>
          <w:tcPr>
            <w:tcW w:w="6946" w:type="dxa"/>
            <w:gridSpan w:val="9"/>
            <w:tcBorders>
              <w:right w:val="single" w:sz="4" w:space="0" w:color="auto"/>
            </w:tcBorders>
          </w:tcPr>
          <w:p w14:paraId="0D827C33" w14:textId="77777777" w:rsidR="0004058D" w:rsidRDefault="0004058D" w:rsidP="00A87E1D">
            <w:pPr>
              <w:pStyle w:val="CRCoverPage"/>
              <w:spacing w:after="0"/>
              <w:rPr>
                <w:noProof/>
                <w:sz w:val="8"/>
                <w:szCs w:val="8"/>
              </w:rPr>
            </w:pPr>
          </w:p>
        </w:tc>
      </w:tr>
      <w:tr w:rsidR="0004058D" w14:paraId="7F4D5381" w14:textId="77777777" w:rsidTr="00A87E1D">
        <w:tc>
          <w:tcPr>
            <w:tcW w:w="2694" w:type="dxa"/>
            <w:gridSpan w:val="2"/>
            <w:tcBorders>
              <w:left w:val="single" w:sz="4" w:space="0" w:color="auto"/>
            </w:tcBorders>
          </w:tcPr>
          <w:p w14:paraId="6C971F7D" w14:textId="77777777" w:rsidR="0004058D" w:rsidRDefault="0004058D" w:rsidP="00A87E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9FEE0D" w14:textId="77777777" w:rsidR="0004058D" w:rsidRDefault="0004058D" w:rsidP="00A87E1D">
            <w:pPr>
              <w:pStyle w:val="CRCoverPage"/>
              <w:spacing w:after="0"/>
              <w:ind w:left="100"/>
              <w:rPr>
                <w:lang w:eastAsia="zh-CN"/>
              </w:rPr>
            </w:pPr>
            <w:r>
              <w:rPr>
                <w:lang w:eastAsia="zh-CN"/>
              </w:rPr>
              <w:t xml:space="preserve">New demodulation test case for </w:t>
            </w:r>
            <w:r w:rsidRPr="009C68BF">
              <w:rPr>
                <w:lang w:eastAsia="zh-CN"/>
              </w:rPr>
              <w:t xml:space="preserve">2Rx FDD FR1 Single PMI with 8TX </w:t>
            </w:r>
            <w:proofErr w:type="spellStart"/>
            <w:r w:rsidRPr="009C68BF">
              <w:rPr>
                <w:lang w:eastAsia="zh-CN"/>
              </w:rPr>
              <w:t>TypeI-SinglePanel</w:t>
            </w:r>
            <w:proofErr w:type="spellEnd"/>
            <w:r w:rsidRPr="009C68BF">
              <w:rPr>
                <w:lang w:eastAsia="zh-CN"/>
              </w:rPr>
              <w:t xml:space="preserve"> codebook for both SA and NSA</w:t>
            </w:r>
          </w:p>
          <w:p w14:paraId="1E7C5B71" w14:textId="77777777" w:rsidR="0004058D" w:rsidRDefault="0004058D" w:rsidP="00A87E1D">
            <w:pPr>
              <w:pStyle w:val="CRCoverPage"/>
              <w:spacing w:after="0"/>
              <w:ind w:left="100"/>
              <w:rPr>
                <w:lang w:eastAsia="zh-CN"/>
              </w:rPr>
            </w:pPr>
            <w:r w:rsidRPr="000F36CB">
              <w:rPr>
                <w:highlight w:val="yellow"/>
                <w:lang w:eastAsia="zh-CN"/>
              </w:rPr>
              <w:t>R1: fix cover page issue</w:t>
            </w:r>
          </w:p>
          <w:p w14:paraId="23CCB520" w14:textId="506D1840" w:rsidR="0004058D" w:rsidRPr="00202E42" w:rsidRDefault="0004058D" w:rsidP="00A87E1D">
            <w:pPr>
              <w:pStyle w:val="CRCoverPage"/>
              <w:spacing w:after="0"/>
              <w:ind w:left="100"/>
              <w:rPr>
                <w:noProof/>
                <w:lang w:eastAsia="zh-CN"/>
              </w:rPr>
            </w:pPr>
            <w:r w:rsidRPr="000F36CB">
              <w:rPr>
                <w:noProof/>
                <w:highlight w:val="green"/>
                <w:lang w:eastAsia="zh-CN"/>
              </w:rPr>
              <w:t>R2: corrected minimum requriement value from 1.59 to 1.6</w:t>
            </w:r>
            <w:r w:rsidR="003C6AB8" w:rsidRPr="003C6AB8">
              <w:rPr>
                <w:noProof/>
                <w:highlight w:val="green"/>
                <w:lang w:eastAsia="zh-CN"/>
              </w:rPr>
              <w:t>. Amend normative reference.</w:t>
            </w:r>
          </w:p>
        </w:tc>
      </w:tr>
      <w:tr w:rsidR="0004058D" w14:paraId="1069D080" w14:textId="77777777" w:rsidTr="00A87E1D">
        <w:tc>
          <w:tcPr>
            <w:tcW w:w="2694" w:type="dxa"/>
            <w:gridSpan w:val="2"/>
            <w:tcBorders>
              <w:left w:val="single" w:sz="4" w:space="0" w:color="auto"/>
            </w:tcBorders>
          </w:tcPr>
          <w:p w14:paraId="5489759F" w14:textId="77777777" w:rsidR="0004058D" w:rsidRDefault="0004058D" w:rsidP="00A87E1D">
            <w:pPr>
              <w:pStyle w:val="CRCoverPage"/>
              <w:spacing w:after="0"/>
              <w:rPr>
                <w:b/>
                <w:i/>
                <w:noProof/>
                <w:sz w:val="8"/>
                <w:szCs w:val="8"/>
              </w:rPr>
            </w:pPr>
          </w:p>
        </w:tc>
        <w:tc>
          <w:tcPr>
            <w:tcW w:w="6946" w:type="dxa"/>
            <w:gridSpan w:val="9"/>
            <w:tcBorders>
              <w:right w:val="single" w:sz="4" w:space="0" w:color="auto"/>
            </w:tcBorders>
          </w:tcPr>
          <w:p w14:paraId="3872350C" w14:textId="77777777" w:rsidR="0004058D" w:rsidRDefault="0004058D" w:rsidP="00A87E1D">
            <w:pPr>
              <w:pStyle w:val="CRCoverPage"/>
              <w:spacing w:after="0"/>
              <w:rPr>
                <w:noProof/>
                <w:sz w:val="8"/>
                <w:szCs w:val="8"/>
              </w:rPr>
            </w:pPr>
          </w:p>
        </w:tc>
      </w:tr>
      <w:tr w:rsidR="0004058D" w14:paraId="7094AA28" w14:textId="77777777" w:rsidTr="00A87E1D">
        <w:tc>
          <w:tcPr>
            <w:tcW w:w="2694" w:type="dxa"/>
            <w:gridSpan w:val="2"/>
            <w:tcBorders>
              <w:left w:val="single" w:sz="4" w:space="0" w:color="auto"/>
              <w:bottom w:val="single" w:sz="4" w:space="0" w:color="auto"/>
            </w:tcBorders>
          </w:tcPr>
          <w:p w14:paraId="46706863" w14:textId="77777777" w:rsidR="0004058D" w:rsidRDefault="0004058D" w:rsidP="00A87E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1660B" w14:textId="77777777" w:rsidR="0004058D" w:rsidRDefault="0004058D" w:rsidP="00A87E1D">
            <w:pPr>
              <w:pStyle w:val="CRCoverPage"/>
              <w:spacing w:after="0"/>
              <w:ind w:left="100"/>
              <w:rPr>
                <w:noProof/>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04058D" w14:paraId="65F39D6C" w14:textId="77777777" w:rsidTr="00A87E1D">
        <w:tc>
          <w:tcPr>
            <w:tcW w:w="2694" w:type="dxa"/>
            <w:gridSpan w:val="2"/>
          </w:tcPr>
          <w:p w14:paraId="1250AB88" w14:textId="77777777" w:rsidR="0004058D" w:rsidRDefault="0004058D" w:rsidP="00A87E1D">
            <w:pPr>
              <w:pStyle w:val="CRCoverPage"/>
              <w:spacing w:after="0"/>
              <w:rPr>
                <w:b/>
                <w:i/>
                <w:noProof/>
                <w:sz w:val="8"/>
                <w:szCs w:val="8"/>
              </w:rPr>
            </w:pPr>
          </w:p>
        </w:tc>
        <w:tc>
          <w:tcPr>
            <w:tcW w:w="6946" w:type="dxa"/>
            <w:gridSpan w:val="9"/>
          </w:tcPr>
          <w:p w14:paraId="3BD14292" w14:textId="77777777" w:rsidR="0004058D" w:rsidRDefault="0004058D" w:rsidP="00A87E1D">
            <w:pPr>
              <w:pStyle w:val="CRCoverPage"/>
              <w:spacing w:after="0"/>
              <w:rPr>
                <w:noProof/>
                <w:sz w:val="8"/>
                <w:szCs w:val="8"/>
              </w:rPr>
            </w:pPr>
          </w:p>
        </w:tc>
      </w:tr>
      <w:tr w:rsidR="0004058D" w14:paraId="52647C87" w14:textId="77777777" w:rsidTr="00A87E1D">
        <w:tc>
          <w:tcPr>
            <w:tcW w:w="2694" w:type="dxa"/>
            <w:gridSpan w:val="2"/>
            <w:tcBorders>
              <w:top w:val="single" w:sz="4" w:space="0" w:color="auto"/>
              <w:left w:val="single" w:sz="4" w:space="0" w:color="auto"/>
            </w:tcBorders>
          </w:tcPr>
          <w:p w14:paraId="4DEB35E3" w14:textId="77777777" w:rsidR="0004058D" w:rsidRDefault="0004058D" w:rsidP="00A87E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7F36C1" w14:textId="77777777" w:rsidR="0004058D" w:rsidRDefault="0004058D" w:rsidP="00A87E1D">
            <w:pPr>
              <w:pStyle w:val="CRCoverPage"/>
              <w:spacing w:after="0"/>
              <w:ind w:left="100"/>
              <w:rPr>
                <w:noProof/>
                <w:lang w:eastAsia="zh-CN"/>
              </w:rPr>
            </w:pPr>
            <w:r w:rsidRPr="009C68BF">
              <w:rPr>
                <w:noProof/>
                <w:lang w:eastAsia="zh-CN"/>
              </w:rPr>
              <w:t>6.3.2.1</w:t>
            </w:r>
            <w:r>
              <w:rPr>
                <w:noProof/>
                <w:lang w:eastAsia="zh-CN"/>
              </w:rPr>
              <w:t>.7(new)</w:t>
            </w:r>
          </w:p>
        </w:tc>
      </w:tr>
      <w:tr w:rsidR="0004058D" w14:paraId="6C1C91F2" w14:textId="77777777" w:rsidTr="00A87E1D">
        <w:tc>
          <w:tcPr>
            <w:tcW w:w="2694" w:type="dxa"/>
            <w:gridSpan w:val="2"/>
            <w:tcBorders>
              <w:left w:val="single" w:sz="4" w:space="0" w:color="auto"/>
            </w:tcBorders>
          </w:tcPr>
          <w:p w14:paraId="740A2EE4" w14:textId="77777777" w:rsidR="0004058D" w:rsidRDefault="0004058D" w:rsidP="00A87E1D">
            <w:pPr>
              <w:pStyle w:val="CRCoverPage"/>
              <w:spacing w:after="0"/>
              <w:rPr>
                <w:b/>
                <w:i/>
                <w:noProof/>
                <w:sz w:val="8"/>
                <w:szCs w:val="8"/>
              </w:rPr>
            </w:pPr>
          </w:p>
        </w:tc>
        <w:tc>
          <w:tcPr>
            <w:tcW w:w="6946" w:type="dxa"/>
            <w:gridSpan w:val="9"/>
            <w:tcBorders>
              <w:right w:val="single" w:sz="4" w:space="0" w:color="auto"/>
            </w:tcBorders>
          </w:tcPr>
          <w:p w14:paraId="45B5D797" w14:textId="77777777" w:rsidR="0004058D" w:rsidRDefault="0004058D" w:rsidP="00A87E1D">
            <w:pPr>
              <w:pStyle w:val="CRCoverPage"/>
              <w:spacing w:after="0"/>
              <w:rPr>
                <w:noProof/>
                <w:sz w:val="8"/>
                <w:szCs w:val="8"/>
              </w:rPr>
            </w:pPr>
          </w:p>
        </w:tc>
      </w:tr>
      <w:tr w:rsidR="0004058D" w14:paraId="643792AF" w14:textId="77777777" w:rsidTr="00A87E1D">
        <w:tc>
          <w:tcPr>
            <w:tcW w:w="2694" w:type="dxa"/>
            <w:gridSpan w:val="2"/>
            <w:tcBorders>
              <w:left w:val="single" w:sz="4" w:space="0" w:color="auto"/>
            </w:tcBorders>
          </w:tcPr>
          <w:p w14:paraId="1F17E5CE" w14:textId="77777777" w:rsidR="0004058D" w:rsidRDefault="0004058D" w:rsidP="00A87E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D7D119" w14:textId="77777777" w:rsidR="0004058D" w:rsidRDefault="0004058D" w:rsidP="00A87E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7D8DF0" w14:textId="77777777" w:rsidR="0004058D" w:rsidRDefault="0004058D" w:rsidP="00A87E1D">
            <w:pPr>
              <w:pStyle w:val="CRCoverPage"/>
              <w:spacing w:after="0"/>
              <w:jc w:val="center"/>
              <w:rPr>
                <w:b/>
                <w:caps/>
                <w:noProof/>
              </w:rPr>
            </w:pPr>
            <w:r>
              <w:rPr>
                <w:b/>
                <w:caps/>
                <w:noProof/>
              </w:rPr>
              <w:t>N</w:t>
            </w:r>
          </w:p>
        </w:tc>
        <w:tc>
          <w:tcPr>
            <w:tcW w:w="2977" w:type="dxa"/>
            <w:gridSpan w:val="4"/>
          </w:tcPr>
          <w:p w14:paraId="57BB12B8" w14:textId="77777777" w:rsidR="0004058D" w:rsidRDefault="0004058D" w:rsidP="00A87E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9F137" w14:textId="77777777" w:rsidR="0004058D" w:rsidRDefault="0004058D" w:rsidP="00A87E1D">
            <w:pPr>
              <w:pStyle w:val="CRCoverPage"/>
              <w:spacing w:after="0"/>
              <w:ind w:left="99"/>
              <w:rPr>
                <w:noProof/>
              </w:rPr>
            </w:pPr>
          </w:p>
        </w:tc>
      </w:tr>
      <w:tr w:rsidR="0004058D" w14:paraId="2735EF28" w14:textId="77777777" w:rsidTr="00A87E1D">
        <w:tc>
          <w:tcPr>
            <w:tcW w:w="2694" w:type="dxa"/>
            <w:gridSpan w:val="2"/>
            <w:tcBorders>
              <w:left w:val="single" w:sz="4" w:space="0" w:color="auto"/>
            </w:tcBorders>
          </w:tcPr>
          <w:p w14:paraId="43033D42" w14:textId="77777777" w:rsidR="0004058D" w:rsidRDefault="0004058D" w:rsidP="00A87E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51E637" w14:textId="77777777" w:rsidR="0004058D" w:rsidRDefault="0004058D" w:rsidP="00A87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9B2A2" w14:textId="77777777" w:rsidR="0004058D" w:rsidRPr="007D14AB" w:rsidRDefault="0004058D" w:rsidP="00A87E1D">
            <w:pPr>
              <w:pStyle w:val="CRCoverPage"/>
              <w:spacing w:after="0"/>
              <w:jc w:val="center"/>
              <w:rPr>
                <w:rFonts w:cs="Arial"/>
                <w:b/>
                <w:caps/>
                <w:noProof/>
              </w:rPr>
            </w:pPr>
            <w:r w:rsidRPr="007D14AB">
              <w:rPr>
                <w:rFonts w:cs="Arial"/>
                <w:b/>
                <w:caps/>
              </w:rPr>
              <w:t>×</w:t>
            </w:r>
          </w:p>
        </w:tc>
        <w:tc>
          <w:tcPr>
            <w:tcW w:w="2977" w:type="dxa"/>
            <w:gridSpan w:val="4"/>
          </w:tcPr>
          <w:p w14:paraId="4446C4FF" w14:textId="77777777" w:rsidR="0004058D" w:rsidRDefault="0004058D" w:rsidP="00A87E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0043CD" w14:textId="77777777" w:rsidR="0004058D" w:rsidRDefault="0004058D" w:rsidP="00A87E1D">
            <w:pPr>
              <w:pStyle w:val="CRCoverPage"/>
              <w:spacing w:after="0"/>
              <w:ind w:left="99"/>
              <w:rPr>
                <w:noProof/>
              </w:rPr>
            </w:pPr>
            <w:r>
              <w:rPr>
                <w:noProof/>
              </w:rPr>
              <w:t xml:space="preserve">TS/TR ... CR ... </w:t>
            </w:r>
          </w:p>
        </w:tc>
      </w:tr>
      <w:tr w:rsidR="0004058D" w14:paraId="448A5D1B" w14:textId="77777777" w:rsidTr="00A87E1D">
        <w:tc>
          <w:tcPr>
            <w:tcW w:w="2694" w:type="dxa"/>
            <w:gridSpan w:val="2"/>
            <w:tcBorders>
              <w:left w:val="single" w:sz="4" w:space="0" w:color="auto"/>
            </w:tcBorders>
          </w:tcPr>
          <w:p w14:paraId="5B24A9A5" w14:textId="77777777" w:rsidR="0004058D" w:rsidRDefault="0004058D" w:rsidP="00A87E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8D1029" w14:textId="77777777" w:rsidR="0004058D" w:rsidRDefault="0004058D" w:rsidP="00A87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1B9FA" w14:textId="77777777" w:rsidR="0004058D" w:rsidRDefault="0004058D" w:rsidP="00A87E1D">
            <w:pPr>
              <w:pStyle w:val="CRCoverPage"/>
              <w:spacing w:after="0"/>
              <w:jc w:val="center"/>
              <w:rPr>
                <w:b/>
                <w:caps/>
                <w:noProof/>
              </w:rPr>
            </w:pPr>
            <w:r w:rsidRPr="007D14AB">
              <w:rPr>
                <w:rFonts w:cs="Arial"/>
                <w:b/>
                <w:caps/>
              </w:rPr>
              <w:t>×</w:t>
            </w:r>
          </w:p>
        </w:tc>
        <w:tc>
          <w:tcPr>
            <w:tcW w:w="2977" w:type="dxa"/>
            <w:gridSpan w:val="4"/>
          </w:tcPr>
          <w:p w14:paraId="2B3897CB" w14:textId="77777777" w:rsidR="0004058D" w:rsidRDefault="0004058D" w:rsidP="00A87E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416C5" w14:textId="77777777" w:rsidR="0004058D" w:rsidRDefault="0004058D" w:rsidP="00A87E1D">
            <w:pPr>
              <w:pStyle w:val="CRCoverPage"/>
              <w:spacing w:after="0"/>
              <w:ind w:left="99"/>
              <w:rPr>
                <w:noProof/>
              </w:rPr>
            </w:pPr>
            <w:r>
              <w:rPr>
                <w:noProof/>
              </w:rPr>
              <w:t xml:space="preserve">TS/TR ... CR ... </w:t>
            </w:r>
          </w:p>
        </w:tc>
      </w:tr>
      <w:tr w:rsidR="0004058D" w14:paraId="43EFA6C9" w14:textId="77777777" w:rsidTr="00A87E1D">
        <w:tc>
          <w:tcPr>
            <w:tcW w:w="2694" w:type="dxa"/>
            <w:gridSpan w:val="2"/>
            <w:tcBorders>
              <w:left w:val="single" w:sz="4" w:space="0" w:color="auto"/>
            </w:tcBorders>
          </w:tcPr>
          <w:p w14:paraId="0B22B0F9" w14:textId="77777777" w:rsidR="0004058D" w:rsidRDefault="0004058D" w:rsidP="00A87E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EC03F8" w14:textId="77777777" w:rsidR="0004058D" w:rsidRDefault="0004058D" w:rsidP="00A87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10DD3" w14:textId="77777777" w:rsidR="0004058D" w:rsidRDefault="0004058D" w:rsidP="00A87E1D">
            <w:pPr>
              <w:pStyle w:val="CRCoverPage"/>
              <w:spacing w:after="0"/>
              <w:jc w:val="center"/>
              <w:rPr>
                <w:b/>
                <w:caps/>
                <w:noProof/>
              </w:rPr>
            </w:pPr>
            <w:r w:rsidRPr="007D14AB">
              <w:rPr>
                <w:rFonts w:cs="Arial"/>
                <w:b/>
                <w:caps/>
              </w:rPr>
              <w:t>×</w:t>
            </w:r>
          </w:p>
        </w:tc>
        <w:tc>
          <w:tcPr>
            <w:tcW w:w="2977" w:type="dxa"/>
            <w:gridSpan w:val="4"/>
          </w:tcPr>
          <w:p w14:paraId="475C0B21" w14:textId="77777777" w:rsidR="0004058D" w:rsidRDefault="0004058D" w:rsidP="00A87E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23C2A9" w14:textId="77777777" w:rsidR="0004058D" w:rsidRDefault="0004058D" w:rsidP="00A87E1D">
            <w:pPr>
              <w:pStyle w:val="CRCoverPage"/>
              <w:spacing w:after="0"/>
              <w:ind w:left="99"/>
              <w:rPr>
                <w:noProof/>
              </w:rPr>
            </w:pPr>
            <w:r>
              <w:rPr>
                <w:noProof/>
              </w:rPr>
              <w:t xml:space="preserve">TS/TR ... CR ... </w:t>
            </w:r>
          </w:p>
        </w:tc>
      </w:tr>
      <w:tr w:rsidR="0004058D" w14:paraId="772C7E8D" w14:textId="77777777" w:rsidTr="00A87E1D">
        <w:tc>
          <w:tcPr>
            <w:tcW w:w="2694" w:type="dxa"/>
            <w:gridSpan w:val="2"/>
            <w:tcBorders>
              <w:left w:val="single" w:sz="4" w:space="0" w:color="auto"/>
            </w:tcBorders>
          </w:tcPr>
          <w:p w14:paraId="5BDE3B3E" w14:textId="77777777" w:rsidR="0004058D" w:rsidRDefault="0004058D" w:rsidP="00A87E1D">
            <w:pPr>
              <w:pStyle w:val="CRCoverPage"/>
              <w:spacing w:after="0"/>
              <w:rPr>
                <w:b/>
                <w:i/>
                <w:noProof/>
              </w:rPr>
            </w:pPr>
          </w:p>
        </w:tc>
        <w:tc>
          <w:tcPr>
            <w:tcW w:w="6946" w:type="dxa"/>
            <w:gridSpan w:val="9"/>
            <w:tcBorders>
              <w:right w:val="single" w:sz="4" w:space="0" w:color="auto"/>
            </w:tcBorders>
          </w:tcPr>
          <w:p w14:paraId="7793ABA3" w14:textId="77777777" w:rsidR="0004058D" w:rsidRDefault="0004058D" w:rsidP="00A87E1D">
            <w:pPr>
              <w:pStyle w:val="CRCoverPage"/>
              <w:spacing w:after="0"/>
              <w:rPr>
                <w:noProof/>
              </w:rPr>
            </w:pPr>
          </w:p>
        </w:tc>
      </w:tr>
      <w:tr w:rsidR="0004058D" w14:paraId="325A4FD5" w14:textId="77777777" w:rsidTr="00A87E1D">
        <w:tc>
          <w:tcPr>
            <w:tcW w:w="2694" w:type="dxa"/>
            <w:gridSpan w:val="2"/>
            <w:tcBorders>
              <w:left w:val="single" w:sz="4" w:space="0" w:color="auto"/>
              <w:bottom w:val="single" w:sz="4" w:space="0" w:color="auto"/>
            </w:tcBorders>
          </w:tcPr>
          <w:p w14:paraId="00FFEE9F" w14:textId="77777777" w:rsidR="0004058D" w:rsidRDefault="0004058D" w:rsidP="00A87E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7205ED" w14:textId="77777777" w:rsidR="0004058D" w:rsidRDefault="0004058D" w:rsidP="00A87E1D">
            <w:pPr>
              <w:pStyle w:val="CRCoverPage"/>
              <w:spacing w:after="0"/>
              <w:ind w:left="100"/>
              <w:rPr>
                <w:noProof/>
              </w:rPr>
            </w:pPr>
          </w:p>
        </w:tc>
      </w:tr>
      <w:tr w:rsidR="0004058D" w:rsidRPr="008863B9" w14:paraId="34A4E277" w14:textId="77777777" w:rsidTr="00A87E1D">
        <w:tc>
          <w:tcPr>
            <w:tcW w:w="2694" w:type="dxa"/>
            <w:gridSpan w:val="2"/>
            <w:tcBorders>
              <w:top w:val="single" w:sz="4" w:space="0" w:color="auto"/>
              <w:bottom w:val="single" w:sz="4" w:space="0" w:color="auto"/>
            </w:tcBorders>
          </w:tcPr>
          <w:p w14:paraId="4DB571A0" w14:textId="77777777" w:rsidR="0004058D" w:rsidRPr="008863B9" w:rsidRDefault="0004058D" w:rsidP="00A87E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D4D965" w14:textId="77777777" w:rsidR="0004058D" w:rsidRPr="008863B9" w:rsidRDefault="0004058D" w:rsidP="00A87E1D">
            <w:pPr>
              <w:pStyle w:val="CRCoverPage"/>
              <w:spacing w:after="0"/>
              <w:ind w:left="100"/>
              <w:rPr>
                <w:noProof/>
                <w:sz w:val="8"/>
                <w:szCs w:val="8"/>
              </w:rPr>
            </w:pPr>
          </w:p>
        </w:tc>
      </w:tr>
      <w:tr w:rsidR="0004058D" w14:paraId="1D8E6116" w14:textId="77777777" w:rsidTr="00A87E1D">
        <w:tc>
          <w:tcPr>
            <w:tcW w:w="2694" w:type="dxa"/>
            <w:gridSpan w:val="2"/>
            <w:tcBorders>
              <w:top w:val="single" w:sz="4" w:space="0" w:color="auto"/>
              <w:left w:val="single" w:sz="4" w:space="0" w:color="auto"/>
              <w:bottom w:val="single" w:sz="4" w:space="0" w:color="auto"/>
            </w:tcBorders>
          </w:tcPr>
          <w:p w14:paraId="3490C2DA" w14:textId="77777777" w:rsidR="0004058D" w:rsidRDefault="0004058D" w:rsidP="00A87E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8FF3F2" w14:textId="77777777" w:rsidR="0004058D" w:rsidRPr="007838CA" w:rsidRDefault="0004058D" w:rsidP="00A87E1D">
            <w:pPr>
              <w:pStyle w:val="CRCoverPage"/>
              <w:spacing w:after="0"/>
              <w:ind w:left="100"/>
              <w:rPr>
                <w:lang w:val="en-US" w:eastAsia="zh-CN"/>
              </w:rPr>
            </w:pPr>
            <w:r w:rsidRPr="000F36CB">
              <w:rPr>
                <w:highlight w:val="green"/>
                <w:lang w:val="en-US" w:eastAsia="zh-CN"/>
              </w:rPr>
              <w:t>Revised from R5-236848r1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ACB3F" w14:textId="77777777" w:rsidR="0004058D" w:rsidRDefault="0004058D" w:rsidP="0004058D">
      <w:pPr>
        <w:pStyle w:val="2"/>
        <w:jc w:val="center"/>
        <w:rPr>
          <w:color w:val="FF0000"/>
          <w:highlight w:val="yellow"/>
          <w:lang w:eastAsia="zh-CN"/>
        </w:rPr>
      </w:pPr>
      <w:r w:rsidRPr="008D5BF7">
        <w:rPr>
          <w:rFonts w:hint="eastAsia"/>
          <w:color w:val="FF0000"/>
          <w:highlight w:val="yellow"/>
          <w:lang w:eastAsia="zh-CN"/>
        </w:rPr>
        <w:lastRenderedPageBreak/>
        <w:t>&lt;</w:t>
      </w:r>
      <w:r w:rsidRPr="008D5BF7">
        <w:rPr>
          <w:color w:val="FF0000"/>
          <w:highlight w:val="yellow"/>
          <w:lang w:eastAsia="zh-CN"/>
        </w:rPr>
        <w:t>&lt;</w:t>
      </w:r>
      <w:r w:rsidRPr="008D5BF7">
        <w:rPr>
          <w:rFonts w:hint="eastAsia"/>
          <w:color w:val="FF0000"/>
          <w:highlight w:val="yellow"/>
          <w:lang w:eastAsia="zh-CN"/>
        </w:rPr>
        <w:t>Start</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05C2C736" w14:textId="77777777" w:rsidR="0004058D" w:rsidRPr="00B72BC0" w:rsidRDefault="0004058D" w:rsidP="0004058D">
      <w:pPr>
        <w:pStyle w:val="5"/>
        <w:rPr>
          <w:ins w:id="2" w:author="Runsen, Samsung" w:date="2023-11-16T08:43:00Z"/>
        </w:rPr>
      </w:pPr>
      <w:bookmarkStart w:id="3" w:name="_Toc27479522"/>
      <w:bookmarkStart w:id="4" w:name="_Toc36058709"/>
      <w:bookmarkStart w:id="5" w:name="_Toc44067632"/>
      <w:bookmarkStart w:id="6" w:name="_Toc52716558"/>
      <w:bookmarkStart w:id="7" w:name="_Toc58239203"/>
      <w:bookmarkStart w:id="8" w:name="_Toc68246785"/>
      <w:bookmarkStart w:id="9" w:name="_Toc75790098"/>
      <w:ins w:id="10" w:author="Runsen, Samsung" w:date="2023-11-16T08:43:00Z">
        <w:r w:rsidRPr="00B72BC0">
          <w:t>6.3.2.1.</w:t>
        </w:r>
        <w:r>
          <w:t>7</w:t>
        </w:r>
        <w:r w:rsidRPr="00B72BC0">
          <w:tab/>
          <w:t xml:space="preserve">2Rx FDD FR1 Single PMI with 8TX </w:t>
        </w:r>
        <w:proofErr w:type="spellStart"/>
        <w:r w:rsidRPr="00B72BC0">
          <w:t>TypeI-SinglePanel</w:t>
        </w:r>
        <w:proofErr w:type="spellEnd"/>
        <w:r w:rsidRPr="00B72BC0">
          <w:t xml:space="preserve"> codebook for both SA and NSA</w:t>
        </w:r>
        <w:bookmarkEnd w:id="3"/>
        <w:bookmarkEnd w:id="4"/>
        <w:bookmarkEnd w:id="5"/>
        <w:bookmarkEnd w:id="6"/>
        <w:bookmarkEnd w:id="7"/>
        <w:bookmarkEnd w:id="8"/>
        <w:bookmarkEnd w:id="9"/>
      </w:ins>
    </w:p>
    <w:p w14:paraId="1C612588" w14:textId="77777777" w:rsidR="0004058D" w:rsidRPr="00B72BC0" w:rsidRDefault="0004058D" w:rsidP="0004058D">
      <w:pPr>
        <w:pStyle w:val="H6"/>
        <w:rPr>
          <w:ins w:id="11" w:author="Runsen, Samsung" w:date="2023-11-16T08:43:00Z"/>
        </w:rPr>
      </w:pPr>
      <w:ins w:id="12" w:author="Runsen, Samsung" w:date="2023-11-16T08:43:00Z">
        <w:r w:rsidRPr="00B72BC0">
          <w:t>6.3.2.1.</w:t>
        </w:r>
        <w:r>
          <w:t>7</w:t>
        </w:r>
        <w:r w:rsidRPr="00B72BC0">
          <w:t>.1</w:t>
        </w:r>
        <w:r w:rsidRPr="00B72BC0">
          <w:tab/>
          <w:t>Test purpose</w:t>
        </w:r>
      </w:ins>
    </w:p>
    <w:p w14:paraId="55E98DC0" w14:textId="77777777" w:rsidR="0004058D" w:rsidRPr="00B72BC0" w:rsidRDefault="0004058D" w:rsidP="0004058D">
      <w:pPr>
        <w:rPr>
          <w:ins w:id="13" w:author="Runsen, Samsung" w:date="2023-11-16T08:43:00Z"/>
        </w:rPr>
      </w:pPr>
      <w:ins w:id="14" w:author="Runsen, Samsung" w:date="2023-11-16T08:43:00Z">
        <w:r w:rsidRPr="00B72BC0">
          <w:t xml:space="preserve">The purpose of this test is to test the accuracy of the Precoding Matrix Indicator (PMI) reporting such that the system throughput is maximized based on the </w:t>
        </w:r>
        <w:proofErr w:type="spellStart"/>
        <w:r w:rsidRPr="00B72BC0">
          <w:t>precoders</w:t>
        </w:r>
        <w:proofErr w:type="spellEnd"/>
        <w:r w:rsidRPr="00B72BC0">
          <w:t xml:space="preserve"> configured according to the UE reports.</w:t>
        </w:r>
      </w:ins>
    </w:p>
    <w:p w14:paraId="7BEFD331" w14:textId="77777777" w:rsidR="0004058D" w:rsidRPr="00B72BC0" w:rsidRDefault="0004058D" w:rsidP="0004058D">
      <w:pPr>
        <w:pStyle w:val="H6"/>
        <w:rPr>
          <w:ins w:id="15" w:author="Runsen, Samsung" w:date="2023-11-16T08:43:00Z"/>
        </w:rPr>
      </w:pPr>
      <w:ins w:id="16" w:author="Runsen, Samsung" w:date="2023-11-16T08:43:00Z">
        <w:r w:rsidRPr="00B72BC0">
          <w:t>6.3.2.1.</w:t>
        </w:r>
        <w:r>
          <w:t>7</w:t>
        </w:r>
        <w:r w:rsidRPr="00B72BC0">
          <w:t>.2</w:t>
        </w:r>
        <w:r w:rsidRPr="00B72BC0">
          <w:tab/>
          <w:t>Test applicability</w:t>
        </w:r>
      </w:ins>
    </w:p>
    <w:p w14:paraId="3A85F3D7" w14:textId="77777777" w:rsidR="0004058D" w:rsidRPr="00B72BC0" w:rsidRDefault="0004058D" w:rsidP="0004058D">
      <w:pPr>
        <w:rPr>
          <w:ins w:id="17" w:author="Runsen, Samsung" w:date="2023-11-16T08:43:00Z"/>
        </w:rPr>
      </w:pPr>
      <w:ins w:id="18" w:author="Runsen, Samsung" w:date="2023-11-16T08:43:00Z">
        <w:r w:rsidRPr="00B72BC0">
          <w:t>This test applies to all types of NR UE release 1</w:t>
        </w:r>
        <w:r>
          <w:t>7</w:t>
        </w:r>
        <w:r w:rsidRPr="00B72BC0">
          <w:t xml:space="preserve"> and forward.</w:t>
        </w:r>
      </w:ins>
    </w:p>
    <w:p w14:paraId="3FE84E74" w14:textId="77777777" w:rsidR="0004058D" w:rsidRPr="00B72BC0" w:rsidRDefault="0004058D" w:rsidP="0004058D">
      <w:pPr>
        <w:rPr>
          <w:ins w:id="19" w:author="Runsen, Samsung" w:date="2023-11-16T08:43:00Z"/>
        </w:rPr>
      </w:pPr>
      <w:ins w:id="20" w:author="Runsen, Samsung" w:date="2023-11-16T08:43:00Z">
        <w:r w:rsidRPr="00B72BC0">
          <w:t>This test also applies to all types of EUTRA UE release 1</w:t>
        </w:r>
        <w:r>
          <w:t>7</w:t>
        </w:r>
        <w:r w:rsidRPr="00B72BC0">
          <w:t xml:space="preserve"> and forward supporting EN-DC.</w:t>
        </w:r>
      </w:ins>
    </w:p>
    <w:p w14:paraId="4E169FB1" w14:textId="77777777" w:rsidR="0004058D" w:rsidRPr="00B72BC0" w:rsidRDefault="0004058D" w:rsidP="0004058D">
      <w:pPr>
        <w:pStyle w:val="H6"/>
        <w:rPr>
          <w:ins w:id="21" w:author="Runsen, Samsung" w:date="2023-11-16T08:43:00Z"/>
        </w:rPr>
      </w:pPr>
      <w:ins w:id="22" w:author="Runsen, Samsung" w:date="2023-11-16T08:43:00Z">
        <w:r w:rsidRPr="00B72BC0">
          <w:t>6.3.2.1.</w:t>
        </w:r>
        <w:r>
          <w:t>7</w:t>
        </w:r>
        <w:r w:rsidRPr="00B72BC0">
          <w:t>.3</w:t>
        </w:r>
        <w:r w:rsidRPr="00B72BC0">
          <w:tab/>
          <w:t xml:space="preserve">Minimum conformance requirements </w:t>
        </w:r>
      </w:ins>
    </w:p>
    <w:p w14:paraId="54F92430" w14:textId="77777777" w:rsidR="0004058D" w:rsidRPr="00B72BC0" w:rsidRDefault="0004058D" w:rsidP="0004058D">
      <w:pPr>
        <w:rPr>
          <w:ins w:id="23" w:author="Runsen, Samsung" w:date="2023-11-16T08:43:00Z"/>
          <w:lang w:eastAsia="zh-CN"/>
        </w:rPr>
      </w:pPr>
      <w:ins w:id="24" w:author="Runsen, Samsung" w:date="2023-11-16T08:43:00Z">
        <w:r w:rsidRPr="00B72BC0">
          <w:t xml:space="preserve">For the parameters specified in Table </w:t>
        </w:r>
        <w:r w:rsidRPr="00B72BC0">
          <w:rPr>
            <w:lang w:eastAsia="zh-CN"/>
          </w:rPr>
          <w:t>6.3.2.1.2.3</w:t>
        </w:r>
        <w:r w:rsidRPr="00B72BC0">
          <w:t xml:space="preserve">-1 and using the downlink physical channels specified in Annex </w:t>
        </w:r>
        <w:r w:rsidRPr="00B72BC0">
          <w:rPr>
            <w:lang w:eastAsia="zh-CN"/>
          </w:rPr>
          <w:t>C.3.1</w:t>
        </w:r>
        <w:r w:rsidRPr="00B72BC0">
          <w:t xml:space="preserve">, the minimum requirements are specified in Table </w:t>
        </w:r>
        <w:r w:rsidRPr="00B72BC0">
          <w:rPr>
            <w:lang w:eastAsia="zh-CN"/>
          </w:rPr>
          <w:t>6.3.2.1.</w:t>
        </w:r>
        <w:r>
          <w:rPr>
            <w:lang w:eastAsia="zh-CN"/>
          </w:rPr>
          <w:t>7</w:t>
        </w:r>
        <w:r w:rsidRPr="00B72BC0">
          <w:rPr>
            <w:lang w:eastAsia="zh-CN"/>
          </w:rPr>
          <w:t>.3-2</w:t>
        </w:r>
        <w:r w:rsidRPr="00B72BC0">
          <w:t>.</w:t>
        </w:r>
      </w:ins>
    </w:p>
    <w:p w14:paraId="74EE2BF0" w14:textId="77777777" w:rsidR="0004058D" w:rsidRDefault="0004058D" w:rsidP="0004058D">
      <w:pPr>
        <w:pStyle w:val="TH"/>
        <w:keepNext w:val="0"/>
        <w:keepLines w:val="0"/>
        <w:widowControl w:val="0"/>
        <w:rPr>
          <w:ins w:id="25" w:author="Runsen, Samsung" w:date="2023-11-16T08:43:00Z"/>
          <w:lang w:eastAsia="zh-CN"/>
        </w:rPr>
      </w:pPr>
      <w:ins w:id="26" w:author="Runsen, Samsung" w:date="2023-11-16T08:43:00Z">
        <w:r w:rsidRPr="00C25669">
          <w:t xml:space="preserve">Table </w:t>
        </w:r>
        <w:r w:rsidRPr="00C25669">
          <w:rPr>
            <w:rFonts w:hint="eastAsia"/>
            <w:lang w:eastAsia="zh-CN"/>
          </w:rPr>
          <w:t>6.3.2</w:t>
        </w:r>
        <w:r>
          <w:rPr>
            <w:rFonts w:hint="eastAsia"/>
            <w:lang w:eastAsia="zh-CN"/>
          </w:rPr>
          <w:t>.1.7</w:t>
        </w:r>
        <w:r w:rsidRPr="00C25669">
          <w:rPr>
            <w:rFonts w:hint="eastAsia"/>
            <w:lang w:eastAsia="zh-CN"/>
          </w:rPr>
          <w:t>-1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04058D" w:rsidRPr="00C25669" w14:paraId="6828DFDB" w14:textId="77777777" w:rsidTr="00A87E1D">
        <w:trPr>
          <w:trHeight w:val="75"/>
          <w:ins w:id="27" w:author="Runsen, Samsung" w:date="2023-11-16T08:43:00Z"/>
        </w:trPr>
        <w:tc>
          <w:tcPr>
            <w:tcW w:w="5467" w:type="dxa"/>
            <w:gridSpan w:val="5"/>
            <w:vMerge w:val="restart"/>
            <w:shd w:val="clear" w:color="auto" w:fill="auto"/>
            <w:vAlign w:val="center"/>
          </w:tcPr>
          <w:p w14:paraId="7018829B" w14:textId="77777777" w:rsidR="0004058D" w:rsidRPr="00C25669" w:rsidRDefault="0004058D" w:rsidP="00A87E1D">
            <w:pPr>
              <w:pStyle w:val="TAH"/>
              <w:rPr>
                <w:ins w:id="28" w:author="Runsen, Samsung" w:date="2023-11-16T08:43:00Z"/>
                <w:rFonts w:eastAsia="宋体"/>
              </w:rPr>
            </w:pPr>
            <w:ins w:id="29" w:author="Runsen, Samsung" w:date="2023-11-16T08:43:00Z">
              <w:r w:rsidRPr="00C25669">
                <w:rPr>
                  <w:rFonts w:eastAsia="宋体"/>
                </w:rPr>
                <w:lastRenderedPageBreak/>
                <w:t>Parameter</w:t>
              </w:r>
            </w:ins>
          </w:p>
        </w:tc>
        <w:tc>
          <w:tcPr>
            <w:tcW w:w="802" w:type="dxa"/>
            <w:vMerge w:val="restart"/>
            <w:shd w:val="clear" w:color="auto" w:fill="auto"/>
            <w:vAlign w:val="center"/>
          </w:tcPr>
          <w:p w14:paraId="77576E37" w14:textId="77777777" w:rsidR="0004058D" w:rsidRPr="00C25669" w:rsidRDefault="0004058D" w:rsidP="00A87E1D">
            <w:pPr>
              <w:pStyle w:val="TAH"/>
              <w:rPr>
                <w:ins w:id="30" w:author="Runsen, Samsung" w:date="2023-11-16T08:43:00Z"/>
                <w:rFonts w:eastAsia="宋体"/>
              </w:rPr>
            </w:pPr>
            <w:ins w:id="31" w:author="Runsen, Samsung" w:date="2023-11-16T08:43:00Z">
              <w:r w:rsidRPr="00C25669">
                <w:rPr>
                  <w:rFonts w:eastAsia="宋体"/>
                </w:rPr>
                <w:t>Unit</w:t>
              </w:r>
            </w:ins>
          </w:p>
        </w:tc>
        <w:tc>
          <w:tcPr>
            <w:tcW w:w="3352" w:type="dxa"/>
            <w:gridSpan w:val="3"/>
            <w:shd w:val="clear" w:color="auto" w:fill="auto"/>
          </w:tcPr>
          <w:p w14:paraId="702C2233" w14:textId="77777777" w:rsidR="0004058D" w:rsidRPr="00C25669" w:rsidRDefault="0004058D" w:rsidP="00A87E1D">
            <w:pPr>
              <w:pStyle w:val="TAH"/>
              <w:rPr>
                <w:ins w:id="32" w:author="Runsen, Samsung" w:date="2023-11-16T08:43:00Z"/>
                <w:rFonts w:eastAsia="宋体"/>
              </w:rPr>
            </w:pPr>
            <w:ins w:id="33" w:author="Runsen, Samsung" w:date="2023-11-16T08:43:00Z">
              <w:r w:rsidRPr="00C25669">
                <w:rPr>
                  <w:rFonts w:eastAsia="宋体"/>
                </w:rPr>
                <w:t>Value</w:t>
              </w:r>
            </w:ins>
          </w:p>
        </w:tc>
      </w:tr>
      <w:tr w:rsidR="0004058D" w:rsidRPr="00C25669" w14:paraId="09FABE57" w14:textId="77777777" w:rsidTr="00A87E1D">
        <w:trPr>
          <w:trHeight w:val="75"/>
          <w:ins w:id="34" w:author="Runsen, Samsung" w:date="2023-11-16T08:43:00Z"/>
        </w:trPr>
        <w:tc>
          <w:tcPr>
            <w:tcW w:w="5467" w:type="dxa"/>
            <w:gridSpan w:val="5"/>
            <w:vMerge/>
            <w:shd w:val="clear" w:color="auto" w:fill="auto"/>
          </w:tcPr>
          <w:p w14:paraId="0320D2F7" w14:textId="77777777" w:rsidR="0004058D" w:rsidRPr="00C25669" w:rsidRDefault="0004058D" w:rsidP="00A87E1D">
            <w:pPr>
              <w:pStyle w:val="TAH"/>
              <w:rPr>
                <w:ins w:id="35" w:author="Runsen, Samsung" w:date="2023-11-16T08:43:00Z"/>
                <w:rFonts w:eastAsia="宋体"/>
              </w:rPr>
            </w:pPr>
          </w:p>
        </w:tc>
        <w:tc>
          <w:tcPr>
            <w:tcW w:w="802" w:type="dxa"/>
            <w:vMerge/>
            <w:shd w:val="clear" w:color="auto" w:fill="auto"/>
          </w:tcPr>
          <w:p w14:paraId="1D4A119E" w14:textId="77777777" w:rsidR="0004058D" w:rsidRPr="00C25669" w:rsidRDefault="0004058D" w:rsidP="00A87E1D">
            <w:pPr>
              <w:pStyle w:val="TAH"/>
              <w:rPr>
                <w:ins w:id="36" w:author="Runsen, Samsung" w:date="2023-11-16T08:43:00Z"/>
                <w:rFonts w:eastAsia="宋体"/>
              </w:rPr>
            </w:pPr>
          </w:p>
        </w:tc>
        <w:tc>
          <w:tcPr>
            <w:tcW w:w="1676" w:type="dxa"/>
            <w:gridSpan w:val="2"/>
            <w:shd w:val="clear" w:color="auto" w:fill="auto"/>
          </w:tcPr>
          <w:p w14:paraId="3D92A39B" w14:textId="77777777" w:rsidR="0004058D" w:rsidRPr="00C25669" w:rsidRDefault="0004058D" w:rsidP="00A87E1D">
            <w:pPr>
              <w:pStyle w:val="TAH"/>
              <w:rPr>
                <w:ins w:id="37" w:author="Runsen, Samsung" w:date="2023-11-16T08:43:00Z"/>
                <w:rFonts w:eastAsia="宋体"/>
              </w:rPr>
            </w:pPr>
            <w:proofErr w:type="spellStart"/>
            <w:ins w:id="38" w:author="Runsen, Samsung" w:date="2023-11-16T08:43:00Z">
              <w:r>
                <w:rPr>
                  <w:rFonts w:eastAsia="宋体"/>
                </w:rPr>
                <w:t>TRxP</w:t>
              </w:r>
              <w:proofErr w:type="spellEnd"/>
              <w:r>
                <w:rPr>
                  <w:rFonts w:eastAsia="宋体"/>
                </w:rPr>
                <w:t xml:space="preserve"> #1(Note 1)</w:t>
              </w:r>
            </w:ins>
          </w:p>
        </w:tc>
        <w:tc>
          <w:tcPr>
            <w:tcW w:w="1676" w:type="dxa"/>
            <w:shd w:val="clear" w:color="auto" w:fill="auto"/>
          </w:tcPr>
          <w:p w14:paraId="3D9B4D8C" w14:textId="77777777" w:rsidR="0004058D" w:rsidRPr="00C25669" w:rsidRDefault="0004058D" w:rsidP="00A87E1D">
            <w:pPr>
              <w:pStyle w:val="TAH"/>
              <w:rPr>
                <w:ins w:id="39" w:author="Runsen, Samsung" w:date="2023-11-16T08:43:00Z"/>
                <w:rFonts w:eastAsia="宋体"/>
              </w:rPr>
            </w:pPr>
            <w:proofErr w:type="spellStart"/>
            <w:ins w:id="40" w:author="Runsen, Samsung" w:date="2023-11-16T08:43:00Z">
              <w:r>
                <w:rPr>
                  <w:rFonts w:eastAsia="宋体"/>
                </w:rPr>
                <w:t>TRxP</w:t>
              </w:r>
              <w:proofErr w:type="spellEnd"/>
              <w:r>
                <w:rPr>
                  <w:rFonts w:eastAsia="宋体"/>
                </w:rPr>
                <w:t xml:space="preserve"> #2(Note 1)</w:t>
              </w:r>
            </w:ins>
          </w:p>
        </w:tc>
      </w:tr>
      <w:tr w:rsidR="0004058D" w:rsidRPr="00C25669" w14:paraId="37ECCC44" w14:textId="77777777" w:rsidTr="00A87E1D">
        <w:trPr>
          <w:ins w:id="41" w:author="Runsen, Samsung" w:date="2023-11-16T08:43:00Z"/>
        </w:trPr>
        <w:tc>
          <w:tcPr>
            <w:tcW w:w="5467" w:type="dxa"/>
            <w:gridSpan w:val="5"/>
            <w:shd w:val="clear" w:color="auto" w:fill="auto"/>
            <w:vAlign w:val="center"/>
          </w:tcPr>
          <w:p w14:paraId="7364D835" w14:textId="77777777" w:rsidR="0004058D" w:rsidRPr="00C25669" w:rsidRDefault="0004058D" w:rsidP="00A87E1D">
            <w:pPr>
              <w:pStyle w:val="TAL"/>
              <w:rPr>
                <w:ins w:id="42" w:author="Runsen, Samsung" w:date="2023-11-16T08:43:00Z"/>
                <w:rFonts w:eastAsia="宋体"/>
              </w:rPr>
            </w:pPr>
            <w:ins w:id="43" w:author="Runsen, Samsung" w:date="2023-11-16T08:43: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7EC769D4" w14:textId="77777777" w:rsidR="0004058D" w:rsidRPr="00C25669" w:rsidRDefault="0004058D" w:rsidP="00A87E1D">
            <w:pPr>
              <w:pStyle w:val="TAC"/>
              <w:rPr>
                <w:ins w:id="44" w:author="Runsen, Samsung" w:date="2023-11-16T08:43:00Z"/>
                <w:rFonts w:eastAsia="宋体"/>
              </w:rPr>
            </w:pPr>
          </w:p>
        </w:tc>
        <w:tc>
          <w:tcPr>
            <w:tcW w:w="3352" w:type="dxa"/>
            <w:gridSpan w:val="3"/>
            <w:shd w:val="clear" w:color="auto" w:fill="auto"/>
            <w:vAlign w:val="center"/>
          </w:tcPr>
          <w:p w14:paraId="4333DE87" w14:textId="77777777" w:rsidR="0004058D" w:rsidRPr="00C25669" w:rsidRDefault="0004058D" w:rsidP="00A87E1D">
            <w:pPr>
              <w:pStyle w:val="TAC"/>
              <w:rPr>
                <w:ins w:id="45" w:author="Runsen, Samsung" w:date="2023-11-16T08:43:00Z"/>
                <w:rFonts w:eastAsia="宋体"/>
              </w:rPr>
            </w:pPr>
            <w:proofErr w:type="spellStart"/>
            <w:ins w:id="46" w:author="Runsen, Samsung" w:date="2023-11-16T08:43:00Z">
              <w:r>
                <w:rPr>
                  <w:rFonts w:eastAsia="宋体"/>
                </w:rPr>
                <w:t>TRxP</w:t>
              </w:r>
              <w:proofErr w:type="spellEnd"/>
              <w:r>
                <w:rPr>
                  <w:rFonts w:eastAsia="宋体"/>
                </w:rPr>
                <w:t xml:space="preserve"> #1</w:t>
              </w:r>
            </w:ins>
          </w:p>
        </w:tc>
      </w:tr>
      <w:tr w:rsidR="0004058D" w:rsidRPr="00C25669" w14:paraId="010B929B" w14:textId="77777777" w:rsidTr="00A87E1D">
        <w:trPr>
          <w:ins w:id="47" w:author="Runsen, Samsung" w:date="2023-11-16T08:43:00Z"/>
        </w:trPr>
        <w:tc>
          <w:tcPr>
            <w:tcW w:w="2733" w:type="dxa"/>
            <w:gridSpan w:val="3"/>
            <w:vMerge w:val="restart"/>
            <w:shd w:val="clear" w:color="auto" w:fill="auto"/>
            <w:vAlign w:val="center"/>
          </w:tcPr>
          <w:p w14:paraId="126523C6" w14:textId="77777777" w:rsidR="0004058D" w:rsidRPr="00352C60" w:rsidRDefault="0004058D" w:rsidP="00A87E1D">
            <w:pPr>
              <w:pStyle w:val="TAL"/>
              <w:rPr>
                <w:ins w:id="48" w:author="Runsen, Samsung" w:date="2023-11-16T08:43:00Z"/>
                <w:rFonts w:eastAsia="宋体"/>
              </w:rPr>
            </w:pPr>
            <w:ins w:id="49" w:author="Runsen, Samsung" w:date="2023-11-16T08:43:00Z">
              <w:r>
                <w:rPr>
                  <w:rFonts w:eastAsia="宋体"/>
                </w:rPr>
                <w:t>PDCCH configuration</w:t>
              </w:r>
            </w:ins>
          </w:p>
        </w:tc>
        <w:tc>
          <w:tcPr>
            <w:tcW w:w="2734" w:type="dxa"/>
            <w:gridSpan w:val="2"/>
            <w:shd w:val="clear" w:color="auto" w:fill="auto"/>
            <w:vAlign w:val="center"/>
          </w:tcPr>
          <w:p w14:paraId="4D1A18F4" w14:textId="77777777" w:rsidR="0004058D" w:rsidRDefault="0004058D" w:rsidP="00A87E1D">
            <w:pPr>
              <w:pStyle w:val="TAL"/>
              <w:rPr>
                <w:ins w:id="50" w:author="Runsen, Samsung" w:date="2023-11-16T08:43:00Z"/>
                <w:rFonts w:eastAsia="宋体"/>
              </w:rPr>
            </w:pPr>
            <w:ins w:id="51" w:author="Runsen, Samsung" w:date="2023-11-16T08:43:00Z">
              <w:r>
                <w:rPr>
                  <w:rFonts w:eastAsia="宋体"/>
                </w:rPr>
                <w:t>TCI state</w:t>
              </w:r>
            </w:ins>
          </w:p>
        </w:tc>
        <w:tc>
          <w:tcPr>
            <w:tcW w:w="802" w:type="dxa"/>
            <w:shd w:val="clear" w:color="auto" w:fill="auto"/>
            <w:vAlign w:val="center"/>
          </w:tcPr>
          <w:p w14:paraId="7D3C210D" w14:textId="77777777" w:rsidR="0004058D" w:rsidRPr="00C25669" w:rsidRDefault="0004058D" w:rsidP="00A87E1D">
            <w:pPr>
              <w:pStyle w:val="TAC"/>
              <w:rPr>
                <w:ins w:id="52" w:author="Runsen, Samsung" w:date="2023-11-16T08:43:00Z"/>
                <w:rFonts w:eastAsia="宋体"/>
              </w:rPr>
            </w:pPr>
          </w:p>
        </w:tc>
        <w:tc>
          <w:tcPr>
            <w:tcW w:w="3352" w:type="dxa"/>
            <w:gridSpan w:val="3"/>
            <w:shd w:val="clear" w:color="auto" w:fill="auto"/>
            <w:vAlign w:val="center"/>
          </w:tcPr>
          <w:p w14:paraId="06CCFCD1" w14:textId="77777777" w:rsidR="0004058D" w:rsidRPr="00C25669" w:rsidRDefault="0004058D" w:rsidP="00A87E1D">
            <w:pPr>
              <w:pStyle w:val="TAC"/>
              <w:rPr>
                <w:ins w:id="53" w:author="Runsen, Samsung" w:date="2023-11-16T08:43:00Z"/>
                <w:rFonts w:eastAsia="宋体"/>
              </w:rPr>
            </w:pPr>
            <w:ins w:id="54" w:author="Runsen, Samsung" w:date="2023-11-16T08:43:00Z">
              <w:r>
                <w:rPr>
                  <w:rFonts w:eastAsia="宋体"/>
                </w:rPr>
                <w:t>TCI State #1</w:t>
              </w:r>
            </w:ins>
          </w:p>
        </w:tc>
      </w:tr>
      <w:tr w:rsidR="0004058D" w:rsidRPr="00C25669" w14:paraId="7477E21D" w14:textId="77777777" w:rsidTr="00A87E1D">
        <w:trPr>
          <w:ins w:id="55" w:author="Runsen, Samsung" w:date="2023-11-16T08:43:00Z"/>
        </w:trPr>
        <w:tc>
          <w:tcPr>
            <w:tcW w:w="2733" w:type="dxa"/>
            <w:gridSpan w:val="3"/>
            <w:vMerge/>
            <w:shd w:val="clear" w:color="auto" w:fill="auto"/>
            <w:vAlign w:val="center"/>
          </w:tcPr>
          <w:p w14:paraId="3403EC06" w14:textId="77777777" w:rsidR="0004058D" w:rsidRPr="00352C60" w:rsidRDefault="0004058D" w:rsidP="00A87E1D">
            <w:pPr>
              <w:pStyle w:val="TAL"/>
              <w:rPr>
                <w:ins w:id="56" w:author="Runsen, Samsung" w:date="2023-11-16T08:43:00Z"/>
                <w:rFonts w:eastAsia="宋体"/>
              </w:rPr>
            </w:pPr>
          </w:p>
        </w:tc>
        <w:tc>
          <w:tcPr>
            <w:tcW w:w="2734" w:type="dxa"/>
            <w:gridSpan w:val="2"/>
            <w:shd w:val="clear" w:color="auto" w:fill="auto"/>
            <w:vAlign w:val="center"/>
          </w:tcPr>
          <w:p w14:paraId="15826000" w14:textId="77777777" w:rsidR="0004058D" w:rsidRDefault="0004058D" w:rsidP="00A87E1D">
            <w:pPr>
              <w:pStyle w:val="TAL"/>
              <w:rPr>
                <w:ins w:id="57" w:author="Runsen, Samsung" w:date="2023-11-16T08:43:00Z"/>
                <w:rFonts w:eastAsia="宋体"/>
              </w:rPr>
            </w:pPr>
            <w:proofErr w:type="spellStart"/>
            <w:ins w:id="58" w:author="Runsen, Samsung" w:date="2023-11-16T08:43:00Z">
              <w:r w:rsidRPr="00352C60">
                <w:rPr>
                  <w:rFonts w:eastAsia="宋体"/>
                </w:rPr>
                <w:t>CORESETPoolIndex</w:t>
              </w:r>
              <w:proofErr w:type="spellEnd"/>
            </w:ins>
          </w:p>
        </w:tc>
        <w:tc>
          <w:tcPr>
            <w:tcW w:w="802" w:type="dxa"/>
            <w:shd w:val="clear" w:color="auto" w:fill="auto"/>
            <w:vAlign w:val="center"/>
          </w:tcPr>
          <w:p w14:paraId="45A9995C" w14:textId="77777777" w:rsidR="0004058D" w:rsidRPr="00C25669" w:rsidRDefault="0004058D" w:rsidP="00A87E1D">
            <w:pPr>
              <w:pStyle w:val="TAC"/>
              <w:rPr>
                <w:ins w:id="59" w:author="Runsen, Samsung" w:date="2023-11-16T08:43:00Z"/>
                <w:rFonts w:eastAsia="宋体"/>
              </w:rPr>
            </w:pPr>
          </w:p>
        </w:tc>
        <w:tc>
          <w:tcPr>
            <w:tcW w:w="3352" w:type="dxa"/>
            <w:gridSpan w:val="3"/>
            <w:shd w:val="clear" w:color="auto" w:fill="auto"/>
            <w:vAlign w:val="center"/>
          </w:tcPr>
          <w:p w14:paraId="166D26D8" w14:textId="77777777" w:rsidR="0004058D" w:rsidRPr="00C25669" w:rsidRDefault="0004058D" w:rsidP="00A87E1D">
            <w:pPr>
              <w:pStyle w:val="TAC"/>
              <w:rPr>
                <w:ins w:id="60" w:author="Runsen, Samsung" w:date="2023-11-16T08:43:00Z"/>
                <w:rFonts w:eastAsia="宋体"/>
              </w:rPr>
            </w:pPr>
            <w:ins w:id="61" w:author="Runsen, Samsung" w:date="2023-11-16T08:43:00Z">
              <w:r>
                <w:rPr>
                  <w:rFonts w:eastAsia="宋体"/>
                </w:rPr>
                <w:t>0</w:t>
              </w:r>
            </w:ins>
          </w:p>
        </w:tc>
      </w:tr>
      <w:tr w:rsidR="0004058D" w:rsidRPr="00C25669" w14:paraId="1A3122BB" w14:textId="77777777" w:rsidTr="00A87E1D">
        <w:trPr>
          <w:ins w:id="62" w:author="Runsen, Samsung" w:date="2023-11-16T08:43:00Z"/>
        </w:trPr>
        <w:tc>
          <w:tcPr>
            <w:tcW w:w="2733" w:type="dxa"/>
            <w:gridSpan w:val="3"/>
            <w:vMerge w:val="restart"/>
            <w:shd w:val="clear" w:color="auto" w:fill="auto"/>
            <w:vAlign w:val="center"/>
          </w:tcPr>
          <w:p w14:paraId="362A74D6" w14:textId="77777777" w:rsidR="0004058D" w:rsidRPr="00C25669" w:rsidRDefault="0004058D" w:rsidP="00A87E1D">
            <w:pPr>
              <w:pStyle w:val="TAL"/>
              <w:rPr>
                <w:ins w:id="63" w:author="Runsen, Samsung" w:date="2023-11-16T08:43:00Z"/>
                <w:rFonts w:eastAsia="宋体"/>
              </w:rPr>
            </w:pPr>
            <w:ins w:id="64" w:author="Runsen, Samsung" w:date="2023-11-16T08:43:00Z">
              <w:r>
                <w:rPr>
                  <w:rFonts w:eastAsia="宋体"/>
                </w:rPr>
                <w:t>CSI-RS for tracking</w:t>
              </w:r>
            </w:ins>
          </w:p>
        </w:tc>
        <w:tc>
          <w:tcPr>
            <w:tcW w:w="2734" w:type="dxa"/>
            <w:gridSpan w:val="2"/>
            <w:shd w:val="clear" w:color="auto" w:fill="auto"/>
            <w:vAlign w:val="center"/>
          </w:tcPr>
          <w:p w14:paraId="15D10ACA" w14:textId="77777777" w:rsidR="0004058D" w:rsidRPr="00575612" w:rsidRDefault="0004058D" w:rsidP="00A87E1D">
            <w:pPr>
              <w:pStyle w:val="TAL"/>
              <w:rPr>
                <w:ins w:id="65" w:author="Runsen, Samsung" w:date="2023-11-16T08:43:00Z"/>
                <w:rFonts w:eastAsia="宋体"/>
              </w:rPr>
            </w:pPr>
            <w:ins w:id="66" w:author="Runsen, Samsung" w:date="2023-11-16T08:43:00Z">
              <w:r w:rsidRPr="003D4A7F">
                <w:rPr>
                  <w:rFonts w:eastAsia="宋体"/>
                </w:rPr>
                <w:t>First subcarrier index in the PRB used for CSI-RS</w:t>
              </w:r>
            </w:ins>
          </w:p>
        </w:tc>
        <w:tc>
          <w:tcPr>
            <w:tcW w:w="802" w:type="dxa"/>
            <w:shd w:val="clear" w:color="auto" w:fill="auto"/>
            <w:vAlign w:val="center"/>
          </w:tcPr>
          <w:p w14:paraId="0F97A115" w14:textId="77777777" w:rsidR="0004058D" w:rsidRPr="00C25669" w:rsidRDefault="0004058D" w:rsidP="00A87E1D">
            <w:pPr>
              <w:pStyle w:val="TAC"/>
              <w:rPr>
                <w:ins w:id="67" w:author="Runsen, Samsung" w:date="2023-11-16T08:43:00Z"/>
                <w:rFonts w:eastAsia="宋体"/>
              </w:rPr>
            </w:pPr>
          </w:p>
        </w:tc>
        <w:tc>
          <w:tcPr>
            <w:tcW w:w="1676" w:type="dxa"/>
            <w:gridSpan w:val="2"/>
            <w:shd w:val="clear" w:color="auto" w:fill="auto"/>
            <w:vAlign w:val="center"/>
          </w:tcPr>
          <w:p w14:paraId="470B50DC" w14:textId="77777777" w:rsidR="0004058D" w:rsidRPr="00C25669" w:rsidRDefault="0004058D" w:rsidP="00A87E1D">
            <w:pPr>
              <w:pStyle w:val="TAC"/>
              <w:rPr>
                <w:ins w:id="68" w:author="Runsen, Samsung" w:date="2023-11-16T08:43:00Z"/>
                <w:rFonts w:eastAsia="宋体"/>
              </w:rPr>
            </w:pPr>
            <w:ins w:id="69" w:author="Runsen, Samsung" w:date="2023-11-16T08:43: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1829E489" w14:textId="77777777" w:rsidR="0004058D" w:rsidRPr="00C25669" w:rsidRDefault="0004058D" w:rsidP="00A87E1D">
            <w:pPr>
              <w:pStyle w:val="TAC"/>
              <w:rPr>
                <w:ins w:id="70" w:author="Runsen, Samsung" w:date="2023-11-16T08:43:00Z"/>
                <w:rFonts w:eastAsia="宋体"/>
              </w:rPr>
            </w:pPr>
            <w:ins w:id="71" w:author="Runsen, Samsung" w:date="2023-11-16T08:43: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04058D" w:rsidRPr="00C25669" w14:paraId="7802E67A" w14:textId="77777777" w:rsidTr="00A87E1D">
        <w:trPr>
          <w:ins w:id="72" w:author="Runsen, Samsung" w:date="2023-11-16T08:43:00Z"/>
        </w:trPr>
        <w:tc>
          <w:tcPr>
            <w:tcW w:w="2733" w:type="dxa"/>
            <w:gridSpan w:val="3"/>
            <w:vMerge/>
            <w:shd w:val="clear" w:color="auto" w:fill="auto"/>
            <w:vAlign w:val="center"/>
          </w:tcPr>
          <w:p w14:paraId="6A0E13EE" w14:textId="77777777" w:rsidR="0004058D" w:rsidRDefault="0004058D" w:rsidP="00A87E1D">
            <w:pPr>
              <w:pStyle w:val="TAL"/>
              <w:rPr>
                <w:ins w:id="73" w:author="Runsen, Samsung" w:date="2023-11-16T08:43:00Z"/>
                <w:rFonts w:eastAsia="宋体"/>
              </w:rPr>
            </w:pPr>
          </w:p>
        </w:tc>
        <w:tc>
          <w:tcPr>
            <w:tcW w:w="2734" w:type="dxa"/>
            <w:gridSpan w:val="2"/>
            <w:shd w:val="clear" w:color="auto" w:fill="auto"/>
            <w:vAlign w:val="center"/>
          </w:tcPr>
          <w:p w14:paraId="391F93E9" w14:textId="77777777" w:rsidR="0004058D" w:rsidRPr="003D4A7F" w:rsidRDefault="0004058D" w:rsidP="00A87E1D">
            <w:pPr>
              <w:pStyle w:val="TAL"/>
              <w:rPr>
                <w:ins w:id="74" w:author="Runsen, Samsung" w:date="2023-11-16T08:43:00Z"/>
                <w:rFonts w:eastAsia="宋体"/>
              </w:rPr>
            </w:pPr>
            <w:ins w:id="75" w:author="Runsen, Samsung" w:date="2023-11-16T08:43:00Z">
              <w:r w:rsidRPr="003D4A7F">
                <w:rPr>
                  <w:rFonts w:eastAsia="宋体"/>
                </w:rPr>
                <w:t>First OFDM symbol in the PRB used for CSI-RS</w:t>
              </w:r>
            </w:ins>
          </w:p>
        </w:tc>
        <w:tc>
          <w:tcPr>
            <w:tcW w:w="802" w:type="dxa"/>
            <w:shd w:val="clear" w:color="auto" w:fill="auto"/>
            <w:vAlign w:val="center"/>
          </w:tcPr>
          <w:p w14:paraId="0B7A348E" w14:textId="77777777" w:rsidR="0004058D" w:rsidRPr="00C25669" w:rsidRDefault="0004058D" w:rsidP="00A87E1D">
            <w:pPr>
              <w:pStyle w:val="TAC"/>
              <w:rPr>
                <w:ins w:id="76" w:author="Runsen, Samsung" w:date="2023-11-16T08:43:00Z"/>
                <w:rFonts w:eastAsia="宋体"/>
              </w:rPr>
            </w:pPr>
          </w:p>
        </w:tc>
        <w:tc>
          <w:tcPr>
            <w:tcW w:w="1676" w:type="dxa"/>
            <w:gridSpan w:val="2"/>
            <w:shd w:val="clear" w:color="auto" w:fill="auto"/>
            <w:vAlign w:val="center"/>
          </w:tcPr>
          <w:p w14:paraId="6A3ED611" w14:textId="77777777" w:rsidR="0004058D" w:rsidRDefault="0004058D" w:rsidP="00A87E1D">
            <w:pPr>
              <w:pStyle w:val="TAC"/>
              <w:rPr>
                <w:ins w:id="77" w:author="Runsen, Samsung" w:date="2023-11-16T08:43:00Z"/>
                <w:rFonts w:eastAsia="宋体"/>
              </w:rPr>
            </w:pPr>
            <w:ins w:id="78" w:author="Runsen, Samsung" w:date="2023-11-16T08:43:00Z">
              <w:r w:rsidRPr="003D4A7F">
                <w:rPr>
                  <w:rFonts w:eastAsia="宋体"/>
                </w:rPr>
                <w:t xml:space="preserve">l0 = 6 for CSI-RS resources 1 and </w:t>
              </w:r>
              <w:r>
                <w:rPr>
                  <w:rFonts w:eastAsia="宋体"/>
                </w:rPr>
                <w:t>3</w:t>
              </w:r>
            </w:ins>
          </w:p>
          <w:p w14:paraId="07A74A02" w14:textId="77777777" w:rsidR="0004058D" w:rsidRPr="003D4A7F" w:rsidRDefault="0004058D" w:rsidP="00A87E1D">
            <w:pPr>
              <w:pStyle w:val="TAC"/>
              <w:rPr>
                <w:ins w:id="79" w:author="Runsen, Samsung" w:date="2023-11-16T08:43:00Z"/>
                <w:rFonts w:eastAsia="宋体"/>
              </w:rPr>
            </w:pPr>
            <w:ins w:id="80" w:author="Runsen, Samsung" w:date="2023-11-16T08:43:00Z">
              <w:r w:rsidRPr="003D4A7F">
                <w:rPr>
                  <w:rFonts w:eastAsia="宋体"/>
                </w:rPr>
                <w:t>l0 = 10 for CSI-RS resources 2 and 4</w:t>
              </w:r>
            </w:ins>
          </w:p>
        </w:tc>
        <w:tc>
          <w:tcPr>
            <w:tcW w:w="1676" w:type="dxa"/>
            <w:shd w:val="clear" w:color="auto" w:fill="auto"/>
            <w:vAlign w:val="center"/>
          </w:tcPr>
          <w:p w14:paraId="37CEDD8F" w14:textId="77777777" w:rsidR="0004058D" w:rsidRDefault="0004058D" w:rsidP="00A87E1D">
            <w:pPr>
              <w:pStyle w:val="TAC"/>
              <w:rPr>
                <w:ins w:id="81" w:author="Runsen, Samsung" w:date="2023-11-16T08:43:00Z"/>
                <w:rFonts w:eastAsia="宋体"/>
              </w:rPr>
            </w:pPr>
            <w:ins w:id="82" w:author="Runsen, Samsung" w:date="2023-11-16T08:43: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16167E95" w14:textId="77777777" w:rsidR="0004058D" w:rsidRPr="00C25669" w:rsidRDefault="0004058D" w:rsidP="00A87E1D">
            <w:pPr>
              <w:pStyle w:val="TAC"/>
              <w:rPr>
                <w:ins w:id="83" w:author="Runsen, Samsung" w:date="2023-11-16T08:43:00Z"/>
                <w:rFonts w:eastAsia="宋体"/>
              </w:rPr>
            </w:pPr>
            <w:ins w:id="84" w:author="Runsen, Samsung" w:date="2023-11-16T08:43: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04058D" w:rsidRPr="00C25669" w14:paraId="2CD8EE67" w14:textId="77777777" w:rsidTr="00A87E1D">
        <w:trPr>
          <w:ins w:id="85" w:author="Runsen, Samsung" w:date="2023-11-16T08:43:00Z"/>
        </w:trPr>
        <w:tc>
          <w:tcPr>
            <w:tcW w:w="2733" w:type="dxa"/>
            <w:gridSpan w:val="3"/>
            <w:vMerge/>
            <w:shd w:val="clear" w:color="auto" w:fill="auto"/>
            <w:vAlign w:val="center"/>
          </w:tcPr>
          <w:p w14:paraId="2250DA0C" w14:textId="77777777" w:rsidR="0004058D" w:rsidRDefault="0004058D" w:rsidP="00A87E1D">
            <w:pPr>
              <w:pStyle w:val="TAL"/>
              <w:rPr>
                <w:ins w:id="86" w:author="Runsen, Samsung" w:date="2023-11-16T08:43:00Z"/>
                <w:rFonts w:eastAsia="宋体"/>
              </w:rPr>
            </w:pPr>
          </w:p>
        </w:tc>
        <w:tc>
          <w:tcPr>
            <w:tcW w:w="2734" w:type="dxa"/>
            <w:gridSpan w:val="2"/>
            <w:shd w:val="clear" w:color="auto" w:fill="auto"/>
            <w:vAlign w:val="center"/>
          </w:tcPr>
          <w:p w14:paraId="12C9BE6D" w14:textId="77777777" w:rsidR="0004058D" w:rsidRPr="003D4A7F" w:rsidRDefault="0004058D" w:rsidP="00A87E1D">
            <w:pPr>
              <w:pStyle w:val="TAL"/>
              <w:rPr>
                <w:ins w:id="87" w:author="Runsen, Samsung" w:date="2023-11-16T08:43:00Z"/>
                <w:rFonts w:eastAsia="宋体"/>
              </w:rPr>
            </w:pPr>
            <w:ins w:id="88" w:author="Runsen, Samsung" w:date="2023-11-16T08:43:00Z">
              <w:r w:rsidRPr="003D4A7F">
                <w:rPr>
                  <w:rFonts w:eastAsia="宋体"/>
                </w:rPr>
                <w:t>Number of CSI-RS ports (X)</w:t>
              </w:r>
            </w:ins>
          </w:p>
        </w:tc>
        <w:tc>
          <w:tcPr>
            <w:tcW w:w="802" w:type="dxa"/>
            <w:shd w:val="clear" w:color="auto" w:fill="auto"/>
            <w:vAlign w:val="center"/>
          </w:tcPr>
          <w:p w14:paraId="609B1AB0" w14:textId="77777777" w:rsidR="0004058D" w:rsidRPr="00C25669" w:rsidRDefault="0004058D" w:rsidP="00A87E1D">
            <w:pPr>
              <w:pStyle w:val="TAC"/>
              <w:rPr>
                <w:ins w:id="89" w:author="Runsen, Samsung" w:date="2023-11-16T08:43:00Z"/>
                <w:rFonts w:eastAsia="宋体"/>
              </w:rPr>
            </w:pPr>
          </w:p>
        </w:tc>
        <w:tc>
          <w:tcPr>
            <w:tcW w:w="1676" w:type="dxa"/>
            <w:gridSpan w:val="2"/>
            <w:shd w:val="clear" w:color="auto" w:fill="auto"/>
            <w:vAlign w:val="center"/>
          </w:tcPr>
          <w:p w14:paraId="395BA988" w14:textId="77777777" w:rsidR="0004058D" w:rsidRPr="00C25669" w:rsidRDefault="0004058D" w:rsidP="00A87E1D">
            <w:pPr>
              <w:pStyle w:val="TAC"/>
              <w:rPr>
                <w:ins w:id="90" w:author="Runsen, Samsung" w:date="2023-11-16T08:43:00Z"/>
                <w:rFonts w:eastAsia="宋体"/>
              </w:rPr>
            </w:pPr>
            <w:ins w:id="91" w:author="Runsen, Samsung" w:date="2023-11-16T08:43:00Z">
              <w:r w:rsidRPr="00575612">
                <w:rPr>
                  <w:rFonts w:eastAsia="宋体"/>
                </w:rPr>
                <w:t>1 for CSI-RS resource 1,2,3,4</w:t>
              </w:r>
            </w:ins>
          </w:p>
        </w:tc>
        <w:tc>
          <w:tcPr>
            <w:tcW w:w="1676" w:type="dxa"/>
            <w:shd w:val="clear" w:color="auto" w:fill="auto"/>
            <w:vAlign w:val="center"/>
          </w:tcPr>
          <w:p w14:paraId="0C8386D9" w14:textId="77777777" w:rsidR="0004058D" w:rsidRPr="00C25669" w:rsidRDefault="0004058D" w:rsidP="00A87E1D">
            <w:pPr>
              <w:pStyle w:val="TAC"/>
              <w:rPr>
                <w:ins w:id="92" w:author="Runsen, Samsung" w:date="2023-11-16T08:43:00Z"/>
                <w:rFonts w:eastAsia="宋体"/>
              </w:rPr>
            </w:pPr>
            <w:ins w:id="93" w:author="Runsen, Samsung" w:date="2023-11-16T08:43:00Z">
              <w:r w:rsidRPr="00575612">
                <w:rPr>
                  <w:rFonts w:eastAsia="宋体"/>
                </w:rPr>
                <w:t xml:space="preserve">1 for CSI-RS resource </w:t>
              </w:r>
              <w:r>
                <w:rPr>
                  <w:rFonts w:eastAsia="宋体"/>
                </w:rPr>
                <w:t>5,6,7,8</w:t>
              </w:r>
            </w:ins>
          </w:p>
        </w:tc>
      </w:tr>
      <w:tr w:rsidR="0004058D" w:rsidRPr="00C25669" w14:paraId="4F216A09" w14:textId="77777777" w:rsidTr="00A87E1D">
        <w:trPr>
          <w:ins w:id="94" w:author="Runsen, Samsung" w:date="2023-11-16T08:43:00Z"/>
        </w:trPr>
        <w:tc>
          <w:tcPr>
            <w:tcW w:w="2733" w:type="dxa"/>
            <w:gridSpan w:val="3"/>
            <w:vMerge/>
            <w:shd w:val="clear" w:color="auto" w:fill="auto"/>
            <w:vAlign w:val="center"/>
          </w:tcPr>
          <w:p w14:paraId="193EA868" w14:textId="77777777" w:rsidR="0004058D" w:rsidRDefault="0004058D" w:rsidP="00A87E1D">
            <w:pPr>
              <w:pStyle w:val="TAL"/>
              <w:rPr>
                <w:ins w:id="95" w:author="Runsen, Samsung" w:date="2023-11-16T08:43:00Z"/>
                <w:rFonts w:eastAsia="宋体"/>
              </w:rPr>
            </w:pPr>
          </w:p>
        </w:tc>
        <w:tc>
          <w:tcPr>
            <w:tcW w:w="2734" w:type="dxa"/>
            <w:gridSpan w:val="2"/>
            <w:shd w:val="clear" w:color="auto" w:fill="auto"/>
            <w:vAlign w:val="center"/>
          </w:tcPr>
          <w:p w14:paraId="13CF6019" w14:textId="77777777" w:rsidR="0004058D" w:rsidRPr="003D4A7F" w:rsidRDefault="0004058D" w:rsidP="00A87E1D">
            <w:pPr>
              <w:pStyle w:val="TAL"/>
              <w:rPr>
                <w:ins w:id="96" w:author="Runsen, Samsung" w:date="2023-11-16T08:43:00Z"/>
                <w:rFonts w:eastAsia="宋体"/>
                <w:lang w:eastAsia="zh-CN"/>
              </w:rPr>
            </w:pPr>
            <w:ins w:id="97" w:author="Runsen, Samsung" w:date="2023-11-16T08:43:00Z">
              <w:r>
                <w:rPr>
                  <w:rFonts w:eastAsia="宋体" w:hint="eastAsia"/>
                  <w:lang w:eastAsia="zh-CN"/>
                </w:rPr>
                <w:t>C</w:t>
              </w:r>
              <w:r>
                <w:rPr>
                  <w:rFonts w:eastAsia="宋体"/>
                  <w:lang w:eastAsia="zh-CN"/>
                </w:rPr>
                <w:t>DM Type</w:t>
              </w:r>
            </w:ins>
          </w:p>
        </w:tc>
        <w:tc>
          <w:tcPr>
            <w:tcW w:w="802" w:type="dxa"/>
            <w:shd w:val="clear" w:color="auto" w:fill="auto"/>
            <w:vAlign w:val="center"/>
          </w:tcPr>
          <w:p w14:paraId="15A6490B" w14:textId="77777777" w:rsidR="0004058D" w:rsidRPr="00C25669" w:rsidRDefault="0004058D" w:rsidP="00A87E1D">
            <w:pPr>
              <w:pStyle w:val="TAC"/>
              <w:rPr>
                <w:ins w:id="98" w:author="Runsen, Samsung" w:date="2023-11-16T08:43:00Z"/>
                <w:rFonts w:eastAsia="宋体"/>
              </w:rPr>
            </w:pPr>
          </w:p>
        </w:tc>
        <w:tc>
          <w:tcPr>
            <w:tcW w:w="3352" w:type="dxa"/>
            <w:gridSpan w:val="3"/>
            <w:shd w:val="clear" w:color="auto" w:fill="auto"/>
            <w:vAlign w:val="center"/>
          </w:tcPr>
          <w:p w14:paraId="274CFA0C" w14:textId="77777777" w:rsidR="0004058D" w:rsidRPr="00575612" w:rsidRDefault="0004058D" w:rsidP="00A87E1D">
            <w:pPr>
              <w:pStyle w:val="TAC"/>
              <w:rPr>
                <w:ins w:id="99" w:author="Runsen, Samsung" w:date="2023-11-16T08:43:00Z"/>
                <w:rFonts w:eastAsia="宋体"/>
                <w:lang w:eastAsia="zh-CN"/>
              </w:rPr>
            </w:pPr>
            <w:ins w:id="100" w:author="Runsen, Samsung" w:date="2023-11-16T08:43:00Z">
              <w:r>
                <w:rPr>
                  <w:rFonts w:eastAsia="宋体"/>
                  <w:lang w:eastAsia="zh-CN"/>
                </w:rPr>
                <w:t>‘</w:t>
              </w:r>
              <w:r>
                <w:rPr>
                  <w:rFonts w:eastAsia="宋体" w:hint="eastAsia"/>
                  <w:lang w:eastAsia="zh-CN"/>
                </w:rPr>
                <w:t>N</w:t>
              </w:r>
              <w:r>
                <w:rPr>
                  <w:rFonts w:eastAsia="宋体"/>
                  <w:lang w:eastAsia="zh-CN"/>
                </w:rPr>
                <w:t>o CDM’ for CSI-RS resource 1,2,3,4,5,6,7,8</w:t>
              </w:r>
            </w:ins>
          </w:p>
        </w:tc>
      </w:tr>
      <w:tr w:rsidR="0004058D" w:rsidRPr="00C25669" w14:paraId="65CB2AC5" w14:textId="77777777" w:rsidTr="00A87E1D">
        <w:trPr>
          <w:ins w:id="101" w:author="Runsen, Samsung" w:date="2023-11-16T08:43:00Z"/>
        </w:trPr>
        <w:tc>
          <w:tcPr>
            <w:tcW w:w="2733" w:type="dxa"/>
            <w:gridSpan w:val="3"/>
            <w:vMerge/>
            <w:shd w:val="clear" w:color="auto" w:fill="auto"/>
            <w:vAlign w:val="center"/>
          </w:tcPr>
          <w:p w14:paraId="4FEDC6A4" w14:textId="77777777" w:rsidR="0004058D" w:rsidRDefault="0004058D" w:rsidP="00A87E1D">
            <w:pPr>
              <w:pStyle w:val="TAL"/>
              <w:rPr>
                <w:ins w:id="102" w:author="Runsen, Samsung" w:date="2023-11-16T08:43:00Z"/>
                <w:rFonts w:eastAsia="宋体"/>
              </w:rPr>
            </w:pPr>
          </w:p>
        </w:tc>
        <w:tc>
          <w:tcPr>
            <w:tcW w:w="2734" w:type="dxa"/>
            <w:gridSpan w:val="2"/>
            <w:shd w:val="clear" w:color="auto" w:fill="auto"/>
            <w:vAlign w:val="center"/>
          </w:tcPr>
          <w:p w14:paraId="6FEA6694" w14:textId="77777777" w:rsidR="0004058D" w:rsidRPr="003D4A7F" w:rsidRDefault="0004058D" w:rsidP="00A87E1D">
            <w:pPr>
              <w:pStyle w:val="TAL"/>
              <w:rPr>
                <w:ins w:id="103" w:author="Runsen, Samsung" w:date="2023-11-16T08:43:00Z"/>
                <w:rFonts w:eastAsia="宋体"/>
              </w:rPr>
            </w:pPr>
            <w:ins w:id="104" w:author="Runsen, Samsung" w:date="2023-11-16T08:43:00Z">
              <w:r w:rsidRPr="003D4A7F">
                <w:rPr>
                  <w:rFonts w:eastAsia="宋体"/>
                </w:rPr>
                <w:t>Density</w:t>
              </w:r>
            </w:ins>
          </w:p>
        </w:tc>
        <w:tc>
          <w:tcPr>
            <w:tcW w:w="802" w:type="dxa"/>
            <w:shd w:val="clear" w:color="auto" w:fill="auto"/>
            <w:vAlign w:val="center"/>
          </w:tcPr>
          <w:p w14:paraId="0E6E3647" w14:textId="77777777" w:rsidR="0004058D" w:rsidRPr="00C25669" w:rsidRDefault="0004058D" w:rsidP="00A87E1D">
            <w:pPr>
              <w:pStyle w:val="TAC"/>
              <w:rPr>
                <w:ins w:id="105" w:author="Runsen, Samsung" w:date="2023-11-16T08:43:00Z"/>
                <w:rFonts w:eastAsia="宋体"/>
              </w:rPr>
            </w:pPr>
          </w:p>
        </w:tc>
        <w:tc>
          <w:tcPr>
            <w:tcW w:w="3352" w:type="dxa"/>
            <w:gridSpan w:val="3"/>
            <w:shd w:val="clear" w:color="auto" w:fill="auto"/>
            <w:vAlign w:val="center"/>
          </w:tcPr>
          <w:p w14:paraId="3524F4AC" w14:textId="77777777" w:rsidR="0004058D" w:rsidRPr="00C25669" w:rsidRDefault="0004058D" w:rsidP="00A87E1D">
            <w:pPr>
              <w:pStyle w:val="TAC"/>
              <w:rPr>
                <w:ins w:id="106" w:author="Runsen, Samsung" w:date="2023-11-16T08:43:00Z"/>
                <w:rFonts w:eastAsia="宋体"/>
              </w:rPr>
            </w:pPr>
            <w:ins w:id="107" w:author="Runsen, Samsung" w:date="2023-11-16T08:43:00Z">
              <w:r w:rsidRPr="00575612">
                <w:rPr>
                  <w:rFonts w:eastAsia="宋体"/>
                </w:rPr>
                <w:t>3</w:t>
              </w:r>
            </w:ins>
          </w:p>
        </w:tc>
      </w:tr>
      <w:tr w:rsidR="0004058D" w:rsidRPr="00C25669" w14:paraId="73EA0AE5" w14:textId="77777777" w:rsidTr="00A87E1D">
        <w:trPr>
          <w:ins w:id="108" w:author="Runsen, Samsung" w:date="2023-11-16T08:43:00Z"/>
        </w:trPr>
        <w:tc>
          <w:tcPr>
            <w:tcW w:w="2733" w:type="dxa"/>
            <w:gridSpan w:val="3"/>
            <w:vMerge/>
            <w:shd w:val="clear" w:color="auto" w:fill="auto"/>
            <w:vAlign w:val="center"/>
          </w:tcPr>
          <w:p w14:paraId="3E34C1ED" w14:textId="77777777" w:rsidR="0004058D" w:rsidRDefault="0004058D" w:rsidP="00A87E1D">
            <w:pPr>
              <w:pStyle w:val="TAL"/>
              <w:rPr>
                <w:ins w:id="109" w:author="Runsen, Samsung" w:date="2023-11-16T08:43:00Z"/>
                <w:rFonts w:eastAsia="宋体"/>
              </w:rPr>
            </w:pPr>
          </w:p>
        </w:tc>
        <w:tc>
          <w:tcPr>
            <w:tcW w:w="2734" w:type="dxa"/>
            <w:gridSpan w:val="2"/>
            <w:shd w:val="clear" w:color="auto" w:fill="auto"/>
            <w:vAlign w:val="center"/>
          </w:tcPr>
          <w:p w14:paraId="09006C54" w14:textId="77777777" w:rsidR="0004058D" w:rsidRPr="003D4A7F" w:rsidRDefault="0004058D" w:rsidP="00A87E1D">
            <w:pPr>
              <w:pStyle w:val="TAL"/>
              <w:rPr>
                <w:ins w:id="110" w:author="Runsen, Samsung" w:date="2023-11-16T08:43:00Z"/>
                <w:rFonts w:eastAsia="宋体"/>
              </w:rPr>
            </w:pPr>
            <w:ins w:id="111" w:author="Runsen, Samsung" w:date="2023-11-16T08:43:00Z">
              <w:r w:rsidRPr="003D4A7F">
                <w:rPr>
                  <w:rFonts w:eastAsia="宋体"/>
                </w:rPr>
                <w:t>CSI-RS periodicity</w:t>
              </w:r>
            </w:ins>
          </w:p>
        </w:tc>
        <w:tc>
          <w:tcPr>
            <w:tcW w:w="802" w:type="dxa"/>
            <w:shd w:val="clear" w:color="auto" w:fill="auto"/>
            <w:vAlign w:val="center"/>
          </w:tcPr>
          <w:p w14:paraId="70489413" w14:textId="77777777" w:rsidR="0004058D" w:rsidRPr="00C25669" w:rsidRDefault="0004058D" w:rsidP="00A87E1D">
            <w:pPr>
              <w:pStyle w:val="TAC"/>
              <w:rPr>
                <w:ins w:id="112" w:author="Runsen, Samsung" w:date="2023-11-16T08:43:00Z"/>
                <w:rFonts w:eastAsia="宋体"/>
              </w:rPr>
            </w:pPr>
            <w:ins w:id="113" w:author="Runsen, Samsung" w:date="2023-11-16T08:43:00Z">
              <w:r>
                <w:rPr>
                  <w:rFonts w:eastAsia="宋体"/>
                </w:rPr>
                <w:t>Slots</w:t>
              </w:r>
            </w:ins>
          </w:p>
        </w:tc>
        <w:tc>
          <w:tcPr>
            <w:tcW w:w="3352" w:type="dxa"/>
            <w:gridSpan w:val="3"/>
            <w:shd w:val="clear" w:color="auto" w:fill="auto"/>
            <w:vAlign w:val="center"/>
          </w:tcPr>
          <w:p w14:paraId="2B659AA2" w14:textId="77777777" w:rsidR="0004058D" w:rsidRPr="00C25669" w:rsidRDefault="0004058D" w:rsidP="00A87E1D">
            <w:pPr>
              <w:pStyle w:val="TAC"/>
              <w:rPr>
                <w:ins w:id="114" w:author="Runsen, Samsung" w:date="2023-11-16T08:43:00Z"/>
                <w:rFonts w:eastAsia="宋体"/>
              </w:rPr>
            </w:pPr>
            <w:ins w:id="115" w:author="Runsen, Samsung" w:date="2023-11-16T08:43:00Z">
              <w:r w:rsidRPr="00575612">
                <w:rPr>
                  <w:rFonts w:eastAsia="宋体"/>
                </w:rPr>
                <w:t>20</w:t>
              </w:r>
            </w:ins>
          </w:p>
        </w:tc>
      </w:tr>
      <w:tr w:rsidR="0004058D" w:rsidRPr="00C25669" w14:paraId="1B61460F" w14:textId="77777777" w:rsidTr="00A87E1D">
        <w:trPr>
          <w:ins w:id="116" w:author="Runsen, Samsung" w:date="2023-11-16T08:43:00Z"/>
        </w:trPr>
        <w:tc>
          <w:tcPr>
            <w:tcW w:w="2733" w:type="dxa"/>
            <w:gridSpan w:val="3"/>
            <w:vMerge/>
            <w:shd w:val="clear" w:color="auto" w:fill="auto"/>
            <w:vAlign w:val="center"/>
          </w:tcPr>
          <w:p w14:paraId="74B0EF6B" w14:textId="77777777" w:rsidR="0004058D" w:rsidRDefault="0004058D" w:rsidP="00A87E1D">
            <w:pPr>
              <w:pStyle w:val="TAL"/>
              <w:rPr>
                <w:ins w:id="117" w:author="Runsen, Samsung" w:date="2023-11-16T08:43:00Z"/>
                <w:rFonts w:eastAsia="宋体"/>
              </w:rPr>
            </w:pPr>
          </w:p>
        </w:tc>
        <w:tc>
          <w:tcPr>
            <w:tcW w:w="2734" w:type="dxa"/>
            <w:gridSpan w:val="2"/>
            <w:shd w:val="clear" w:color="auto" w:fill="auto"/>
            <w:vAlign w:val="center"/>
          </w:tcPr>
          <w:p w14:paraId="42DDE25E" w14:textId="77777777" w:rsidR="0004058D" w:rsidRPr="003D4A7F" w:rsidRDefault="0004058D" w:rsidP="00A87E1D">
            <w:pPr>
              <w:pStyle w:val="TAL"/>
              <w:rPr>
                <w:ins w:id="118" w:author="Runsen, Samsung" w:date="2023-11-16T08:43:00Z"/>
                <w:rFonts w:eastAsia="宋体"/>
              </w:rPr>
            </w:pPr>
            <w:ins w:id="119" w:author="Runsen, Samsung" w:date="2023-11-16T08:43:00Z">
              <w:r w:rsidRPr="003D4A7F">
                <w:rPr>
                  <w:rFonts w:eastAsia="宋体"/>
                </w:rPr>
                <w:t>CSI-RS offset</w:t>
              </w:r>
            </w:ins>
          </w:p>
        </w:tc>
        <w:tc>
          <w:tcPr>
            <w:tcW w:w="802" w:type="dxa"/>
            <w:shd w:val="clear" w:color="auto" w:fill="auto"/>
            <w:vAlign w:val="center"/>
          </w:tcPr>
          <w:p w14:paraId="55420BC9" w14:textId="77777777" w:rsidR="0004058D" w:rsidRPr="00C25669" w:rsidRDefault="0004058D" w:rsidP="00A87E1D">
            <w:pPr>
              <w:pStyle w:val="TAC"/>
              <w:rPr>
                <w:ins w:id="120" w:author="Runsen, Samsung" w:date="2023-11-16T08:43:00Z"/>
                <w:rFonts w:eastAsia="宋体"/>
              </w:rPr>
            </w:pPr>
            <w:ins w:id="121" w:author="Runsen, Samsung" w:date="2023-11-16T08:43:00Z">
              <w:r>
                <w:rPr>
                  <w:rFonts w:eastAsia="宋体"/>
                </w:rPr>
                <w:t>Slots</w:t>
              </w:r>
            </w:ins>
          </w:p>
        </w:tc>
        <w:tc>
          <w:tcPr>
            <w:tcW w:w="1676" w:type="dxa"/>
            <w:gridSpan w:val="2"/>
            <w:shd w:val="clear" w:color="auto" w:fill="auto"/>
            <w:vAlign w:val="center"/>
          </w:tcPr>
          <w:p w14:paraId="61CAFD7A" w14:textId="77777777" w:rsidR="0004058D" w:rsidRDefault="0004058D" w:rsidP="00A87E1D">
            <w:pPr>
              <w:pStyle w:val="TAC"/>
              <w:rPr>
                <w:ins w:id="122" w:author="Runsen, Samsung" w:date="2023-11-16T08:43:00Z"/>
                <w:rFonts w:eastAsia="宋体"/>
              </w:rPr>
            </w:pPr>
            <w:ins w:id="123" w:author="Runsen, Samsung" w:date="2023-11-16T08:43:00Z">
              <w:r w:rsidRPr="003D4A7F">
                <w:rPr>
                  <w:rFonts w:eastAsia="宋体"/>
                </w:rPr>
                <w:t xml:space="preserve">10 for CSI-RS resources </w:t>
              </w:r>
              <w:r>
                <w:rPr>
                  <w:rFonts w:eastAsia="宋体"/>
                </w:rPr>
                <w:t>1 and 2</w:t>
              </w:r>
            </w:ins>
          </w:p>
          <w:p w14:paraId="436B1AE5" w14:textId="77777777" w:rsidR="0004058D" w:rsidRPr="003D4A7F" w:rsidRDefault="0004058D" w:rsidP="00A87E1D">
            <w:pPr>
              <w:pStyle w:val="TAC"/>
              <w:rPr>
                <w:ins w:id="124" w:author="Runsen, Samsung" w:date="2023-11-16T08:43:00Z"/>
                <w:rFonts w:eastAsia="宋体"/>
              </w:rPr>
            </w:pPr>
            <w:ins w:id="125" w:author="Runsen, Samsung" w:date="2023-11-16T08:43:00Z">
              <w:r w:rsidRPr="003D4A7F">
                <w:rPr>
                  <w:rFonts w:eastAsia="宋体"/>
                </w:rPr>
                <w:t>11 for CSI-RS resources 3</w:t>
              </w:r>
              <w:r>
                <w:rPr>
                  <w:rFonts w:eastAsia="宋体"/>
                </w:rPr>
                <w:t xml:space="preserve"> and 4</w:t>
              </w:r>
            </w:ins>
          </w:p>
        </w:tc>
        <w:tc>
          <w:tcPr>
            <w:tcW w:w="1676" w:type="dxa"/>
            <w:shd w:val="clear" w:color="auto" w:fill="auto"/>
            <w:vAlign w:val="center"/>
          </w:tcPr>
          <w:p w14:paraId="7EF39A68" w14:textId="77777777" w:rsidR="0004058D" w:rsidRDefault="0004058D" w:rsidP="00A87E1D">
            <w:pPr>
              <w:pStyle w:val="TAC"/>
              <w:rPr>
                <w:ins w:id="126" w:author="Runsen, Samsung" w:date="2023-11-16T08:43:00Z"/>
                <w:rFonts w:eastAsia="宋体"/>
              </w:rPr>
            </w:pPr>
            <w:ins w:id="127" w:author="Runsen, Samsung" w:date="2023-11-16T08:43:00Z">
              <w:r w:rsidRPr="003D4A7F">
                <w:rPr>
                  <w:rFonts w:eastAsia="宋体"/>
                </w:rPr>
                <w:t xml:space="preserve">10 for CSI-RS resources </w:t>
              </w:r>
              <w:r>
                <w:rPr>
                  <w:rFonts w:eastAsia="宋体"/>
                </w:rPr>
                <w:t>5 and 6</w:t>
              </w:r>
            </w:ins>
          </w:p>
          <w:p w14:paraId="6277721A" w14:textId="77777777" w:rsidR="0004058D" w:rsidRPr="00C25669" w:rsidRDefault="0004058D" w:rsidP="00A87E1D">
            <w:pPr>
              <w:pStyle w:val="TAC"/>
              <w:rPr>
                <w:ins w:id="128" w:author="Runsen, Samsung" w:date="2023-11-16T08:43:00Z"/>
                <w:rFonts w:eastAsia="宋体"/>
              </w:rPr>
            </w:pPr>
            <w:ins w:id="129" w:author="Runsen, Samsung" w:date="2023-11-16T08:43:00Z">
              <w:r w:rsidRPr="003D4A7F">
                <w:rPr>
                  <w:rFonts w:eastAsia="宋体"/>
                </w:rPr>
                <w:t xml:space="preserve">11 for CSI-RS resources </w:t>
              </w:r>
              <w:r>
                <w:rPr>
                  <w:rFonts w:eastAsia="宋体"/>
                </w:rPr>
                <w:t>7 and 8</w:t>
              </w:r>
            </w:ins>
          </w:p>
        </w:tc>
      </w:tr>
      <w:tr w:rsidR="0004058D" w:rsidRPr="00C25669" w14:paraId="30E98F8D" w14:textId="77777777" w:rsidTr="00A87E1D">
        <w:trPr>
          <w:ins w:id="130" w:author="Runsen, Samsung" w:date="2023-11-16T08:43:00Z"/>
        </w:trPr>
        <w:tc>
          <w:tcPr>
            <w:tcW w:w="2733" w:type="dxa"/>
            <w:gridSpan w:val="3"/>
            <w:vMerge/>
            <w:shd w:val="clear" w:color="auto" w:fill="auto"/>
            <w:vAlign w:val="center"/>
          </w:tcPr>
          <w:p w14:paraId="7DC97587" w14:textId="77777777" w:rsidR="0004058D" w:rsidRDefault="0004058D" w:rsidP="00A87E1D">
            <w:pPr>
              <w:pStyle w:val="TAL"/>
              <w:rPr>
                <w:ins w:id="131" w:author="Runsen, Samsung" w:date="2023-11-16T08:43:00Z"/>
                <w:rFonts w:eastAsia="宋体"/>
              </w:rPr>
            </w:pPr>
          </w:p>
        </w:tc>
        <w:tc>
          <w:tcPr>
            <w:tcW w:w="2734" w:type="dxa"/>
            <w:gridSpan w:val="2"/>
            <w:shd w:val="clear" w:color="auto" w:fill="auto"/>
            <w:vAlign w:val="center"/>
          </w:tcPr>
          <w:p w14:paraId="34AEB235" w14:textId="77777777" w:rsidR="0004058D" w:rsidRPr="003D4A7F" w:rsidRDefault="0004058D" w:rsidP="00A87E1D">
            <w:pPr>
              <w:pStyle w:val="TAL"/>
              <w:rPr>
                <w:ins w:id="132" w:author="Runsen, Samsung" w:date="2023-11-16T08:43:00Z"/>
                <w:rFonts w:eastAsia="宋体"/>
              </w:rPr>
            </w:pPr>
            <w:ins w:id="133" w:author="Runsen, Samsung" w:date="2023-11-16T08:43:00Z">
              <w:r w:rsidRPr="003D4A7F">
                <w:rPr>
                  <w:rFonts w:eastAsia="宋体"/>
                </w:rPr>
                <w:t>QCL info</w:t>
              </w:r>
            </w:ins>
          </w:p>
        </w:tc>
        <w:tc>
          <w:tcPr>
            <w:tcW w:w="802" w:type="dxa"/>
            <w:shd w:val="clear" w:color="auto" w:fill="auto"/>
            <w:vAlign w:val="center"/>
          </w:tcPr>
          <w:p w14:paraId="2CF75FF7" w14:textId="77777777" w:rsidR="0004058D" w:rsidRPr="00C25669" w:rsidRDefault="0004058D" w:rsidP="00A87E1D">
            <w:pPr>
              <w:pStyle w:val="TAC"/>
              <w:rPr>
                <w:ins w:id="134" w:author="Runsen, Samsung" w:date="2023-11-16T08:43:00Z"/>
                <w:rFonts w:eastAsia="宋体"/>
              </w:rPr>
            </w:pPr>
          </w:p>
        </w:tc>
        <w:tc>
          <w:tcPr>
            <w:tcW w:w="3352" w:type="dxa"/>
            <w:gridSpan w:val="3"/>
            <w:shd w:val="clear" w:color="auto" w:fill="auto"/>
            <w:vAlign w:val="center"/>
          </w:tcPr>
          <w:p w14:paraId="29294FDD" w14:textId="77777777" w:rsidR="0004058D" w:rsidRPr="00C25669" w:rsidRDefault="0004058D" w:rsidP="00A87E1D">
            <w:pPr>
              <w:pStyle w:val="TAC"/>
              <w:rPr>
                <w:ins w:id="135" w:author="Runsen, Samsung" w:date="2023-11-16T08:43:00Z"/>
                <w:rFonts w:eastAsia="宋体"/>
              </w:rPr>
            </w:pPr>
            <w:ins w:id="136" w:author="Runsen, Samsung" w:date="2023-11-16T08:43:00Z">
              <w:r w:rsidRPr="003D4A7F">
                <w:rPr>
                  <w:rFonts w:eastAsia="宋体"/>
                </w:rPr>
                <w:t>TCI state #0</w:t>
              </w:r>
            </w:ins>
          </w:p>
        </w:tc>
      </w:tr>
      <w:tr w:rsidR="0004058D" w:rsidRPr="00C25669" w14:paraId="7FBD4C07" w14:textId="77777777" w:rsidTr="00A87E1D">
        <w:trPr>
          <w:ins w:id="137" w:author="Runsen, Samsung" w:date="2023-11-16T08:43:00Z"/>
        </w:trPr>
        <w:tc>
          <w:tcPr>
            <w:tcW w:w="5467" w:type="dxa"/>
            <w:gridSpan w:val="5"/>
            <w:shd w:val="clear" w:color="auto" w:fill="auto"/>
            <w:vAlign w:val="center"/>
          </w:tcPr>
          <w:p w14:paraId="0B34EBE4" w14:textId="77777777" w:rsidR="0004058D" w:rsidRPr="00C25669" w:rsidRDefault="0004058D" w:rsidP="00A87E1D">
            <w:pPr>
              <w:pStyle w:val="TAL"/>
              <w:rPr>
                <w:ins w:id="138" w:author="Runsen, Samsung" w:date="2023-11-16T08:43:00Z"/>
                <w:rFonts w:eastAsia="宋体"/>
              </w:rPr>
            </w:pPr>
            <w:ins w:id="139" w:author="Runsen, Samsung" w:date="2023-11-16T08:43:00Z">
              <w:r w:rsidRPr="00C25669">
                <w:rPr>
                  <w:rFonts w:eastAsia="宋体"/>
                </w:rPr>
                <w:t>Duplex mode</w:t>
              </w:r>
            </w:ins>
          </w:p>
        </w:tc>
        <w:tc>
          <w:tcPr>
            <w:tcW w:w="802" w:type="dxa"/>
            <w:shd w:val="clear" w:color="auto" w:fill="auto"/>
            <w:vAlign w:val="center"/>
          </w:tcPr>
          <w:p w14:paraId="084A513D" w14:textId="77777777" w:rsidR="0004058D" w:rsidRPr="00C25669" w:rsidRDefault="0004058D" w:rsidP="00A87E1D">
            <w:pPr>
              <w:pStyle w:val="TAC"/>
              <w:rPr>
                <w:ins w:id="140" w:author="Runsen, Samsung" w:date="2023-11-16T08:43:00Z"/>
                <w:rFonts w:eastAsia="宋体"/>
              </w:rPr>
            </w:pPr>
          </w:p>
        </w:tc>
        <w:tc>
          <w:tcPr>
            <w:tcW w:w="3352" w:type="dxa"/>
            <w:gridSpan w:val="3"/>
            <w:shd w:val="clear" w:color="auto" w:fill="auto"/>
            <w:vAlign w:val="center"/>
          </w:tcPr>
          <w:p w14:paraId="261B489C" w14:textId="77777777" w:rsidR="0004058D" w:rsidRPr="00C25669" w:rsidRDefault="0004058D" w:rsidP="00A87E1D">
            <w:pPr>
              <w:pStyle w:val="TAC"/>
              <w:rPr>
                <w:ins w:id="141" w:author="Runsen, Samsung" w:date="2023-11-16T08:43:00Z"/>
                <w:rFonts w:eastAsia="宋体"/>
              </w:rPr>
            </w:pPr>
            <w:ins w:id="142" w:author="Runsen, Samsung" w:date="2023-11-16T08:43:00Z">
              <w:r w:rsidRPr="00C25669">
                <w:rPr>
                  <w:rFonts w:eastAsia="宋体"/>
                </w:rPr>
                <w:t>FDD</w:t>
              </w:r>
            </w:ins>
          </w:p>
        </w:tc>
      </w:tr>
      <w:tr w:rsidR="0004058D" w:rsidRPr="00C25669" w14:paraId="0E84E1BC" w14:textId="77777777" w:rsidTr="00A87E1D">
        <w:trPr>
          <w:ins w:id="143" w:author="Runsen, Samsung" w:date="2023-11-16T08:43:00Z"/>
        </w:trPr>
        <w:tc>
          <w:tcPr>
            <w:tcW w:w="5467" w:type="dxa"/>
            <w:gridSpan w:val="5"/>
            <w:shd w:val="clear" w:color="auto" w:fill="auto"/>
            <w:vAlign w:val="center"/>
          </w:tcPr>
          <w:p w14:paraId="1C1AB410" w14:textId="77777777" w:rsidR="0004058D" w:rsidRPr="00C25669" w:rsidRDefault="0004058D" w:rsidP="00A87E1D">
            <w:pPr>
              <w:pStyle w:val="TAL"/>
              <w:rPr>
                <w:ins w:id="144" w:author="Runsen, Samsung" w:date="2023-11-16T08:43:00Z"/>
                <w:rFonts w:eastAsia="宋体"/>
              </w:rPr>
            </w:pPr>
            <w:ins w:id="145" w:author="Runsen, Samsung" w:date="2023-11-16T08:43:00Z">
              <w:r>
                <w:rPr>
                  <w:rFonts w:eastAsia="宋体"/>
                </w:rPr>
                <w:t>Bandwidth</w:t>
              </w:r>
            </w:ins>
          </w:p>
        </w:tc>
        <w:tc>
          <w:tcPr>
            <w:tcW w:w="802" w:type="dxa"/>
            <w:shd w:val="clear" w:color="auto" w:fill="auto"/>
            <w:vAlign w:val="center"/>
          </w:tcPr>
          <w:p w14:paraId="477A85AE" w14:textId="77777777" w:rsidR="0004058D" w:rsidRPr="00C25669" w:rsidRDefault="0004058D" w:rsidP="00A87E1D">
            <w:pPr>
              <w:pStyle w:val="TAC"/>
              <w:rPr>
                <w:ins w:id="146" w:author="Runsen, Samsung" w:date="2023-11-16T08:43:00Z"/>
                <w:rFonts w:eastAsia="宋体"/>
              </w:rPr>
            </w:pPr>
            <w:ins w:id="147" w:author="Runsen, Samsung" w:date="2023-11-16T08:43:00Z">
              <w:r>
                <w:rPr>
                  <w:rFonts w:eastAsia="宋体"/>
                </w:rPr>
                <w:t>MHz</w:t>
              </w:r>
            </w:ins>
          </w:p>
        </w:tc>
        <w:tc>
          <w:tcPr>
            <w:tcW w:w="3352" w:type="dxa"/>
            <w:gridSpan w:val="3"/>
            <w:shd w:val="clear" w:color="auto" w:fill="auto"/>
            <w:vAlign w:val="center"/>
          </w:tcPr>
          <w:p w14:paraId="42674312" w14:textId="77777777" w:rsidR="0004058D" w:rsidRPr="00C25669" w:rsidRDefault="0004058D" w:rsidP="00A87E1D">
            <w:pPr>
              <w:pStyle w:val="TAC"/>
              <w:rPr>
                <w:ins w:id="148" w:author="Runsen, Samsung" w:date="2023-11-16T08:43:00Z"/>
                <w:rFonts w:eastAsia="宋体"/>
              </w:rPr>
            </w:pPr>
            <w:ins w:id="149" w:author="Runsen, Samsung" w:date="2023-11-16T08:43:00Z">
              <w:r>
                <w:rPr>
                  <w:rFonts w:eastAsia="宋体"/>
                  <w:lang w:eastAsia="zh-CN"/>
                </w:rPr>
                <w:t>10</w:t>
              </w:r>
            </w:ins>
          </w:p>
        </w:tc>
      </w:tr>
      <w:tr w:rsidR="0004058D" w:rsidRPr="00C25669" w14:paraId="151B75C6" w14:textId="77777777" w:rsidTr="00A87E1D">
        <w:trPr>
          <w:ins w:id="150" w:author="Runsen, Samsung" w:date="2023-11-16T08:43:00Z"/>
        </w:trPr>
        <w:tc>
          <w:tcPr>
            <w:tcW w:w="5467" w:type="dxa"/>
            <w:gridSpan w:val="5"/>
            <w:shd w:val="clear" w:color="auto" w:fill="auto"/>
            <w:vAlign w:val="center"/>
          </w:tcPr>
          <w:p w14:paraId="1AD494C2" w14:textId="77777777" w:rsidR="0004058D" w:rsidRPr="00C25669" w:rsidRDefault="0004058D" w:rsidP="00A87E1D">
            <w:pPr>
              <w:pStyle w:val="TAL"/>
              <w:rPr>
                <w:ins w:id="151" w:author="Runsen, Samsung" w:date="2023-11-16T08:43:00Z"/>
                <w:rFonts w:eastAsia="宋体"/>
              </w:rPr>
            </w:pPr>
            <w:ins w:id="152" w:author="Runsen, Samsung" w:date="2023-11-16T08:43:00Z">
              <w:r>
                <w:rPr>
                  <w:rFonts w:eastAsia="宋体"/>
                </w:rPr>
                <w:t>Subcarrier spacing</w:t>
              </w:r>
            </w:ins>
          </w:p>
        </w:tc>
        <w:tc>
          <w:tcPr>
            <w:tcW w:w="802" w:type="dxa"/>
            <w:shd w:val="clear" w:color="auto" w:fill="auto"/>
            <w:vAlign w:val="center"/>
          </w:tcPr>
          <w:p w14:paraId="685B9770" w14:textId="77777777" w:rsidR="0004058D" w:rsidRPr="00C25669" w:rsidRDefault="0004058D" w:rsidP="00A87E1D">
            <w:pPr>
              <w:pStyle w:val="TAC"/>
              <w:rPr>
                <w:ins w:id="153" w:author="Runsen, Samsung" w:date="2023-11-16T08:43:00Z"/>
                <w:rFonts w:eastAsia="宋体"/>
              </w:rPr>
            </w:pPr>
            <w:ins w:id="154" w:author="Runsen, Samsung" w:date="2023-11-16T08:43:00Z">
              <w:r>
                <w:rPr>
                  <w:rFonts w:eastAsia="宋体"/>
                  <w:lang w:eastAsia="zh-CN"/>
                </w:rPr>
                <w:t>kHz</w:t>
              </w:r>
            </w:ins>
          </w:p>
        </w:tc>
        <w:tc>
          <w:tcPr>
            <w:tcW w:w="3352" w:type="dxa"/>
            <w:gridSpan w:val="3"/>
            <w:shd w:val="clear" w:color="auto" w:fill="auto"/>
            <w:vAlign w:val="center"/>
          </w:tcPr>
          <w:p w14:paraId="1CCD9009" w14:textId="77777777" w:rsidR="0004058D" w:rsidRPr="00C25669" w:rsidRDefault="0004058D" w:rsidP="00A87E1D">
            <w:pPr>
              <w:pStyle w:val="TAC"/>
              <w:rPr>
                <w:ins w:id="155" w:author="Runsen, Samsung" w:date="2023-11-16T08:43:00Z"/>
                <w:rFonts w:eastAsia="宋体"/>
              </w:rPr>
            </w:pPr>
            <w:ins w:id="156" w:author="Runsen, Samsung" w:date="2023-11-16T08:43:00Z">
              <w:r>
                <w:rPr>
                  <w:rFonts w:eastAsia="宋体"/>
                  <w:lang w:eastAsia="zh-CN"/>
                </w:rPr>
                <w:t>15</w:t>
              </w:r>
            </w:ins>
          </w:p>
        </w:tc>
      </w:tr>
      <w:tr w:rsidR="0004058D" w:rsidRPr="00C25669" w14:paraId="6334DCE0" w14:textId="77777777" w:rsidTr="00A87E1D">
        <w:trPr>
          <w:ins w:id="157" w:author="Runsen, Samsung" w:date="2023-11-16T08:43:00Z"/>
        </w:trPr>
        <w:tc>
          <w:tcPr>
            <w:tcW w:w="5467" w:type="dxa"/>
            <w:gridSpan w:val="5"/>
            <w:shd w:val="clear" w:color="auto" w:fill="auto"/>
            <w:vAlign w:val="center"/>
          </w:tcPr>
          <w:p w14:paraId="5981F1DD" w14:textId="77777777" w:rsidR="0004058D" w:rsidRPr="00C25669" w:rsidRDefault="0004058D" w:rsidP="00A87E1D">
            <w:pPr>
              <w:pStyle w:val="TAL"/>
              <w:rPr>
                <w:ins w:id="158" w:author="Runsen, Samsung" w:date="2023-11-16T08:43:00Z"/>
                <w:rFonts w:eastAsia="宋体"/>
              </w:rPr>
            </w:pPr>
            <w:ins w:id="159" w:author="Runsen, Samsung" w:date="2023-11-16T08:43:00Z">
              <w:r w:rsidRPr="00C25669">
                <w:rPr>
                  <w:rFonts w:eastAsia="宋体"/>
                </w:rPr>
                <w:t>Active DL BWP index</w:t>
              </w:r>
            </w:ins>
          </w:p>
        </w:tc>
        <w:tc>
          <w:tcPr>
            <w:tcW w:w="802" w:type="dxa"/>
            <w:shd w:val="clear" w:color="auto" w:fill="auto"/>
            <w:vAlign w:val="center"/>
          </w:tcPr>
          <w:p w14:paraId="69288951" w14:textId="77777777" w:rsidR="0004058D" w:rsidRPr="00C25669" w:rsidRDefault="0004058D" w:rsidP="00A87E1D">
            <w:pPr>
              <w:pStyle w:val="TAC"/>
              <w:rPr>
                <w:ins w:id="160" w:author="Runsen, Samsung" w:date="2023-11-16T08:43:00Z"/>
                <w:rFonts w:eastAsia="宋体"/>
              </w:rPr>
            </w:pPr>
          </w:p>
        </w:tc>
        <w:tc>
          <w:tcPr>
            <w:tcW w:w="3352" w:type="dxa"/>
            <w:gridSpan w:val="3"/>
            <w:shd w:val="clear" w:color="auto" w:fill="auto"/>
            <w:vAlign w:val="center"/>
          </w:tcPr>
          <w:p w14:paraId="5328E70E" w14:textId="77777777" w:rsidR="0004058D" w:rsidRPr="00C25669" w:rsidRDefault="0004058D" w:rsidP="00A87E1D">
            <w:pPr>
              <w:pStyle w:val="TAC"/>
              <w:rPr>
                <w:ins w:id="161" w:author="Runsen, Samsung" w:date="2023-11-16T08:43:00Z"/>
                <w:rFonts w:eastAsia="宋体"/>
              </w:rPr>
            </w:pPr>
            <w:ins w:id="162" w:author="Runsen, Samsung" w:date="2023-11-16T08:43:00Z">
              <w:r w:rsidRPr="00C25669">
                <w:rPr>
                  <w:rFonts w:eastAsia="宋体"/>
                </w:rPr>
                <w:t>1</w:t>
              </w:r>
            </w:ins>
          </w:p>
        </w:tc>
      </w:tr>
      <w:tr w:rsidR="0004058D" w:rsidRPr="00C25669" w14:paraId="731EF0F7" w14:textId="77777777" w:rsidTr="00A87E1D">
        <w:trPr>
          <w:ins w:id="163" w:author="Runsen, Samsung" w:date="2023-11-16T08:43:00Z"/>
        </w:trPr>
        <w:tc>
          <w:tcPr>
            <w:tcW w:w="5467" w:type="dxa"/>
            <w:gridSpan w:val="5"/>
            <w:shd w:val="clear" w:color="auto" w:fill="auto"/>
            <w:vAlign w:val="center"/>
          </w:tcPr>
          <w:p w14:paraId="7E0A6094" w14:textId="77777777" w:rsidR="0004058D" w:rsidRPr="00294AB6" w:rsidRDefault="0004058D" w:rsidP="00A87E1D">
            <w:pPr>
              <w:pStyle w:val="TAL"/>
              <w:rPr>
                <w:ins w:id="164" w:author="Runsen, Samsung" w:date="2023-11-16T08:43:00Z"/>
                <w:rFonts w:eastAsia="宋体"/>
              </w:rPr>
            </w:pPr>
            <w:ins w:id="165" w:author="Runsen, Samsung" w:date="2023-11-16T08:43:00Z">
              <w:r w:rsidRPr="00294AB6">
                <w:rPr>
                  <w:rFonts w:eastAsia="宋体"/>
                </w:rPr>
                <w:t>Propagation channel</w:t>
              </w:r>
            </w:ins>
          </w:p>
        </w:tc>
        <w:tc>
          <w:tcPr>
            <w:tcW w:w="802" w:type="dxa"/>
            <w:shd w:val="clear" w:color="auto" w:fill="auto"/>
            <w:vAlign w:val="center"/>
          </w:tcPr>
          <w:p w14:paraId="6F27FA7C" w14:textId="77777777" w:rsidR="0004058D" w:rsidRPr="00294AB6" w:rsidRDefault="0004058D" w:rsidP="00A87E1D">
            <w:pPr>
              <w:pStyle w:val="TAC"/>
              <w:rPr>
                <w:ins w:id="166" w:author="Runsen, Samsung" w:date="2023-11-16T08:43:00Z"/>
                <w:rFonts w:eastAsia="宋体"/>
              </w:rPr>
            </w:pPr>
          </w:p>
        </w:tc>
        <w:tc>
          <w:tcPr>
            <w:tcW w:w="3352" w:type="dxa"/>
            <w:gridSpan w:val="3"/>
            <w:shd w:val="clear" w:color="auto" w:fill="auto"/>
            <w:vAlign w:val="center"/>
          </w:tcPr>
          <w:p w14:paraId="6BC15677" w14:textId="77777777" w:rsidR="0004058D" w:rsidRPr="00294AB6" w:rsidRDefault="0004058D" w:rsidP="00A87E1D">
            <w:pPr>
              <w:pStyle w:val="TAC"/>
              <w:rPr>
                <w:ins w:id="167" w:author="Runsen, Samsung" w:date="2023-11-16T08:43:00Z"/>
                <w:rFonts w:eastAsia="宋体"/>
              </w:rPr>
            </w:pPr>
            <w:ins w:id="168" w:author="Runsen, Samsung" w:date="2023-11-16T08:43:00Z">
              <w:r w:rsidRPr="00294AB6">
                <w:rPr>
                  <w:rFonts w:eastAsia="宋体"/>
                  <w:kern w:val="2"/>
                  <w:lang w:eastAsia="zh-CN"/>
                </w:rPr>
                <w:t>TDLA30-10</w:t>
              </w:r>
            </w:ins>
          </w:p>
        </w:tc>
      </w:tr>
      <w:tr w:rsidR="0004058D" w:rsidRPr="00C25669" w14:paraId="337491AD" w14:textId="77777777" w:rsidTr="00A87E1D">
        <w:trPr>
          <w:ins w:id="169" w:author="Runsen, Samsung" w:date="2023-11-16T08:43:00Z"/>
        </w:trPr>
        <w:tc>
          <w:tcPr>
            <w:tcW w:w="5467" w:type="dxa"/>
            <w:gridSpan w:val="5"/>
            <w:shd w:val="clear" w:color="auto" w:fill="auto"/>
            <w:vAlign w:val="center"/>
          </w:tcPr>
          <w:p w14:paraId="050F1691" w14:textId="77777777" w:rsidR="0004058D" w:rsidRPr="00294AB6" w:rsidRDefault="0004058D" w:rsidP="00A87E1D">
            <w:pPr>
              <w:pStyle w:val="TAL"/>
              <w:rPr>
                <w:ins w:id="170" w:author="Runsen, Samsung" w:date="2023-11-16T08:43:00Z"/>
                <w:rFonts w:eastAsia="宋体"/>
              </w:rPr>
            </w:pPr>
            <w:ins w:id="171" w:author="Runsen, Samsung" w:date="2023-11-16T08:43:00Z">
              <w:r w:rsidRPr="00294AB6">
                <w:rPr>
                  <w:rFonts w:eastAsia="宋体"/>
                </w:rPr>
                <w:t xml:space="preserve">Antenna configuration per </w:t>
              </w:r>
              <w:proofErr w:type="spellStart"/>
              <w:r w:rsidRPr="00294AB6">
                <w:rPr>
                  <w:rFonts w:eastAsia="宋体"/>
                  <w:lang w:val="en-US"/>
                </w:rPr>
                <w:t>TRxP</w:t>
              </w:r>
              <w:proofErr w:type="spellEnd"/>
            </w:ins>
          </w:p>
        </w:tc>
        <w:tc>
          <w:tcPr>
            <w:tcW w:w="802" w:type="dxa"/>
            <w:shd w:val="clear" w:color="auto" w:fill="auto"/>
            <w:vAlign w:val="center"/>
          </w:tcPr>
          <w:p w14:paraId="2EE15C45" w14:textId="77777777" w:rsidR="0004058D" w:rsidRPr="001424CF" w:rsidRDefault="0004058D" w:rsidP="00A87E1D">
            <w:pPr>
              <w:pStyle w:val="TAC"/>
              <w:rPr>
                <w:ins w:id="172" w:author="Runsen, Samsung" w:date="2023-11-16T08:43:00Z"/>
                <w:rFonts w:eastAsia="宋体"/>
              </w:rPr>
            </w:pPr>
          </w:p>
        </w:tc>
        <w:tc>
          <w:tcPr>
            <w:tcW w:w="3352" w:type="dxa"/>
            <w:gridSpan w:val="3"/>
            <w:shd w:val="clear" w:color="auto" w:fill="auto"/>
            <w:vAlign w:val="center"/>
          </w:tcPr>
          <w:p w14:paraId="169D8142" w14:textId="77777777" w:rsidR="0004058D" w:rsidRPr="001424CF" w:rsidRDefault="0004058D" w:rsidP="00A87E1D">
            <w:pPr>
              <w:widowControl w:val="0"/>
              <w:spacing w:after="0"/>
              <w:jc w:val="center"/>
              <w:rPr>
                <w:ins w:id="173" w:author="Runsen, Samsung" w:date="2023-11-16T08:43:00Z"/>
                <w:rFonts w:eastAsia="宋体"/>
              </w:rPr>
            </w:pPr>
            <w:ins w:id="174" w:author="Runsen, Samsung" w:date="2023-11-16T08:43:00Z">
              <w:r w:rsidRPr="00294AB6">
                <w:rPr>
                  <w:rFonts w:ascii="Arial" w:eastAsia="宋体" w:hAnsi="Arial"/>
                  <w:kern w:val="2"/>
                  <w:sz w:val="18"/>
                  <w:lang w:eastAsia="zh-CN"/>
                </w:rPr>
                <w:t>High XP 8</w:t>
              </w:r>
              <w:r w:rsidRPr="00294AB6">
                <w:rPr>
                  <w:rFonts w:ascii="Arial" w:eastAsia="?? ??" w:hAnsi="Arial"/>
                  <w:kern w:val="2"/>
                  <w:sz w:val="18"/>
                </w:rPr>
                <w:t xml:space="preserve"> x 2     </w:t>
              </w:r>
              <w:r w:rsidRPr="00294AB6">
                <w:rPr>
                  <w:rFonts w:eastAsia="宋体"/>
                  <w:kern w:val="2"/>
                  <w:lang w:eastAsia="zh-CN"/>
                </w:rPr>
                <w:t>(N1,N2) = (4,1)</w:t>
              </w:r>
            </w:ins>
          </w:p>
        </w:tc>
      </w:tr>
      <w:tr w:rsidR="0004058D" w:rsidRPr="00C25669" w14:paraId="3ECA274F" w14:textId="77777777" w:rsidTr="00A87E1D">
        <w:trPr>
          <w:ins w:id="175" w:author="Runsen, Samsung" w:date="2023-11-16T08:43:00Z"/>
        </w:trPr>
        <w:tc>
          <w:tcPr>
            <w:tcW w:w="5467" w:type="dxa"/>
            <w:gridSpan w:val="5"/>
            <w:shd w:val="clear" w:color="auto" w:fill="auto"/>
            <w:vAlign w:val="center"/>
          </w:tcPr>
          <w:p w14:paraId="1A056561" w14:textId="77777777" w:rsidR="0004058D" w:rsidRPr="00C25669" w:rsidRDefault="0004058D" w:rsidP="00A87E1D">
            <w:pPr>
              <w:pStyle w:val="TAL"/>
              <w:rPr>
                <w:ins w:id="176" w:author="Runsen, Samsung" w:date="2023-11-16T08:43:00Z"/>
                <w:rFonts w:eastAsia="宋体"/>
              </w:rPr>
            </w:pPr>
            <w:ins w:id="177" w:author="Runsen, Samsung" w:date="2023-11-16T08:43:00Z">
              <w:r w:rsidRPr="00C25669">
                <w:rPr>
                  <w:rFonts w:eastAsia="宋体"/>
                </w:rPr>
                <w:t>Beamforming Model</w:t>
              </w:r>
            </w:ins>
          </w:p>
        </w:tc>
        <w:tc>
          <w:tcPr>
            <w:tcW w:w="802" w:type="dxa"/>
            <w:shd w:val="clear" w:color="auto" w:fill="auto"/>
            <w:vAlign w:val="center"/>
          </w:tcPr>
          <w:p w14:paraId="5C0EF14F" w14:textId="77777777" w:rsidR="0004058D" w:rsidRPr="00C25669" w:rsidRDefault="0004058D" w:rsidP="00A87E1D">
            <w:pPr>
              <w:pStyle w:val="TAC"/>
              <w:rPr>
                <w:ins w:id="178" w:author="Runsen, Samsung" w:date="2023-11-16T08:43:00Z"/>
                <w:rFonts w:eastAsia="宋体"/>
              </w:rPr>
            </w:pPr>
          </w:p>
        </w:tc>
        <w:tc>
          <w:tcPr>
            <w:tcW w:w="3352" w:type="dxa"/>
            <w:gridSpan w:val="3"/>
            <w:shd w:val="clear" w:color="auto" w:fill="auto"/>
            <w:vAlign w:val="center"/>
          </w:tcPr>
          <w:p w14:paraId="444C50F2" w14:textId="77777777" w:rsidR="0004058D" w:rsidRPr="00C25669" w:rsidRDefault="0004058D" w:rsidP="00A87E1D">
            <w:pPr>
              <w:widowControl w:val="0"/>
              <w:spacing w:after="0"/>
              <w:jc w:val="center"/>
              <w:rPr>
                <w:ins w:id="179" w:author="Runsen, Samsung" w:date="2023-11-16T08:43:00Z"/>
                <w:rFonts w:ascii="Arial" w:eastAsia="宋体" w:hAnsi="Arial"/>
                <w:kern w:val="2"/>
                <w:sz w:val="18"/>
                <w:lang w:eastAsia="zh-CN"/>
              </w:rPr>
            </w:pPr>
            <w:ins w:id="180" w:author="Runsen, Samsung" w:date="2023-11-16T08:43:00Z">
              <w:r w:rsidRPr="00C25669">
                <w:rPr>
                  <w:rFonts w:ascii="Arial" w:eastAsia="宋体" w:hAnsi="Arial" w:hint="eastAsia"/>
                  <w:sz w:val="18"/>
                </w:rPr>
                <w:t xml:space="preserve">As specified in </w:t>
              </w:r>
              <w:r w:rsidRPr="00C25669">
                <w:rPr>
                  <w:rFonts w:ascii="Arial" w:eastAsia="宋体" w:hAnsi="Arial" w:hint="eastAsia"/>
                  <w:sz w:val="18"/>
                  <w:lang w:eastAsia="zh-CN"/>
                </w:rPr>
                <w:t>Annex B.4.1</w:t>
              </w:r>
              <w:r>
                <w:rPr>
                  <w:rFonts w:ascii="Arial" w:eastAsia="宋体" w:hAnsi="Arial"/>
                  <w:sz w:val="18"/>
                  <w:lang w:eastAsia="zh-CN"/>
                </w:rPr>
                <w:t xml:space="preserve"> (Note 4)</w:t>
              </w:r>
            </w:ins>
          </w:p>
        </w:tc>
      </w:tr>
      <w:tr w:rsidR="0004058D" w:rsidRPr="00C25669" w14:paraId="2E3BFC9E" w14:textId="77777777" w:rsidTr="00A87E1D">
        <w:trPr>
          <w:ins w:id="181" w:author="Runsen, Samsung" w:date="2023-11-16T08:43:00Z"/>
        </w:trPr>
        <w:tc>
          <w:tcPr>
            <w:tcW w:w="1813" w:type="dxa"/>
            <w:vMerge w:val="restart"/>
            <w:shd w:val="clear" w:color="auto" w:fill="auto"/>
            <w:vAlign w:val="center"/>
          </w:tcPr>
          <w:p w14:paraId="6C52E1E8" w14:textId="77777777" w:rsidR="0004058D" w:rsidRPr="00C25669" w:rsidRDefault="0004058D" w:rsidP="00A87E1D">
            <w:pPr>
              <w:pStyle w:val="TAL"/>
              <w:rPr>
                <w:ins w:id="182" w:author="Runsen, Samsung" w:date="2023-11-16T08:43:00Z"/>
                <w:rFonts w:eastAsia="宋体"/>
              </w:rPr>
            </w:pPr>
            <w:ins w:id="183" w:author="Runsen, Samsung" w:date="2023-11-16T08:43:00Z">
              <w:r w:rsidRPr="00C25669">
                <w:rPr>
                  <w:rFonts w:eastAsia="宋体"/>
                </w:rPr>
                <w:t>PDSCH configuration</w:t>
              </w:r>
            </w:ins>
          </w:p>
        </w:tc>
        <w:tc>
          <w:tcPr>
            <w:tcW w:w="3654" w:type="dxa"/>
            <w:gridSpan w:val="4"/>
            <w:shd w:val="clear" w:color="auto" w:fill="auto"/>
            <w:vAlign w:val="center"/>
          </w:tcPr>
          <w:p w14:paraId="42B163D0" w14:textId="77777777" w:rsidR="0004058D" w:rsidRPr="00C25669" w:rsidRDefault="0004058D" w:rsidP="00A87E1D">
            <w:pPr>
              <w:pStyle w:val="TAL"/>
              <w:rPr>
                <w:ins w:id="184" w:author="Runsen, Samsung" w:date="2023-11-16T08:43:00Z"/>
                <w:rFonts w:eastAsia="宋体"/>
              </w:rPr>
            </w:pPr>
            <w:ins w:id="185" w:author="Runsen, Samsung" w:date="2023-11-16T08:43:00Z">
              <w:r w:rsidRPr="00C25669">
                <w:rPr>
                  <w:rFonts w:eastAsia="宋体"/>
                </w:rPr>
                <w:t>Mapping type</w:t>
              </w:r>
            </w:ins>
          </w:p>
        </w:tc>
        <w:tc>
          <w:tcPr>
            <w:tcW w:w="802" w:type="dxa"/>
            <w:shd w:val="clear" w:color="auto" w:fill="auto"/>
            <w:vAlign w:val="center"/>
          </w:tcPr>
          <w:p w14:paraId="2A4EF702" w14:textId="77777777" w:rsidR="0004058D" w:rsidRPr="00C25669" w:rsidRDefault="0004058D" w:rsidP="00A87E1D">
            <w:pPr>
              <w:pStyle w:val="TAC"/>
              <w:rPr>
                <w:ins w:id="186" w:author="Runsen, Samsung" w:date="2023-11-16T08:43:00Z"/>
                <w:rFonts w:eastAsia="宋体"/>
              </w:rPr>
            </w:pPr>
          </w:p>
        </w:tc>
        <w:tc>
          <w:tcPr>
            <w:tcW w:w="3352" w:type="dxa"/>
            <w:gridSpan w:val="3"/>
            <w:shd w:val="clear" w:color="auto" w:fill="auto"/>
            <w:vAlign w:val="center"/>
          </w:tcPr>
          <w:p w14:paraId="3266D667" w14:textId="77777777" w:rsidR="0004058D" w:rsidRPr="00C25669" w:rsidRDefault="0004058D" w:rsidP="00A87E1D">
            <w:pPr>
              <w:pStyle w:val="TAC"/>
              <w:rPr>
                <w:ins w:id="187" w:author="Runsen, Samsung" w:date="2023-11-16T08:43:00Z"/>
                <w:rFonts w:eastAsia="宋体"/>
              </w:rPr>
            </w:pPr>
            <w:ins w:id="188" w:author="Runsen, Samsung" w:date="2023-11-16T08:43:00Z">
              <w:r w:rsidRPr="00C25669">
                <w:rPr>
                  <w:rFonts w:eastAsia="宋体"/>
                </w:rPr>
                <w:t>Type A</w:t>
              </w:r>
            </w:ins>
          </w:p>
        </w:tc>
      </w:tr>
      <w:tr w:rsidR="0004058D" w:rsidRPr="00C25669" w14:paraId="486BC822" w14:textId="77777777" w:rsidTr="00A87E1D">
        <w:trPr>
          <w:ins w:id="189" w:author="Runsen, Samsung" w:date="2023-11-16T08:43:00Z"/>
        </w:trPr>
        <w:tc>
          <w:tcPr>
            <w:tcW w:w="1813" w:type="dxa"/>
            <w:vMerge/>
            <w:shd w:val="clear" w:color="auto" w:fill="auto"/>
            <w:vAlign w:val="center"/>
          </w:tcPr>
          <w:p w14:paraId="4E571303" w14:textId="77777777" w:rsidR="0004058D" w:rsidRPr="00C25669" w:rsidRDefault="0004058D" w:rsidP="00A87E1D">
            <w:pPr>
              <w:pStyle w:val="TAL"/>
              <w:rPr>
                <w:ins w:id="190" w:author="Runsen, Samsung" w:date="2023-11-16T08:43:00Z"/>
                <w:rFonts w:eastAsia="宋体"/>
              </w:rPr>
            </w:pPr>
          </w:p>
        </w:tc>
        <w:tc>
          <w:tcPr>
            <w:tcW w:w="3654" w:type="dxa"/>
            <w:gridSpan w:val="4"/>
            <w:shd w:val="clear" w:color="auto" w:fill="auto"/>
            <w:vAlign w:val="center"/>
          </w:tcPr>
          <w:p w14:paraId="7D813D37" w14:textId="77777777" w:rsidR="0004058D" w:rsidRPr="00C25669" w:rsidRDefault="0004058D" w:rsidP="00A87E1D">
            <w:pPr>
              <w:pStyle w:val="TAL"/>
              <w:rPr>
                <w:ins w:id="191" w:author="Runsen, Samsung" w:date="2023-11-16T08:43:00Z"/>
                <w:rFonts w:eastAsia="宋体"/>
              </w:rPr>
            </w:pPr>
            <w:ins w:id="192" w:author="Runsen, Samsung" w:date="2023-11-16T08:43:00Z">
              <w:r w:rsidRPr="00C25669">
                <w:rPr>
                  <w:rFonts w:eastAsia="宋体"/>
                </w:rPr>
                <w:t>k0</w:t>
              </w:r>
            </w:ins>
          </w:p>
        </w:tc>
        <w:tc>
          <w:tcPr>
            <w:tcW w:w="802" w:type="dxa"/>
            <w:shd w:val="clear" w:color="auto" w:fill="auto"/>
            <w:vAlign w:val="center"/>
          </w:tcPr>
          <w:p w14:paraId="62167318" w14:textId="77777777" w:rsidR="0004058D" w:rsidRPr="00C25669" w:rsidRDefault="0004058D" w:rsidP="00A87E1D">
            <w:pPr>
              <w:pStyle w:val="TAC"/>
              <w:rPr>
                <w:ins w:id="193" w:author="Runsen, Samsung" w:date="2023-11-16T08:43:00Z"/>
                <w:rFonts w:eastAsia="宋体"/>
              </w:rPr>
            </w:pPr>
          </w:p>
        </w:tc>
        <w:tc>
          <w:tcPr>
            <w:tcW w:w="3352" w:type="dxa"/>
            <w:gridSpan w:val="3"/>
            <w:shd w:val="clear" w:color="auto" w:fill="auto"/>
            <w:vAlign w:val="center"/>
          </w:tcPr>
          <w:p w14:paraId="124A5356" w14:textId="77777777" w:rsidR="0004058D" w:rsidRPr="00C25669" w:rsidRDefault="0004058D" w:rsidP="00A87E1D">
            <w:pPr>
              <w:pStyle w:val="TAC"/>
              <w:rPr>
                <w:ins w:id="194" w:author="Runsen, Samsung" w:date="2023-11-16T08:43:00Z"/>
                <w:rFonts w:eastAsia="宋体"/>
              </w:rPr>
            </w:pPr>
            <w:ins w:id="195" w:author="Runsen, Samsung" w:date="2023-11-16T08:43:00Z">
              <w:r w:rsidRPr="00C25669">
                <w:rPr>
                  <w:rFonts w:eastAsia="宋体"/>
                </w:rPr>
                <w:t>0</w:t>
              </w:r>
            </w:ins>
          </w:p>
        </w:tc>
      </w:tr>
      <w:tr w:rsidR="0004058D" w:rsidRPr="00C25669" w14:paraId="03040C59" w14:textId="77777777" w:rsidTr="00A87E1D">
        <w:trPr>
          <w:ins w:id="196" w:author="Runsen, Samsung" w:date="2023-11-16T08:43:00Z"/>
        </w:trPr>
        <w:tc>
          <w:tcPr>
            <w:tcW w:w="1813" w:type="dxa"/>
            <w:vMerge/>
            <w:shd w:val="clear" w:color="auto" w:fill="auto"/>
            <w:vAlign w:val="center"/>
          </w:tcPr>
          <w:p w14:paraId="69E99B89" w14:textId="77777777" w:rsidR="0004058D" w:rsidRPr="00C25669" w:rsidRDefault="0004058D" w:rsidP="00A87E1D">
            <w:pPr>
              <w:pStyle w:val="TAL"/>
              <w:rPr>
                <w:ins w:id="197" w:author="Runsen, Samsung" w:date="2023-11-16T08:43:00Z"/>
                <w:rFonts w:eastAsia="宋体"/>
              </w:rPr>
            </w:pPr>
          </w:p>
        </w:tc>
        <w:tc>
          <w:tcPr>
            <w:tcW w:w="3654" w:type="dxa"/>
            <w:gridSpan w:val="4"/>
            <w:shd w:val="clear" w:color="auto" w:fill="auto"/>
            <w:vAlign w:val="center"/>
          </w:tcPr>
          <w:p w14:paraId="4200D925" w14:textId="77777777" w:rsidR="0004058D" w:rsidRPr="00C25669" w:rsidRDefault="0004058D" w:rsidP="00A87E1D">
            <w:pPr>
              <w:pStyle w:val="TAL"/>
              <w:rPr>
                <w:ins w:id="198" w:author="Runsen, Samsung" w:date="2023-11-16T08:43:00Z"/>
                <w:rFonts w:eastAsia="宋体"/>
              </w:rPr>
            </w:pPr>
            <w:ins w:id="199" w:author="Runsen, Samsung" w:date="2023-11-16T08:43:00Z">
              <w:r w:rsidRPr="00C25669">
                <w:rPr>
                  <w:rFonts w:eastAsia="宋体"/>
                </w:rPr>
                <w:t xml:space="preserve">Starting symbol (S) </w:t>
              </w:r>
            </w:ins>
          </w:p>
        </w:tc>
        <w:tc>
          <w:tcPr>
            <w:tcW w:w="802" w:type="dxa"/>
            <w:shd w:val="clear" w:color="auto" w:fill="auto"/>
            <w:vAlign w:val="center"/>
          </w:tcPr>
          <w:p w14:paraId="35973C61" w14:textId="77777777" w:rsidR="0004058D" w:rsidRPr="00C25669" w:rsidRDefault="0004058D" w:rsidP="00A87E1D">
            <w:pPr>
              <w:pStyle w:val="TAC"/>
              <w:rPr>
                <w:ins w:id="200" w:author="Runsen, Samsung" w:date="2023-11-16T08:43:00Z"/>
                <w:rFonts w:eastAsia="宋体"/>
              </w:rPr>
            </w:pPr>
          </w:p>
        </w:tc>
        <w:tc>
          <w:tcPr>
            <w:tcW w:w="3352" w:type="dxa"/>
            <w:gridSpan w:val="3"/>
            <w:shd w:val="clear" w:color="auto" w:fill="auto"/>
            <w:vAlign w:val="center"/>
          </w:tcPr>
          <w:p w14:paraId="05F42A36" w14:textId="77777777" w:rsidR="0004058D" w:rsidRPr="00C25669" w:rsidRDefault="0004058D" w:rsidP="00A87E1D">
            <w:pPr>
              <w:pStyle w:val="TAC"/>
              <w:rPr>
                <w:ins w:id="201" w:author="Runsen, Samsung" w:date="2023-11-16T08:43:00Z"/>
                <w:rFonts w:eastAsia="宋体"/>
              </w:rPr>
            </w:pPr>
            <w:ins w:id="202" w:author="Runsen, Samsung" w:date="2023-11-16T08:43:00Z">
              <w:r w:rsidRPr="00C25669">
                <w:rPr>
                  <w:rFonts w:eastAsia="宋体"/>
                </w:rPr>
                <w:t>2</w:t>
              </w:r>
            </w:ins>
          </w:p>
        </w:tc>
      </w:tr>
      <w:tr w:rsidR="0004058D" w:rsidRPr="00C25669" w14:paraId="0A7C1399" w14:textId="77777777" w:rsidTr="00A87E1D">
        <w:trPr>
          <w:ins w:id="203" w:author="Runsen, Samsung" w:date="2023-11-16T08:43:00Z"/>
        </w:trPr>
        <w:tc>
          <w:tcPr>
            <w:tcW w:w="1813" w:type="dxa"/>
            <w:vMerge/>
            <w:shd w:val="clear" w:color="auto" w:fill="auto"/>
            <w:vAlign w:val="center"/>
          </w:tcPr>
          <w:p w14:paraId="4D5A64AF" w14:textId="77777777" w:rsidR="0004058D" w:rsidRPr="00C25669" w:rsidRDefault="0004058D" w:rsidP="00A87E1D">
            <w:pPr>
              <w:pStyle w:val="TAL"/>
              <w:rPr>
                <w:ins w:id="204" w:author="Runsen, Samsung" w:date="2023-11-16T08:43:00Z"/>
                <w:rFonts w:eastAsia="宋体"/>
              </w:rPr>
            </w:pPr>
          </w:p>
        </w:tc>
        <w:tc>
          <w:tcPr>
            <w:tcW w:w="3654" w:type="dxa"/>
            <w:gridSpan w:val="4"/>
            <w:shd w:val="clear" w:color="auto" w:fill="auto"/>
            <w:vAlign w:val="center"/>
          </w:tcPr>
          <w:p w14:paraId="1FD569D1" w14:textId="77777777" w:rsidR="0004058D" w:rsidRPr="00C25669" w:rsidRDefault="0004058D" w:rsidP="00A87E1D">
            <w:pPr>
              <w:pStyle w:val="TAL"/>
              <w:rPr>
                <w:ins w:id="205" w:author="Runsen, Samsung" w:date="2023-11-16T08:43:00Z"/>
                <w:rFonts w:eastAsia="宋体"/>
              </w:rPr>
            </w:pPr>
            <w:ins w:id="206" w:author="Runsen, Samsung" w:date="2023-11-16T08:43:00Z">
              <w:r w:rsidRPr="00C25669">
                <w:rPr>
                  <w:rFonts w:eastAsia="宋体"/>
                </w:rPr>
                <w:t>Length (L)</w:t>
              </w:r>
            </w:ins>
          </w:p>
        </w:tc>
        <w:tc>
          <w:tcPr>
            <w:tcW w:w="802" w:type="dxa"/>
            <w:shd w:val="clear" w:color="auto" w:fill="auto"/>
            <w:vAlign w:val="center"/>
          </w:tcPr>
          <w:p w14:paraId="5949320B" w14:textId="77777777" w:rsidR="0004058D" w:rsidRPr="00C25669" w:rsidRDefault="0004058D" w:rsidP="00A87E1D">
            <w:pPr>
              <w:pStyle w:val="TAC"/>
              <w:rPr>
                <w:ins w:id="207" w:author="Runsen, Samsung" w:date="2023-11-16T08:43:00Z"/>
                <w:rFonts w:eastAsia="宋体"/>
              </w:rPr>
            </w:pPr>
          </w:p>
        </w:tc>
        <w:tc>
          <w:tcPr>
            <w:tcW w:w="3352" w:type="dxa"/>
            <w:gridSpan w:val="3"/>
            <w:shd w:val="clear" w:color="auto" w:fill="auto"/>
            <w:vAlign w:val="center"/>
          </w:tcPr>
          <w:p w14:paraId="6811B5E5" w14:textId="77777777" w:rsidR="0004058D" w:rsidRPr="00C25669" w:rsidRDefault="0004058D" w:rsidP="00A87E1D">
            <w:pPr>
              <w:pStyle w:val="TAC"/>
              <w:rPr>
                <w:ins w:id="208" w:author="Runsen, Samsung" w:date="2023-11-16T08:43:00Z"/>
                <w:rFonts w:eastAsia="宋体"/>
              </w:rPr>
            </w:pPr>
            <w:ins w:id="209" w:author="Runsen, Samsung" w:date="2023-11-16T08:43:00Z">
              <w:r w:rsidRPr="00C25669">
                <w:rPr>
                  <w:rFonts w:eastAsia="宋体"/>
                </w:rPr>
                <w:t>12</w:t>
              </w:r>
            </w:ins>
          </w:p>
        </w:tc>
      </w:tr>
      <w:tr w:rsidR="0004058D" w:rsidRPr="00C25669" w14:paraId="5BC55703" w14:textId="77777777" w:rsidTr="00A87E1D">
        <w:trPr>
          <w:ins w:id="210" w:author="Runsen, Samsung" w:date="2023-11-16T08:43:00Z"/>
        </w:trPr>
        <w:tc>
          <w:tcPr>
            <w:tcW w:w="1813" w:type="dxa"/>
            <w:vMerge/>
            <w:shd w:val="clear" w:color="auto" w:fill="auto"/>
            <w:vAlign w:val="center"/>
          </w:tcPr>
          <w:p w14:paraId="55087C4B" w14:textId="77777777" w:rsidR="0004058D" w:rsidRPr="00C25669" w:rsidRDefault="0004058D" w:rsidP="00A87E1D">
            <w:pPr>
              <w:pStyle w:val="TAL"/>
              <w:rPr>
                <w:ins w:id="211" w:author="Runsen, Samsung" w:date="2023-11-16T08:43:00Z"/>
                <w:rFonts w:eastAsia="宋体"/>
              </w:rPr>
            </w:pPr>
          </w:p>
        </w:tc>
        <w:tc>
          <w:tcPr>
            <w:tcW w:w="3654" w:type="dxa"/>
            <w:gridSpan w:val="4"/>
            <w:shd w:val="clear" w:color="auto" w:fill="auto"/>
            <w:vAlign w:val="center"/>
          </w:tcPr>
          <w:p w14:paraId="41952D6D" w14:textId="77777777" w:rsidR="0004058D" w:rsidRPr="00C25669" w:rsidRDefault="0004058D" w:rsidP="00A87E1D">
            <w:pPr>
              <w:pStyle w:val="TAL"/>
              <w:rPr>
                <w:ins w:id="212" w:author="Runsen, Samsung" w:date="2023-11-16T08:43:00Z"/>
                <w:rFonts w:eastAsia="宋体"/>
              </w:rPr>
            </w:pPr>
            <w:ins w:id="213" w:author="Runsen, Samsung" w:date="2023-11-16T08:43:00Z">
              <w:r w:rsidRPr="00C25669">
                <w:rPr>
                  <w:rFonts w:eastAsia="宋体"/>
                </w:rPr>
                <w:t>PRB bundling type</w:t>
              </w:r>
            </w:ins>
          </w:p>
        </w:tc>
        <w:tc>
          <w:tcPr>
            <w:tcW w:w="802" w:type="dxa"/>
            <w:shd w:val="clear" w:color="auto" w:fill="auto"/>
            <w:vAlign w:val="center"/>
          </w:tcPr>
          <w:p w14:paraId="12FC82D2" w14:textId="77777777" w:rsidR="0004058D" w:rsidRPr="00C25669" w:rsidRDefault="0004058D" w:rsidP="00A87E1D">
            <w:pPr>
              <w:pStyle w:val="TAC"/>
              <w:rPr>
                <w:ins w:id="214" w:author="Runsen, Samsung" w:date="2023-11-16T08:43:00Z"/>
                <w:rFonts w:eastAsia="宋体"/>
              </w:rPr>
            </w:pPr>
          </w:p>
        </w:tc>
        <w:tc>
          <w:tcPr>
            <w:tcW w:w="3352" w:type="dxa"/>
            <w:gridSpan w:val="3"/>
            <w:shd w:val="clear" w:color="auto" w:fill="auto"/>
            <w:vAlign w:val="center"/>
          </w:tcPr>
          <w:p w14:paraId="7C336C0E" w14:textId="77777777" w:rsidR="0004058D" w:rsidRPr="00C25669" w:rsidRDefault="0004058D" w:rsidP="00A87E1D">
            <w:pPr>
              <w:pStyle w:val="TAC"/>
              <w:rPr>
                <w:ins w:id="215" w:author="Runsen, Samsung" w:date="2023-11-16T08:43:00Z"/>
                <w:rFonts w:eastAsia="宋体"/>
              </w:rPr>
            </w:pPr>
            <w:ins w:id="216" w:author="Runsen, Samsung" w:date="2023-11-16T08:43:00Z">
              <w:r w:rsidRPr="00C25669">
                <w:rPr>
                  <w:rFonts w:eastAsia="宋体"/>
                </w:rPr>
                <w:t>Static</w:t>
              </w:r>
            </w:ins>
          </w:p>
        </w:tc>
      </w:tr>
      <w:tr w:rsidR="0004058D" w:rsidRPr="00C25669" w14:paraId="0E6BF41A" w14:textId="77777777" w:rsidTr="00A87E1D">
        <w:trPr>
          <w:ins w:id="217" w:author="Runsen, Samsung" w:date="2023-11-16T08:43:00Z"/>
        </w:trPr>
        <w:tc>
          <w:tcPr>
            <w:tcW w:w="1813" w:type="dxa"/>
            <w:vMerge/>
            <w:shd w:val="clear" w:color="auto" w:fill="auto"/>
            <w:vAlign w:val="center"/>
          </w:tcPr>
          <w:p w14:paraId="3CA7E6BB" w14:textId="77777777" w:rsidR="0004058D" w:rsidRPr="00C25669" w:rsidRDefault="0004058D" w:rsidP="00A87E1D">
            <w:pPr>
              <w:pStyle w:val="TAL"/>
              <w:rPr>
                <w:ins w:id="218" w:author="Runsen, Samsung" w:date="2023-11-16T08:43:00Z"/>
                <w:rFonts w:eastAsia="宋体"/>
                <w:i/>
              </w:rPr>
            </w:pPr>
          </w:p>
        </w:tc>
        <w:tc>
          <w:tcPr>
            <w:tcW w:w="3654" w:type="dxa"/>
            <w:gridSpan w:val="4"/>
            <w:shd w:val="clear" w:color="auto" w:fill="auto"/>
            <w:vAlign w:val="center"/>
          </w:tcPr>
          <w:p w14:paraId="104B6935" w14:textId="77777777" w:rsidR="0004058D" w:rsidRPr="00C25669" w:rsidRDefault="0004058D" w:rsidP="00A87E1D">
            <w:pPr>
              <w:pStyle w:val="TAL"/>
              <w:rPr>
                <w:ins w:id="219" w:author="Runsen, Samsung" w:date="2023-11-16T08:43:00Z"/>
                <w:rFonts w:eastAsia="宋体"/>
              </w:rPr>
            </w:pPr>
            <w:ins w:id="220" w:author="Runsen, Samsung" w:date="2023-11-16T08:43:00Z">
              <w:r w:rsidRPr="00C25669">
                <w:rPr>
                  <w:rFonts w:eastAsia="宋体"/>
                </w:rPr>
                <w:t>PRB bundling size</w:t>
              </w:r>
            </w:ins>
          </w:p>
        </w:tc>
        <w:tc>
          <w:tcPr>
            <w:tcW w:w="802" w:type="dxa"/>
            <w:shd w:val="clear" w:color="auto" w:fill="auto"/>
            <w:vAlign w:val="center"/>
          </w:tcPr>
          <w:p w14:paraId="380FBE7E" w14:textId="77777777" w:rsidR="0004058D" w:rsidRPr="00C25669" w:rsidRDefault="0004058D" w:rsidP="00A87E1D">
            <w:pPr>
              <w:pStyle w:val="TAC"/>
              <w:rPr>
                <w:ins w:id="221" w:author="Runsen, Samsung" w:date="2023-11-16T08:43:00Z"/>
                <w:rFonts w:eastAsia="宋体"/>
              </w:rPr>
            </w:pPr>
          </w:p>
        </w:tc>
        <w:tc>
          <w:tcPr>
            <w:tcW w:w="3352" w:type="dxa"/>
            <w:gridSpan w:val="3"/>
            <w:shd w:val="clear" w:color="auto" w:fill="auto"/>
            <w:vAlign w:val="center"/>
          </w:tcPr>
          <w:p w14:paraId="4F0BB001" w14:textId="77777777" w:rsidR="0004058D" w:rsidRPr="004E679B" w:rsidRDefault="0004058D" w:rsidP="00A87E1D">
            <w:pPr>
              <w:pStyle w:val="TAC"/>
              <w:rPr>
                <w:ins w:id="222" w:author="Runsen, Samsung" w:date="2023-11-16T08:43:00Z"/>
                <w:rFonts w:eastAsia="宋体"/>
              </w:rPr>
            </w:pPr>
            <w:ins w:id="223" w:author="Runsen, Samsung" w:date="2023-11-16T08:43:00Z">
              <w:r>
                <w:rPr>
                  <w:rFonts w:eastAsia="宋体"/>
                </w:rPr>
                <w:t>2</w:t>
              </w:r>
            </w:ins>
          </w:p>
        </w:tc>
      </w:tr>
      <w:tr w:rsidR="0004058D" w:rsidRPr="00C25669" w14:paraId="27CD1C48" w14:textId="77777777" w:rsidTr="00A87E1D">
        <w:trPr>
          <w:ins w:id="224" w:author="Runsen, Samsung" w:date="2023-11-16T08:43:00Z"/>
        </w:trPr>
        <w:tc>
          <w:tcPr>
            <w:tcW w:w="1813" w:type="dxa"/>
            <w:vMerge/>
            <w:shd w:val="clear" w:color="auto" w:fill="auto"/>
            <w:vAlign w:val="center"/>
          </w:tcPr>
          <w:p w14:paraId="5E8045D6" w14:textId="77777777" w:rsidR="0004058D" w:rsidRPr="00C25669" w:rsidRDefault="0004058D" w:rsidP="00A87E1D">
            <w:pPr>
              <w:pStyle w:val="TAL"/>
              <w:rPr>
                <w:ins w:id="225" w:author="Runsen, Samsung" w:date="2023-11-16T08:43:00Z"/>
                <w:rFonts w:eastAsia="宋体"/>
                <w:i/>
              </w:rPr>
            </w:pPr>
          </w:p>
        </w:tc>
        <w:tc>
          <w:tcPr>
            <w:tcW w:w="3654" w:type="dxa"/>
            <w:gridSpan w:val="4"/>
            <w:shd w:val="clear" w:color="auto" w:fill="auto"/>
            <w:vAlign w:val="center"/>
          </w:tcPr>
          <w:p w14:paraId="7A040C03" w14:textId="77777777" w:rsidR="0004058D" w:rsidRPr="00C25669" w:rsidRDefault="0004058D" w:rsidP="00A87E1D">
            <w:pPr>
              <w:pStyle w:val="TAL"/>
              <w:rPr>
                <w:ins w:id="226" w:author="Runsen, Samsung" w:date="2023-11-16T08:43:00Z"/>
                <w:rFonts w:eastAsia="宋体"/>
              </w:rPr>
            </w:pPr>
            <w:ins w:id="227" w:author="Runsen, Samsung" w:date="2023-11-16T08:43:00Z">
              <w:r w:rsidRPr="00C25669">
                <w:rPr>
                  <w:rFonts w:eastAsia="宋体"/>
                </w:rPr>
                <w:t>Resource allocation type</w:t>
              </w:r>
            </w:ins>
          </w:p>
        </w:tc>
        <w:tc>
          <w:tcPr>
            <w:tcW w:w="802" w:type="dxa"/>
            <w:shd w:val="clear" w:color="auto" w:fill="auto"/>
            <w:vAlign w:val="center"/>
          </w:tcPr>
          <w:p w14:paraId="084DD72A" w14:textId="77777777" w:rsidR="0004058D" w:rsidRPr="00C25669" w:rsidRDefault="0004058D" w:rsidP="00A87E1D">
            <w:pPr>
              <w:pStyle w:val="TAC"/>
              <w:rPr>
                <w:ins w:id="228" w:author="Runsen, Samsung" w:date="2023-11-16T08:43:00Z"/>
                <w:rFonts w:eastAsia="宋体"/>
              </w:rPr>
            </w:pPr>
          </w:p>
        </w:tc>
        <w:tc>
          <w:tcPr>
            <w:tcW w:w="3352" w:type="dxa"/>
            <w:gridSpan w:val="3"/>
            <w:shd w:val="clear" w:color="auto" w:fill="auto"/>
            <w:vAlign w:val="center"/>
          </w:tcPr>
          <w:p w14:paraId="2D441457" w14:textId="77777777" w:rsidR="0004058D" w:rsidRPr="00C25669" w:rsidRDefault="0004058D" w:rsidP="00A87E1D">
            <w:pPr>
              <w:pStyle w:val="TAC"/>
              <w:rPr>
                <w:ins w:id="229" w:author="Runsen, Samsung" w:date="2023-11-16T08:43:00Z"/>
                <w:rFonts w:eastAsia="宋体"/>
              </w:rPr>
            </w:pPr>
            <w:ins w:id="230" w:author="Runsen, Samsung" w:date="2023-11-16T08:43:00Z">
              <w:r>
                <w:rPr>
                  <w:rFonts w:eastAsia="宋体"/>
                </w:rPr>
                <w:t>Type 1</w:t>
              </w:r>
            </w:ins>
          </w:p>
        </w:tc>
      </w:tr>
      <w:tr w:rsidR="0004058D" w:rsidRPr="00C25669" w14:paraId="00AA5CC6" w14:textId="77777777" w:rsidTr="00A87E1D">
        <w:trPr>
          <w:ins w:id="231" w:author="Runsen, Samsung" w:date="2023-11-16T08:43:00Z"/>
        </w:trPr>
        <w:tc>
          <w:tcPr>
            <w:tcW w:w="1813" w:type="dxa"/>
            <w:vMerge/>
            <w:shd w:val="clear" w:color="auto" w:fill="auto"/>
            <w:vAlign w:val="center"/>
          </w:tcPr>
          <w:p w14:paraId="02C2C55C" w14:textId="77777777" w:rsidR="0004058D" w:rsidRPr="00C25669" w:rsidRDefault="0004058D" w:rsidP="00A87E1D">
            <w:pPr>
              <w:pStyle w:val="TAL"/>
              <w:rPr>
                <w:ins w:id="232" w:author="Runsen, Samsung" w:date="2023-11-16T08:43:00Z"/>
                <w:rFonts w:eastAsia="宋体"/>
                <w:i/>
              </w:rPr>
            </w:pPr>
          </w:p>
        </w:tc>
        <w:tc>
          <w:tcPr>
            <w:tcW w:w="3654" w:type="dxa"/>
            <w:gridSpan w:val="4"/>
            <w:shd w:val="clear" w:color="auto" w:fill="auto"/>
            <w:vAlign w:val="center"/>
          </w:tcPr>
          <w:p w14:paraId="051A0DAD" w14:textId="77777777" w:rsidR="0004058D" w:rsidRPr="00C25669" w:rsidRDefault="0004058D" w:rsidP="00A87E1D">
            <w:pPr>
              <w:pStyle w:val="TAL"/>
              <w:rPr>
                <w:ins w:id="233" w:author="Runsen, Samsung" w:date="2023-11-16T08:43:00Z"/>
                <w:rFonts w:eastAsia="宋体"/>
              </w:rPr>
            </w:pPr>
            <w:ins w:id="234" w:author="Runsen, Samsung" w:date="2023-11-16T08:43:00Z">
              <w:r w:rsidRPr="00C25669">
                <w:rPr>
                  <w:rFonts w:eastAsia="宋体"/>
                </w:rPr>
                <w:t>RBG size</w:t>
              </w:r>
            </w:ins>
          </w:p>
        </w:tc>
        <w:tc>
          <w:tcPr>
            <w:tcW w:w="802" w:type="dxa"/>
            <w:shd w:val="clear" w:color="auto" w:fill="auto"/>
            <w:vAlign w:val="center"/>
          </w:tcPr>
          <w:p w14:paraId="538B629E" w14:textId="77777777" w:rsidR="0004058D" w:rsidRPr="00C25669" w:rsidRDefault="0004058D" w:rsidP="00A87E1D">
            <w:pPr>
              <w:pStyle w:val="TAC"/>
              <w:rPr>
                <w:ins w:id="235" w:author="Runsen, Samsung" w:date="2023-11-16T08:43:00Z"/>
                <w:rFonts w:eastAsia="宋体"/>
              </w:rPr>
            </w:pPr>
          </w:p>
        </w:tc>
        <w:tc>
          <w:tcPr>
            <w:tcW w:w="3352" w:type="dxa"/>
            <w:gridSpan w:val="3"/>
            <w:shd w:val="clear" w:color="auto" w:fill="auto"/>
            <w:vAlign w:val="center"/>
          </w:tcPr>
          <w:p w14:paraId="25531DC9" w14:textId="77777777" w:rsidR="0004058D" w:rsidRPr="00C25669" w:rsidRDefault="0004058D" w:rsidP="00A87E1D">
            <w:pPr>
              <w:pStyle w:val="TAC"/>
              <w:rPr>
                <w:ins w:id="236" w:author="Runsen, Samsung" w:date="2023-11-16T08:43:00Z"/>
                <w:rFonts w:eastAsia="宋体"/>
              </w:rPr>
            </w:pPr>
            <w:ins w:id="237" w:author="Runsen, Samsung" w:date="2023-11-16T08:43:00Z">
              <w:r w:rsidRPr="00C25669">
                <w:rPr>
                  <w:rFonts w:eastAsia="宋体"/>
                  <w:lang w:eastAsia="zh-CN"/>
                </w:rPr>
                <w:t>C</w:t>
              </w:r>
              <w:r w:rsidRPr="00C25669">
                <w:rPr>
                  <w:rFonts w:eastAsia="宋体" w:hint="eastAsia"/>
                  <w:lang w:eastAsia="zh-CN"/>
                </w:rPr>
                <w:t>onfig2</w:t>
              </w:r>
            </w:ins>
          </w:p>
        </w:tc>
      </w:tr>
      <w:tr w:rsidR="0004058D" w:rsidRPr="00C25669" w14:paraId="7398DD34" w14:textId="77777777" w:rsidTr="00A87E1D">
        <w:trPr>
          <w:ins w:id="238" w:author="Runsen, Samsung" w:date="2023-11-16T08:43:00Z"/>
        </w:trPr>
        <w:tc>
          <w:tcPr>
            <w:tcW w:w="1813" w:type="dxa"/>
            <w:vMerge/>
            <w:shd w:val="clear" w:color="auto" w:fill="auto"/>
            <w:vAlign w:val="center"/>
          </w:tcPr>
          <w:p w14:paraId="22B5C69D" w14:textId="77777777" w:rsidR="0004058D" w:rsidRPr="00C25669" w:rsidRDefault="0004058D" w:rsidP="00A87E1D">
            <w:pPr>
              <w:pStyle w:val="TAL"/>
              <w:rPr>
                <w:ins w:id="239" w:author="Runsen, Samsung" w:date="2023-11-16T08:43:00Z"/>
                <w:rFonts w:eastAsia="宋体"/>
                <w:i/>
              </w:rPr>
            </w:pPr>
          </w:p>
        </w:tc>
        <w:tc>
          <w:tcPr>
            <w:tcW w:w="3654" w:type="dxa"/>
            <w:gridSpan w:val="4"/>
            <w:shd w:val="clear" w:color="auto" w:fill="auto"/>
            <w:vAlign w:val="center"/>
          </w:tcPr>
          <w:p w14:paraId="32912EBB" w14:textId="77777777" w:rsidR="0004058D" w:rsidRPr="00C25669" w:rsidRDefault="0004058D" w:rsidP="00A87E1D">
            <w:pPr>
              <w:pStyle w:val="TAL"/>
              <w:rPr>
                <w:ins w:id="240" w:author="Runsen, Samsung" w:date="2023-11-16T08:43:00Z"/>
                <w:rFonts w:eastAsia="宋体"/>
              </w:rPr>
            </w:pPr>
            <w:ins w:id="241" w:author="Runsen, Samsung" w:date="2023-11-16T08:43:00Z">
              <w:r w:rsidRPr="00C25669">
                <w:rPr>
                  <w:rFonts w:eastAsia="宋体"/>
                  <w:szCs w:val="22"/>
                  <w:lang w:eastAsia="ja-JP"/>
                </w:rPr>
                <w:t>VRB-to-PRB mapping type</w:t>
              </w:r>
            </w:ins>
          </w:p>
        </w:tc>
        <w:tc>
          <w:tcPr>
            <w:tcW w:w="802" w:type="dxa"/>
            <w:shd w:val="clear" w:color="auto" w:fill="auto"/>
            <w:vAlign w:val="center"/>
          </w:tcPr>
          <w:p w14:paraId="06BA9C08" w14:textId="77777777" w:rsidR="0004058D" w:rsidRPr="00C25669" w:rsidRDefault="0004058D" w:rsidP="00A87E1D">
            <w:pPr>
              <w:pStyle w:val="TAC"/>
              <w:rPr>
                <w:ins w:id="242" w:author="Runsen, Samsung" w:date="2023-11-16T08:43:00Z"/>
                <w:rFonts w:eastAsia="宋体"/>
              </w:rPr>
            </w:pPr>
          </w:p>
        </w:tc>
        <w:tc>
          <w:tcPr>
            <w:tcW w:w="3352" w:type="dxa"/>
            <w:gridSpan w:val="3"/>
            <w:shd w:val="clear" w:color="auto" w:fill="auto"/>
            <w:vAlign w:val="center"/>
          </w:tcPr>
          <w:p w14:paraId="4000A3CE" w14:textId="77777777" w:rsidR="0004058D" w:rsidRPr="00C25669" w:rsidRDefault="0004058D" w:rsidP="00A87E1D">
            <w:pPr>
              <w:pStyle w:val="TAC"/>
              <w:rPr>
                <w:ins w:id="243" w:author="Runsen, Samsung" w:date="2023-11-16T08:43:00Z"/>
                <w:rFonts w:eastAsia="宋体"/>
              </w:rPr>
            </w:pPr>
            <w:ins w:id="244" w:author="Runsen, Samsung" w:date="2023-11-16T08:43:00Z">
              <w:r w:rsidRPr="00C25669">
                <w:rPr>
                  <w:rFonts w:eastAsia="宋体"/>
                </w:rPr>
                <w:t>Non-interleaved</w:t>
              </w:r>
            </w:ins>
          </w:p>
        </w:tc>
      </w:tr>
      <w:tr w:rsidR="0004058D" w:rsidRPr="00C25669" w14:paraId="59FC83D1" w14:textId="77777777" w:rsidTr="00A87E1D">
        <w:trPr>
          <w:ins w:id="245" w:author="Runsen, Samsung" w:date="2023-11-16T08:43:00Z"/>
        </w:trPr>
        <w:tc>
          <w:tcPr>
            <w:tcW w:w="1813" w:type="dxa"/>
            <w:vMerge/>
            <w:shd w:val="clear" w:color="auto" w:fill="auto"/>
            <w:vAlign w:val="center"/>
          </w:tcPr>
          <w:p w14:paraId="4A6B016F" w14:textId="77777777" w:rsidR="0004058D" w:rsidRPr="00C25669" w:rsidRDefault="0004058D" w:rsidP="00A87E1D">
            <w:pPr>
              <w:pStyle w:val="TAL"/>
              <w:rPr>
                <w:ins w:id="246" w:author="Runsen, Samsung" w:date="2023-11-16T08:43:00Z"/>
                <w:rFonts w:eastAsia="宋体"/>
              </w:rPr>
            </w:pPr>
          </w:p>
        </w:tc>
        <w:tc>
          <w:tcPr>
            <w:tcW w:w="3654" w:type="dxa"/>
            <w:gridSpan w:val="4"/>
            <w:shd w:val="clear" w:color="auto" w:fill="auto"/>
            <w:vAlign w:val="center"/>
          </w:tcPr>
          <w:p w14:paraId="0622EEBF" w14:textId="77777777" w:rsidR="0004058D" w:rsidRPr="00C25669" w:rsidRDefault="0004058D" w:rsidP="00A87E1D">
            <w:pPr>
              <w:pStyle w:val="TAL"/>
              <w:rPr>
                <w:ins w:id="247" w:author="Runsen, Samsung" w:date="2023-11-16T08:43:00Z"/>
                <w:rFonts w:eastAsia="宋体"/>
              </w:rPr>
            </w:pPr>
            <w:ins w:id="248" w:author="Runsen, Samsung" w:date="2023-11-16T08:43: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052DCCB0" w14:textId="77777777" w:rsidR="0004058D" w:rsidRPr="00C25669" w:rsidRDefault="0004058D" w:rsidP="00A87E1D">
            <w:pPr>
              <w:pStyle w:val="TAC"/>
              <w:rPr>
                <w:ins w:id="249" w:author="Runsen, Samsung" w:date="2023-11-16T08:43:00Z"/>
                <w:rFonts w:eastAsia="宋体"/>
              </w:rPr>
            </w:pPr>
          </w:p>
        </w:tc>
        <w:tc>
          <w:tcPr>
            <w:tcW w:w="3352" w:type="dxa"/>
            <w:gridSpan w:val="3"/>
            <w:shd w:val="clear" w:color="auto" w:fill="auto"/>
            <w:vAlign w:val="center"/>
          </w:tcPr>
          <w:p w14:paraId="4912315C" w14:textId="77777777" w:rsidR="0004058D" w:rsidRPr="00C25669" w:rsidRDefault="0004058D" w:rsidP="00A87E1D">
            <w:pPr>
              <w:pStyle w:val="TAC"/>
              <w:rPr>
                <w:ins w:id="250" w:author="Runsen, Samsung" w:date="2023-11-16T08:43:00Z"/>
                <w:rFonts w:eastAsia="宋体"/>
              </w:rPr>
            </w:pPr>
            <w:ins w:id="251" w:author="Runsen, Samsung" w:date="2023-11-16T08:43:00Z">
              <w:r w:rsidRPr="00C25669">
                <w:rPr>
                  <w:rFonts w:eastAsia="宋体"/>
                </w:rPr>
                <w:t>N/A</w:t>
              </w:r>
            </w:ins>
          </w:p>
        </w:tc>
      </w:tr>
      <w:tr w:rsidR="0004058D" w:rsidRPr="00C25669" w14:paraId="43A7571A" w14:textId="77777777" w:rsidTr="00A87E1D">
        <w:trPr>
          <w:ins w:id="252" w:author="Runsen, Samsung" w:date="2023-11-16T08:43:00Z"/>
        </w:trPr>
        <w:tc>
          <w:tcPr>
            <w:tcW w:w="1813" w:type="dxa"/>
            <w:vMerge w:val="restart"/>
            <w:shd w:val="clear" w:color="auto" w:fill="auto"/>
            <w:vAlign w:val="center"/>
          </w:tcPr>
          <w:p w14:paraId="4759CA42" w14:textId="77777777" w:rsidR="0004058D" w:rsidRPr="00C25669" w:rsidRDefault="0004058D" w:rsidP="00A87E1D">
            <w:pPr>
              <w:pStyle w:val="TAL"/>
              <w:rPr>
                <w:ins w:id="253" w:author="Runsen, Samsung" w:date="2023-11-16T08:43:00Z"/>
                <w:rFonts w:eastAsia="宋体"/>
              </w:rPr>
            </w:pPr>
            <w:ins w:id="254" w:author="Runsen, Samsung" w:date="2023-11-16T08:43:00Z">
              <w:r w:rsidRPr="00C25669">
                <w:rPr>
                  <w:rFonts w:eastAsia="宋体"/>
                </w:rPr>
                <w:t>PDSCH DMRS configuration</w:t>
              </w:r>
            </w:ins>
          </w:p>
        </w:tc>
        <w:tc>
          <w:tcPr>
            <w:tcW w:w="3654" w:type="dxa"/>
            <w:gridSpan w:val="4"/>
            <w:shd w:val="clear" w:color="auto" w:fill="auto"/>
            <w:vAlign w:val="center"/>
          </w:tcPr>
          <w:p w14:paraId="5AB11DF1" w14:textId="77777777" w:rsidR="0004058D" w:rsidRPr="00C25669" w:rsidRDefault="0004058D" w:rsidP="00A87E1D">
            <w:pPr>
              <w:pStyle w:val="TAL"/>
              <w:rPr>
                <w:ins w:id="255" w:author="Runsen, Samsung" w:date="2023-11-16T08:43:00Z"/>
                <w:rFonts w:eastAsia="宋体" w:cs="Arial"/>
                <w:szCs w:val="18"/>
              </w:rPr>
            </w:pPr>
            <w:ins w:id="256" w:author="Runsen, Samsung" w:date="2023-11-16T08:43:00Z">
              <w:r>
                <w:rPr>
                  <w:rFonts w:eastAsia="宋体" w:cs="Arial"/>
                  <w:szCs w:val="18"/>
                </w:rPr>
                <w:t>Antenna port indexes</w:t>
              </w:r>
            </w:ins>
          </w:p>
        </w:tc>
        <w:tc>
          <w:tcPr>
            <w:tcW w:w="802" w:type="dxa"/>
            <w:shd w:val="clear" w:color="auto" w:fill="auto"/>
            <w:vAlign w:val="center"/>
          </w:tcPr>
          <w:p w14:paraId="57D689D4" w14:textId="77777777" w:rsidR="0004058D" w:rsidRPr="00C25669" w:rsidRDefault="0004058D" w:rsidP="00A87E1D">
            <w:pPr>
              <w:pStyle w:val="TAC"/>
              <w:rPr>
                <w:ins w:id="257" w:author="Runsen, Samsung" w:date="2023-11-16T08:43:00Z"/>
                <w:rFonts w:eastAsia="宋体"/>
              </w:rPr>
            </w:pPr>
          </w:p>
        </w:tc>
        <w:tc>
          <w:tcPr>
            <w:tcW w:w="1676" w:type="dxa"/>
            <w:gridSpan w:val="2"/>
            <w:shd w:val="clear" w:color="auto" w:fill="auto"/>
            <w:vAlign w:val="center"/>
          </w:tcPr>
          <w:p w14:paraId="5C727DB4" w14:textId="77777777" w:rsidR="0004058D" w:rsidRPr="00C25669" w:rsidRDefault="0004058D" w:rsidP="00A87E1D">
            <w:pPr>
              <w:pStyle w:val="TAC"/>
              <w:rPr>
                <w:ins w:id="258" w:author="Runsen, Samsung" w:date="2023-11-16T08:43:00Z"/>
                <w:rFonts w:eastAsia="宋体"/>
              </w:rPr>
            </w:pPr>
            <w:ins w:id="259" w:author="Runsen, Samsung" w:date="2023-11-16T08:43:00Z">
              <w:r>
                <w:rPr>
                  <w:rFonts w:eastAsia="宋体"/>
                </w:rPr>
                <w:t xml:space="preserve">1000 </w:t>
              </w:r>
            </w:ins>
          </w:p>
        </w:tc>
        <w:tc>
          <w:tcPr>
            <w:tcW w:w="1676" w:type="dxa"/>
            <w:shd w:val="clear" w:color="auto" w:fill="auto"/>
            <w:vAlign w:val="center"/>
          </w:tcPr>
          <w:p w14:paraId="2F4D4D9D" w14:textId="77777777" w:rsidR="0004058D" w:rsidRPr="00C25669" w:rsidRDefault="0004058D" w:rsidP="00A87E1D">
            <w:pPr>
              <w:pStyle w:val="TAC"/>
              <w:rPr>
                <w:ins w:id="260" w:author="Runsen, Samsung" w:date="2023-11-16T08:43:00Z"/>
                <w:rFonts w:eastAsia="宋体"/>
              </w:rPr>
            </w:pPr>
            <w:ins w:id="261" w:author="Runsen, Samsung" w:date="2023-11-16T08:43:00Z">
              <w:r>
                <w:rPr>
                  <w:rFonts w:eastAsia="宋体"/>
                </w:rPr>
                <w:t>1002</w:t>
              </w:r>
            </w:ins>
          </w:p>
        </w:tc>
      </w:tr>
      <w:tr w:rsidR="0004058D" w:rsidRPr="00C25669" w14:paraId="15D781AF" w14:textId="77777777" w:rsidTr="00A87E1D">
        <w:trPr>
          <w:ins w:id="262" w:author="Runsen, Samsung" w:date="2023-11-16T08:43:00Z"/>
        </w:trPr>
        <w:tc>
          <w:tcPr>
            <w:tcW w:w="1813" w:type="dxa"/>
            <w:vMerge/>
            <w:shd w:val="clear" w:color="auto" w:fill="auto"/>
            <w:vAlign w:val="center"/>
          </w:tcPr>
          <w:p w14:paraId="05C55CD6" w14:textId="77777777" w:rsidR="0004058D" w:rsidRPr="00C25669" w:rsidRDefault="0004058D" w:rsidP="00A87E1D">
            <w:pPr>
              <w:pStyle w:val="TAL"/>
              <w:rPr>
                <w:ins w:id="263" w:author="Runsen, Samsung" w:date="2023-11-16T08:43:00Z"/>
                <w:rFonts w:eastAsia="宋体"/>
              </w:rPr>
            </w:pPr>
          </w:p>
        </w:tc>
        <w:tc>
          <w:tcPr>
            <w:tcW w:w="3654" w:type="dxa"/>
            <w:gridSpan w:val="4"/>
            <w:shd w:val="clear" w:color="auto" w:fill="auto"/>
            <w:vAlign w:val="center"/>
          </w:tcPr>
          <w:p w14:paraId="7F872FCA" w14:textId="77777777" w:rsidR="0004058D" w:rsidRDefault="0004058D" w:rsidP="00A87E1D">
            <w:pPr>
              <w:pStyle w:val="TAL"/>
              <w:rPr>
                <w:ins w:id="264" w:author="Runsen, Samsung" w:date="2023-11-16T08:43:00Z"/>
                <w:rFonts w:eastAsia="宋体" w:cs="Arial"/>
                <w:szCs w:val="18"/>
              </w:rPr>
            </w:pPr>
            <w:ins w:id="265" w:author="Runsen, Samsung" w:date="2023-11-16T08:43:00Z">
              <w:r>
                <w:rPr>
                  <w:rFonts w:eastAsia="宋体" w:cs="Arial"/>
                  <w:szCs w:val="18"/>
                </w:rPr>
                <w:t>TCI state</w:t>
              </w:r>
            </w:ins>
          </w:p>
        </w:tc>
        <w:tc>
          <w:tcPr>
            <w:tcW w:w="802" w:type="dxa"/>
            <w:shd w:val="clear" w:color="auto" w:fill="auto"/>
            <w:vAlign w:val="center"/>
          </w:tcPr>
          <w:p w14:paraId="0041657A" w14:textId="77777777" w:rsidR="0004058D" w:rsidRPr="00C25669" w:rsidRDefault="0004058D" w:rsidP="00A87E1D">
            <w:pPr>
              <w:pStyle w:val="TAC"/>
              <w:rPr>
                <w:ins w:id="266" w:author="Runsen, Samsung" w:date="2023-11-16T08:43:00Z"/>
                <w:rFonts w:eastAsia="宋体"/>
              </w:rPr>
            </w:pPr>
          </w:p>
        </w:tc>
        <w:tc>
          <w:tcPr>
            <w:tcW w:w="1676" w:type="dxa"/>
            <w:gridSpan w:val="2"/>
            <w:shd w:val="clear" w:color="auto" w:fill="auto"/>
            <w:vAlign w:val="center"/>
          </w:tcPr>
          <w:p w14:paraId="67DEADFE" w14:textId="77777777" w:rsidR="0004058D" w:rsidRDefault="0004058D" w:rsidP="00A87E1D">
            <w:pPr>
              <w:pStyle w:val="TAC"/>
              <w:rPr>
                <w:ins w:id="267" w:author="Runsen, Samsung" w:date="2023-11-16T08:43:00Z"/>
                <w:rFonts w:eastAsia="宋体"/>
              </w:rPr>
            </w:pPr>
            <w:ins w:id="268" w:author="Runsen, Samsung" w:date="2023-11-16T08:43:00Z">
              <w:r>
                <w:rPr>
                  <w:rFonts w:eastAsia="宋体"/>
                </w:rPr>
                <w:t>TCI State #1</w:t>
              </w:r>
            </w:ins>
          </w:p>
        </w:tc>
        <w:tc>
          <w:tcPr>
            <w:tcW w:w="1676" w:type="dxa"/>
            <w:shd w:val="clear" w:color="auto" w:fill="auto"/>
            <w:vAlign w:val="center"/>
          </w:tcPr>
          <w:p w14:paraId="64C5DDB6" w14:textId="77777777" w:rsidR="0004058D" w:rsidRDefault="0004058D" w:rsidP="00A87E1D">
            <w:pPr>
              <w:pStyle w:val="TAC"/>
              <w:rPr>
                <w:ins w:id="269" w:author="Runsen, Samsung" w:date="2023-11-16T08:43:00Z"/>
                <w:rFonts w:eastAsia="宋体"/>
              </w:rPr>
            </w:pPr>
            <w:ins w:id="270" w:author="Runsen, Samsung" w:date="2023-11-16T08:43:00Z">
              <w:r>
                <w:rPr>
                  <w:rFonts w:eastAsia="宋体"/>
                </w:rPr>
                <w:t>TCI State #2</w:t>
              </w:r>
            </w:ins>
          </w:p>
        </w:tc>
      </w:tr>
      <w:tr w:rsidR="0004058D" w:rsidRPr="00C25669" w14:paraId="26344AF3" w14:textId="77777777" w:rsidTr="00A87E1D">
        <w:trPr>
          <w:ins w:id="271" w:author="Runsen, Samsung" w:date="2023-11-16T08:43:00Z"/>
        </w:trPr>
        <w:tc>
          <w:tcPr>
            <w:tcW w:w="1813" w:type="dxa"/>
            <w:vMerge/>
            <w:shd w:val="clear" w:color="auto" w:fill="auto"/>
            <w:vAlign w:val="center"/>
          </w:tcPr>
          <w:p w14:paraId="0796E601" w14:textId="77777777" w:rsidR="0004058D" w:rsidRPr="00C25669" w:rsidRDefault="0004058D" w:rsidP="00A87E1D">
            <w:pPr>
              <w:pStyle w:val="TAL"/>
              <w:rPr>
                <w:ins w:id="272" w:author="Runsen, Samsung" w:date="2023-11-16T08:43:00Z"/>
                <w:rFonts w:eastAsia="宋体"/>
              </w:rPr>
            </w:pPr>
          </w:p>
        </w:tc>
        <w:tc>
          <w:tcPr>
            <w:tcW w:w="3654" w:type="dxa"/>
            <w:gridSpan w:val="4"/>
            <w:shd w:val="clear" w:color="auto" w:fill="auto"/>
            <w:vAlign w:val="center"/>
          </w:tcPr>
          <w:p w14:paraId="43025628" w14:textId="77777777" w:rsidR="0004058D" w:rsidRPr="00C25669" w:rsidRDefault="0004058D" w:rsidP="00A87E1D">
            <w:pPr>
              <w:pStyle w:val="TAL"/>
              <w:rPr>
                <w:ins w:id="273" w:author="Runsen, Samsung" w:date="2023-11-16T08:43:00Z"/>
                <w:rFonts w:eastAsia="宋体" w:cs="Arial"/>
                <w:szCs w:val="18"/>
              </w:rPr>
            </w:pPr>
            <w:ins w:id="274" w:author="Runsen, Samsung" w:date="2023-11-16T08:43:00Z">
              <w:r w:rsidRPr="00C25669">
                <w:rPr>
                  <w:rFonts w:eastAsia="宋体" w:cs="Arial"/>
                  <w:szCs w:val="18"/>
                </w:rPr>
                <w:t>DMRS Type</w:t>
              </w:r>
            </w:ins>
          </w:p>
        </w:tc>
        <w:tc>
          <w:tcPr>
            <w:tcW w:w="802" w:type="dxa"/>
            <w:shd w:val="clear" w:color="auto" w:fill="auto"/>
            <w:vAlign w:val="center"/>
          </w:tcPr>
          <w:p w14:paraId="4BB0134C" w14:textId="77777777" w:rsidR="0004058D" w:rsidRPr="00C25669" w:rsidRDefault="0004058D" w:rsidP="00A87E1D">
            <w:pPr>
              <w:pStyle w:val="TAC"/>
              <w:rPr>
                <w:ins w:id="275" w:author="Runsen, Samsung" w:date="2023-11-16T08:43:00Z"/>
                <w:rFonts w:eastAsia="宋体"/>
              </w:rPr>
            </w:pPr>
          </w:p>
        </w:tc>
        <w:tc>
          <w:tcPr>
            <w:tcW w:w="3352" w:type="dxa"/>
            <w:gridSpan w:val="3"/>
            <w:shd w:val="clear" w:color="auto" w:fill="auto"/>
            <w:vAlign w:val="center"/>
          </w:tcPr>
          <w:p w14:paraId="3CE1317D" w14:textId="77777777" w:rsidR="0004058D" w:rsidRPr="00C25669" w:rsidRDefault="0004058D" w:rsidP="00A87E1D">
            <w:pPr>
              <w:pStyle w:val="TAC"/>
              <w:rPr>
                <w:ins w:id="276" w:author="Runsen, Samsung" w:date="2023-11-16T08:43:00Z"/>
                <w:rFonts w:eastAsia="宋体"/>
              </w:rPr>
            </w:pPr>
            <w:ins w:id="277" w:author="Runsen, Samsung" w:date="2023-11-16T08:43:00Z">
              <w:r w:rsidRPr="00C25669">
                <w:rPr>
                  <w:rFonts w:eastAsia="宋体"/>
                </w:rPr>
                <w:t>Type 1</w:t>
              </w:r>
            </w:ins>
          </w:p>
        </w:tc>
      </w:tr>
      <w:tr w:rsidR="0004058D" w:rsidRPr="00C25669" w14:paraId="4746A25A" w14:textId="77777777" w:rsidTr="00A87E1D">
        <w:trPr>
          <w:ins w:id="278" w:author="Runsen, Samsung" w:date="2023-11-16T08:43:00Z"/>
        </w:trPr>
        <w:tc>
          <w:tcPr>
            <w:tcW w:w="1813" w:type="dxa"/>
            <w:vMerge/>
            <w:shd w:val="clear" w:color="auto" w:fill="auto"/>
            <w:vAlign w:val="center"/>
          </w:tcPr>
          <w:p w14:paraId="3F2C0B24" w14:textId="77777777" w:rsidR="0004058D" w:rsidRPr="00C25669" w:rsidRDefault="0004058D" w:rsidP="00A87E1D">
            <w:pPr>
              <w:pStyle w:val="TAL"/>
              <w:rPr>
                <w:ins w:id="279" w:author="Runsen, Samsung" w:date="2023-11-16T08:43:00Z"/>
                <w:rFonts w:eastAsia="宋体"/>
              </w:rPr>
            </w:pPr>
          </w:p>
        </w:tc>
        <w:tc>
          <w:tcPr>
            <w:tcW w:w="3654" w:type="dxa"/>
            <w:gridSpan w:val="4"/>
            <w:shd w:val="clear" w:color="auto" w:fill="auto"/>
            <w:vAlign w:val="center"/>
          </w:tcPr>
          <w:p w14:paraId="17B44D21" w14:textId="77777777" w:rsidR="0004058D" w:rsidRPr="00C25669" w:rsidRDefault="0004058D" w:rsidP="00A87E1D">
            <w:pPr>
              <w:pStyle w:val="TAL"/>
              <w:rPr>
                <w:ins w:id="280" w:author="Runsen, Samsung" w:date="2023-11-16T08:43:00Z"/>
                <w:rFonts w:eastAsia="宋体"/>
              </w:rPr>
            </w:pPr>
            <w:ins w:id="281" w:author="Runsen, Samsung" w:date="2023-11-16T08:43:00Z">
              <w:r w:rsidRPr="00C25669">
                <w:rPr>
                  <w:rFonts w:eastAsia="宋体"/>
                </w:rPr>
                <w:t>Number of additional DMRS</w:t>
              </w:r>
            </w:ins>
          </w:p>
        </w:tc>
        <w:tc>
          <w:tcPr>
            <w:tcW w:w="802" w:type="dxa"/>
            <w:shd w:val="clear" w:color="auto" w:fill="auto"/>
            <w:vAlign w:val="center"/>
          </w:tcPr>
          <w:p w14:paraId="7AFFB7C9" w14:textId="77777777" w:rsidR="0004058D" w:rsidRPr="00C25669" w:rsidRDefault="0004058D" w:rsidP="00A87E1D">
            <w:pPr>
              <w:pStyle w:val="TAC"/>
              <w:rPr>
                <w:ins w:id="282" w:author="Runsen, Samsung" w:date="2023-11-16T08:43:00Z"/>
                <w:rFonts w:eastAsia="宋体"/>
              </w:rPr>
            </w:pPr>
          </w:p>
        </w:tc>
        <w:tc>
          <w:tcPr>
            <w:tcW w:w="3352" w:type="dxa"/>
            <w:gridSpan w:val="3"/>
            <w:shd w:val="clear" w:color="auto" w:fill="auto"/>
            <w:vAlign w:val="center"/>
          </w:tcPr>
          <w:p w14:paraId="3F3AA131" w14:textId="77777777" w:rsidR="0004058D" w:rsidRPr="00C25669" w:rsidRDefault="0004058D" w:rsidP="00A87E1D">
            <w:pPr>
              <w:pStyle w:val="TAC"/>
              <w:rPr>
                <w:ins w:id="283" w:author="Runsen, Samsung" w:date="2023-11-16T08:43:00Z"/>
                <w:rFonts w:eastAsia="宋体"/>
              </w:rPr>
            </w:pPr>
            <w:ins w:id="284" w:author="Runsen, Samsung" w:date="2023-11-16T08:43:00Z">
              <w:r>
                <w:rPr>
                  <w:rFonts w:eastAsia="宋体"/>
                </w:rPr>
                <w:t>1</w:t>
              </w:r>
            </w:ins>
          </w:p>
        </w:tc>
      </w:tr>
      <w:tr w:rsidR="0004058D" w:rsidRPr="00C25669" w14:paraId="2647A012" w14:textId="77777777" w:rsidTr="00A87E1D">
        <w:trPr>
          <w:ins w:id="285" w:author="Runsen, Samsung" w:date="2023-11-16T08:43:00Z"/>
        </w:trPr>
        <w:tc>
          <w:tcPr>
            <w:tcW w:w="1813" w:type="dxa"/>
            <w:vMerge/>
            <w:shd w:val="clear" w:color="auto" w:fill="auto"/>
            <w:vAlign w:val="center"/>
          </w:tcPr>
          <w:p w14:paraId="7BCF3075" w14:textId="77777777" w:rsidR="0004058D" w:rsidRPr="00C25669" w:rsidRDefault="0004058D" w:rsidP="00A87E1D">
            <w:pPr>
              <w:pStyle w:val="TAL"/>
              <w:rPr>
                <w:ins w:id="286" w:author="Runsen, Samsung" w:date="2023-11-16T08:43:00Z"/>
                <w:rFonts w:eastAsia="宋体"/>
              </w:rPr>
            </w:pPr>
          </w:p>
        </w:tc>
        <w:tc>
          <w:tcPr>
            <w:tcW w:w="3654" w:type="dxa"/>
            <w:gridSpan w:val="4"/>
            <w:shd w:val="clear" w:color="auto" w:fill="auto"/>
            <w:vAlign w:val="center"/>
          </w:tcPr>
          <w:p w14:paraId="5682E992" w14:textId="77777777" w:rsidR="0004058D" w:rsidRPr="00C25669" w:rsidRDefault="0004058D" w:rsidP="00A87E1D">
            <w:pPr>
              <w:pStyle w:val="TAL"/>
              <w:rPr>
                <w:ins w:id="287" w:author="Runsen, Samsung" w:date="2023-11-16T08:43:00Z"/>
                <w:rFonts w:eastAsia="宋体"/>
              </w:rPr>
            </w:pPr>
            <w:ins w:id="288" w:author="Runsen, Samsung" w:date="2023-11-16T08:43:00Z">
              <w:r w:rsidRPr="00C25669">
                <w:rPr>
                  <w:rFonts w:eastAsia="宋体"/>
                </w:rPr>
                <w:t>Maximum number of OFDM symbols for DL front loaded DMRS</w:t>
              </w:r>
            </w:ins>
          </w:p>
        </w:tc>
        <w:tc>
          <w:tcPr>
            <w:tcW w:w="802" w:type="dxa"/>
            <w:shd w:val="clear" w:color="auto" w:fill="auto"/>
            <w:vAlign w:val="center"/>
          </w:tcPr>
          <w:p w14:paraId="7747639F" w14:textId="77777777" w:rsidR="0004058D" w:rsidRPr="00C25669" w:rsidRDefault="0004058D" w:rsidP="00A87E1D">
            <w:pPr>
              <w:pStyle w:val="TAC"/>
              <w:rPr>
                <w:ins w:id="289" w:author="Runsen, Samsung" w:date="2023-11-16T08:43:00Z"/>
                <w:rFonts w:eastAsia="宋体"/>
              </w:rPr>
            </w:pPr>
          </w:p>
        </w:tc>
        <w:tc>
          <w:tcPr>
            <w:tcW w:w="3352" w:type="dxa"/>
            <w:gridSpan w:val="3"/>
            <w:shd w:val="clear" w:color="auto" w:fill="auto"/>
            <w:vAlign w:val="center"/>
          </w:tcPr>
          <w:p w14:paraId="08C5C5F3" w14:textId="77777777" w:rsidR="0004058D" w:rsidRPr="00C25669" w:rsidRDefault="0004058D" w:rsidP="00A87E1D">
            <w:pPr>
              <w:pStyle w:val="TAC"/>
              <w:rPr>
                <w:ins w:id="290" w:author="Runsen, Samsung" w:date="2023-11-16T08:43:00Z"/>
                <w:rFonts w:eastAsia="宋体"/>
                <w:lang w:eastAsia="zh-CN"/>
              </w:rPr>
            </w:pPr>
            <w:ins w:id="291" w:author="Runsen, Samsung" w:date="2023-11-16T08:43:00Z">
              <w:r w:rsidRPr="00C25669">
                <w:rPr>
                  <w:rFonts w:eastAsia="宋体" w:hint="eastAsia"/>
                  <w:lang w:eastAsia="zh-CN"/>
                </w:rPr>
                <w:t>1</w:t>
              </w:r>
            </w:ins>
          </w:p>
        </w:tc>
      </w:tr>
      <w:tr w:rsidR="0004058D" w:rsidRPr="00C25669" w14:paraId="6E446D0C" w14:textId="77777777" w:rsidTr="00A87E1D">
        <w:trPr>
          <w:ins w:id="292" w:author="Runsen, Samsung" w:date="2023-11-16T08:43:00Z"/>
        </w:trPr>
        <w:tc>
          <w:tcPr>
            <w:tcW w:w="1813" w:type="dxa"/>
            <w:vMerge w:val="restart"/>
            <w:shd w:val="clear" w:color="auto" w:fill="auto"/>
            <w:vAlign w:val="center"/>
          </w:tcPr>
          <w:p w14:paraId="24D48D23" w14:textId="77777777" w:rsidR="0004058D" w:rsidRPr="00C25669" w:rsidRDefault="0004058D" w:rsidP="00A87E1D">
            <w:pPr>
              <w:pStyle w:val="TAL"/>
              <w:rPr>
                <w:ins w:id="293" w:author="Runsen, Samsung" w:date="2023-11-16T08:43:00Z"/>
                <w:rFonts w:eastAsia="宋体"/>
              </w:rPr>
            </w:pPr>
            <w:ins w:id="294" w:author="Runsen, Samsung" w:date="2023-11-16T08:43:00Z">
              <w:r>
                <w:rPr>
                  <w:rFonts w:eastAsia="宋体"/>
                </w:rPr>
                <w:t>TCI State #1</w:t>
              </w:r>
            </w:ins>
          </w:p>
        </w:tc>
        <w:tc>
          <w:tcPr>
            <w:tcW w:w="1827" w:type="dxa"/>
            <w:gridSpan w:val="3"/>
            <w:vMerge w:val="restart"/>
            <w:shd w:val="clear" w:color="auto" w:fill="auto"/>
            <w:vAlign w:val="center"/>
          </w:tcPr>
          <w:p w14:paraId="09372CD8" w14:textId="77777777" w:rsidR="0004058D" w:rsidRPr="00C25669" w:rsidRDefault="0004058D" w:rsidP="00A87E1D">
            <w:pPr>
              <w:pStyle w:val="TAL"/>
              <w:rPr>
                <w:ins w:id="295" w:author="Runsen, Samsung" w:date="2023-11-16T08:43:00Z"/>
                <w:rFonts w:eastAsia="宋体"/>
              </w:rPr>
            </w:pPr>
            <w:ins w:id="296" w:author="Runsen, Samsung" w:date="2023-11-16T08:43:00Z">
              <w:r>
                <w:rPr>
                  <w:rFonts w:eastAsia="宋体"/>
                </w:rPr>
                <w:t>Type 1 QCL information</w:t>
              </w:r>
            </w:ins>
          </w:p>
        </w:tc>
        <w:tc>
          <w:tcPr>
            <w:tcW w:w="1827" w:type="dxa"/>
            <w:shd w:val="clear" w:color="auto" w:fill="auto"/>
            <w:vAlign w:val="center"/>
          </w:tcPr>
          <w:p w14:paraId="24C005A1" w14:textId="77777777" w:rsidR="0004058D" w:rsidRPr="00C25669" w:rsidRDefault="0004058D" w:rsidP="00A87E1D">
            <w:pPr>
              <w:pStyle w:val="TAL"/>
              <w:rPr>
                <w:ins w:id="297" w:author="Runsen, Samsung" w:date="2023-11-16T08:43:00Z"/>
                <w:rFonts w:eastAsia="宋体"/>
              </w:rPr>
            </w:pPr>
            <w:ins w:id="298" w:author="Runsen, Samsung" w:date="2023-11-16T08:43:00Z">
              <w:r>
                <w:rPr>
                  <w:rFonts w:eastAsia="宋体"/>
                </w:rPr>
                <w:t>CSI-RS resource</w:t>
              </w:r>
            </w:ins>
          </w:p>
        </w:tc>
        <w:tc>
          <w:tcPr>
            <w:tcW w:w="802" w:type="dxa"/>
            <w:shd w:val="clear" w:color="auto" w:fill="auto"/>
            <w:vAlign w:val="center"/>
          </w:tcPr>
          <w:p w14:paraId="75A4BCF0" w14:textId="77777777" w:rsidR="0004058D" w:rsidRPr="00C25669" w:rsidRDefault="0004058D" w:rsidP="00A87E1D">
            <w:pPr>
              <w:pStyle w:val="TAC"/>
              <w:rPr>
                <w:ins w:id="299" w:author="Runsen, Samsung" w:date="2023-11-16T08:43:00Z"/>
                <w:rFonts w:eastAsia="宋体"/>
              </w:rPr>
            </w:pPr>
          </w:p>
        </w:tc>
        <w:tc>
          <w:tcPr>
            <w:tcW w:w="1676" w:type="dxa"/>
            <w:gridSpan w:val="2"/>
            <w:shd w:val="clear" w:color="auto" w:fill="auto"/>
            <w:vAlign w:val="center"/>
          </w:tcPr>
          <w:p w14:paraId="4BF14005" w14:textId="77777777" w:rsidR="0004058D" w:rsidRPr="00C25669" w:rsidRDefault="0004058D" w:rsidP="00A87E1D">
            <w:pPr>
              <w:pStyle w:val="TAC"/>
              <w:rPr>
                <w:ins w:id="300" w:author="Runsen, Samsung" w:date="2023-11-16T08:43:00Z"/>
                <w:rFonts w:eastAsia="宋体"/>
              </w:rPr>
            </w:pPr>
            <w:ins w:id="301" w:author="Runsen, Samsung" w:date="2023-11-16T08:43: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0131CAF9" w14:textId="77777777" w:rsidR="0004058D" w:rsidRPr="00C25669" w:rsidRDefault="0004058D" w:rsidP="00A87E1D">
            <w:pPr>
              <w:pStyle w:val="TAC"/>
              <w:rPr>
                <w:ins w:id="302" w:author="Runsen, Samsung" w:date="2023-11-16T08:43:00Z"/>
                <w:rFonts w:eastAsia="宋体"/>
                <w:lang w:eastAsia="zh-CN"/>
              </w:rPr>
            </w:pPr>
            <w:ins w:id="303" w:author="Runsen, Samsung" w:date="2023-11-16T08:43:00Z">
              <w:r>
                <w:rPr>
                  <w:rFonts w:eastAsia="宋体"/>
                  <w:lang w:eastAsia="zh-CN"/>
                </w:rPr>
                <w:t>N/A</w:t>
              </w:r>
            </w:ins>
          </w:p>
        </w:tc>
      </w:tr>
      <w:tr w:rsidR="0004058D" w:rsidRPr="00C25669" w14:paraId="703D1033" w14:textId="77777777" w:rsidTr="00A87E1D">
        <w:trPr>
          <w:ins w:id="304" w:author="Runsen, Samsung" w:date="2023-11-16T08:43:00Z"/>
        </w:trPr>
        <w:tc>
          <w:tcPr>
            <w:tcW w:w="1813" w:type="dxa"/>
            <w:vMerge/>
            <w:shd w:val="clear" w:color="auto" w:fill="auto"/>
            <w:vAlign w:val="center"/>
          </w:tcPr>
          <w:p w14:paraId="52186736" w14:textId="77777777" w:rsidR="0004058D" w:rsidRPr="00C25669" w:rsidRDefault="0004058D" w:rsidP="00A87E1D">
            <w:pPr>
              <w:pStyle w:val="TAL"/>
              <w:rPr>
                <w:ins w:id="305" w:author="Runsen, Samsung" w:date="2023-11-16T08:43:00Z"/>
                <w:rFonts w:eastAsia="宋体"/>
              </w:rPr>
            </w:pPr>
          </w:p>
        </w:tc>
        <w:tc>
          <w:tcPr>
            <w:tcW w:w="1827" w:type="dxa"/>
            <w:gridSpan w:val="3"/>
            <w:vMerge/>
            <w:shd w:val="clear" w:color="auto" w:fill="auto"/>
            <w:vAlign w:val="center"/>
          </w:tcPr>
          <w:p w14:paraId="0D3C5FC2" w14:textId="77777777" w:rsidR="0004058D" w:rsidRPr="00C25669" w:rsidRDefault="0004058D" w:rsidP="00A87E1D">
            <w:pPr>
              <w:pStyle w:val="TAL"/>
              <w:rPr>
                <w:ins w:id="306" w:author="Runsen, Samsung" w:date="2023-11-16T08:43:00Z"/>
                <w:rFonts w:eastAsia="宋体"/>
              </w:rPr>
            </w:pPr>
          </w:p>
        </w:tc>
        <w:tc>
          <w:tcPr>
            <w:tcW w:w="1827" w:type="dxa"/>
            <w:shd w:val="clear" w:color="auto" w:fill="auto"/>
            <w:vAlign w:val="center"/>
          </w:tcPr>
          <w:p w14:paraId="6032407C" w14:textId="77777777" w:rsidR="0004058D" w:rsidRPr="00C25669" w:rsidRDefault="0004058D" w:rsidP="00A87E1D">
            <w:pPr>
              <w:pStyle w:val="TAL"/>
              <w:rPr>
                <w:ins w:id="307" w:author="Runsen, Samsung" w:date="2023-11-16T08:43:00Z"/>
                <w:rFonts w:eastAsia="宋体"/>
              </w:rPr>
            </w:pPr>
            <w:ins w:id="308" w:author="Runsen, Samsung" w:date="2023-11-16T08:43:00Z">
              <w:r>
                <w:rPr>
                  <w:rFonts w:eastAsia="宋体"/>
                </w:rPr>
                <w:t>QCL Type</w:t>
              </w:r>
            </w:ins>
          </w:p>
        </w:tc>
        <w:tc>
          <w:tcPr>
            <w:tcW w:w="802" w:type="dxa"/>
            <w:shd w:val="clear" w:color="auto" w:fill="auto"/>
            <w:vAlign w:val="center"/>
          </w:tcPr>
          <w:p w14:paraId="02E0B8EE" w14:textId="77777777" w:rsidR="0004058D" w:rsidRPr="00C25669" w:rsidRDefault="0004058D" w:rsidP="00A87E1D">
            <w:pPr>
              <w:pStyle w:val="TAC"/>
              <w:rPr>
                <w:ins w:id="309" w:author="Runsen, Samsung" w:date="2023-11-16T08:43:00Z"/>
                <w:rFonts w:eastAsia="宋体"/>
              </w:rPr>
            </w:pPr>
          </w:p>
        </w:tc>
        <w:tc>
          <w:tcPr>
            <w:tcW w:w="1676" w:type="dxa"/>
            <w:gridSpan w:val="2"/>
            <w:shd w:val="clear" w:color="auto" w:fill="auto"/>
            <w:vAlign w:val="center"/>
          </w:tcPr>
          <w:p w14:paraId="02233AD0" w14:textId="77777777" w:rsidR="0004058D" w:rsidRPr="00C25669" w:rsidRDefault="0004058D" w:rsidP="00A87E1D">
            <w:pPr>
              <w:pStyle w:val="TAC"/>
              <w:rPr>
                <w:ins w:id="310" w:author="Runsen, Samsung" w:date="2023-11-16T08:43:00Z"/>
                <w:rFonts w:eastAsia="宋体"/>
                <w:lang w:eastAsia="zh-CN"/>
              </w:rPr>
            </w:pPr>
            <w:ins w:id="311" w:author="Runsen, Samsung" w:date="2023-11-16T08:43:00Z">
              <w:r>
                <w:rPr>
                  <w:rFonts w:eastAsia="宋体"/>
                  <w:lang w:eastAsia="zh-CN"/>
                </w:rPr>
                <w:t>Type A</w:t>
              </w:r>
            </w:ins>
          </w:p>
        </w:tc>
        <w:tc>
          <w:tcPr>
            <w:tcW w:w="1676" w:type="dxa"/>
            <w:shd w:val="clear" w:color="auto" w:fill="auto"/>
            <w:vAlign w:val="center"/>
          </w:tcPr>
          <w:p w14:paraId="1C93E175" w14:textId="77777777" w:rsidR="0004058D" w:rsidRPr="00C25669" w:rsidRDefault="0004058D" w:rsidP="00A87E1D">
            <w:pPr>
              <w:pStyle w:val="TAC"/>
              <w:rPr>
                <w:ins w:id="312" w:author="Runsen, Samsung" w:date="2023-11-16T08:43:00Z"/>
                <w:rFonts w:eastAsia="宋体"/>
                <w:lang w:eastAsia="zh-CN"/>
              </w:rPr>
            </w:pPr>
            <w:ins w:id="313" w:author="Runsen, Samsung" w:date="2023-11-16T08:43:00Z">
              <w:r>
                <w:rPr>
                  <w:rFonts w:eastAsia="宋体"/>
                  <w:lang w:eastAsia="zh-CN"/>
                </w:rPr>
                <w:t>N/A</w:t>
              </w:r>
            </w:ins>
          </w:p>
        </w:tc>
      </w:tr>
      <w:tr w:rsidR="0004058D" w:rsidRPr="00C25669" w14:paraId="58E9F380" w14:textId="77777777" w:rsidTr="00A87E1D">
        <w:trPr>
          <w:ins w:id="314" w:author="Runsen, Samsung" w:date="2023-11-16T08:43:00Z"/>
        </w:trPr>
        <w:tc>
          <w:tcPr>
            <w:tcW w:w="1813" w:type="dxa"/>
            <w:vMerge/>
            <w:shd w:val="clear" w:color="auto" w:fill="auto"/>
            <w:vAlign w:val="center"/>
          </w:tcPr>
          <w:p w14:paraId="71A370C1" w14:textId="77777777" w:rsidR="0004058D" w:rsidRPr="00C25669" w:rsidRDefault="0004058D" w:rsidP="00A87E1D">
            <w:pPr>
              <w:pStyle w:val="TAL"/>
              <w:rPr>
                <w:ins w:id="315" w:author="Runsen, Samsung" w:date="2023-11-16T08:43:00Z"/>
                <w:rFonts w:eastAsia="宋体"/>
              </w:rPr>
            </w:pPr>
          </w:p>
        </w:tc>
        <w:tc>
          <w:tcPr>
            <w:tcW w:w="1827" w:type="dxa"/>
            <w:gridSpan w:val="3"/>
            <w:vMerge w:val="restart"/>
            <w:shd w:val="clear" w:color="auto" w:fill="auto"/>
            <w:vAlign w:val="center"/>
          </w:tcPr>
          <w:p w14:paraId="2629A29D" w14:textId="77777777" w:rsidR="0004058D" w:rsidRPr="00C25669" w:rsidRDefault="0004058D" w:rsidP="00A87E1D">
            <w:pPr>
              <w:pStyle w:val="TAL"/>
              <w:rPr>
                <w:ins w:id="316" w:author="Runsen, Samsung" w:date="2023-11-16T08:43:00Z"/>
                <w:rFonts w:eastAsia="宋体"/>
              </w:rPr>
            </w:pPr>
            <w:ins w:id="317" w:author="Runsen, Samsung" w:date="2023-11-16T08:43:00Z">
              <w:r>
                <w:rPr>
                  <w:rFonts w:eastAsia="宋体"/>
                </w:rPr>
                <w:t>Type 2 QCL information</w:t>
              </w:r>
            </w:ins>
          </w:p>
        </w:tc>
        <w:tc>
          <w:tcPr>
            <w:tcW w:w="1827" w:type="dxa"/>
            <w:shd w:val="clear" w:color="auto" w:fill="auto"/>
            <w:vAlign w:val="center"/>
          </w:tcPr>
          <w:p w14:paraId="26501650" w14:textId="77777777" w:rsidR="0004058D" w:rsidRPr="00C25669" w:rsidRDefault="0004058D" w:rsidP="00A87E1D">
            <w:pPr>
              <w:pStyle w:val="TAL"/>
              <w:rPr>
                <w:ins w:id="318" w:author="Runsen, Samsung" w:date="2023-11-16T08:43:00Z"/>
                <w:rFonts w:eastAsia="宋体"/>
              </w:rPr>
            </w:pPr>
            <w:ins w:id="319" w:author="Runsen, Samsung" w:date="2023-11-16T08:43:00Z">
              <w:r>
                <w:rPr>
                  <w:rFonts w:eastAsia="宋体"/>
                </w:rPr>
                <w:t>CSI-RS resource</w:t>
              </w:r>
            </w:ins>
          </w:p>
        </w:tc>
        <w:tc>
          <w:tcPr>
            <w:tcW w:w="802" w:type="dxa"/>
            <w:shd w:val="clear" w:color="auto" w:fill="auto"/>
            <w:vAlign w:val="center"/>
          </w:tcPr>
          <w:p w14:paraId="6974B428" w14:textId="77777777" w:rsidR="0004058D" w:rsidRPr="00C25669" w:rsidRDefault="0004058D" w:rsidP="00A87E1D">
            <w:pPr>
              <w:pStyle w:val="TAC"/>
              <w:rPr>
                <w:ins w:id="320" w:author="Runsen, Samsung" w:date="2023-11-16T08:43:00Z"/>
                <w:rFonts w:eastAsia="宋体"/>
              </w:rPr>
            </w:pPr>
          </w:p>
        </w:tc>
        <w:tc>
          <w:tcPr>
            <w:tcW w:w="1676" w:type="dxa"/>
            <w:gridSpan w:val="2"/>
            <w:shd w:val="clear" w:color="auto" w:fill="auto"/>
            <w:vAlign w:val="center"/>
          </w:tcPr>
          <w:p w14:paraId="3D304C1B" w14:textId="77777777" w:rsidR="0004058D" w:rsidRPr="00C25669" w:rsidRDefault="0004058D" w:rsidP="00A87E1D">
            <w:pPr>
              <w:pStyle w:val="TAC"/>
              <w:rPr>
                <w:ins w:id="321" w:author="Runsen, Samsung" w:date="2023-11-16T08:43:00Z"/>
                <w:rFonts w:eastAsia="宋体"/>
                <w:lang w:eastAsia="zh-CN"/>
              </w:rPr>
            </w:pPr>
            <w:ins w:id="322" w:author="Runsen, Samsung" w:date="2023-11-16T08:43:00Z">
              <w:r>
                <w:rPr>
                  <w:rFonts w:eastAsia="宋体"/>
                  <w:lang w:eastAsia="zh-CN"/>
                </w:rPr>
                <w:t>N/A</w:t>
              </w:r>
            </w:ins>
          </w:p>
        </w:tc>
        <w:tc>
          <w:tcPr>
            <w:tcW w:w="1676" w:type="dxa"/>
            <w:shd w:val="clear" w:color="auto" w:fill="auto"/>
            <w:vAlign w:val="center"/>
          </w:tcPr>
          <w:p w14:paraId="00E47F08" w14:textId="77777777" w:rsidR="0004058D" w:rsidRPr="00C25669" w:rsidRDefault="0004058D" w:rsidP="00A87E1D">
            <w:pPr>
              <w:pStyle w:val="TAC"/>
              <w:rPr>
                <w:ins w:id="323" w:author="Runsen, Samsung" w:date="2023-11-16T08:43:00Z"/>
                <w:rFonts w:eastAsia="宋体"/>
                <w:lang w:eastAsia="zh-CN"/>
              </w:rPr>
            </w:pPr>
            <w:ins w:id="324" w:author="Runsen, Samsung" w:date="2023-11-16T08:43:00Z">
              <w:r>
                <w:rPr>
                  <w:rFonts w:eastAsia="宋体"/>
                  <w:lang w:eastAsia="zh-CN"/>
                </w:rPr>
                <w:t>N/A</w:t>
              </w:r>
            </w:ins>
          </w:p>
        </w:tc>
      </w:tr>
      <w:tr w:rsidR="0004058D" w:rsidRPr="00C25669" w14:paraId="6844EF95" w14:textId="77777777" w:rsidTr="00A87E1D">
        <w:trPr>
          <w:ins w:id="325" w:author="Runsen, Samsung" w:date="2023-11-16T08:43:00Z"/>
        </w:trPr>
        <w:tc>
          <w:tcPr>
            <w:tcW w:w="1813" w:type="dxa"/>
            <w:vMerge/>
            <w:shd w:val="clear" w:color="auto" w:fill="auto"/>
            <w:vAlign w:val="center"/>
          </w:tcPr>
          <w:p w14:paraId="222F6C0A" w14:textId="77777777" w:rsidR="0004058D" w:rsidRPr="00C25669" w:rsidRDefault="0004058D" w:rsidP="00A87E1D">
            <w:pPr>
              <w:pStyle w:val="TAL"/>
              <w:rPr>
                <w:ins w:id="326" w:author="Runsen, Samsung" w:date="2023-11-16T08:43:00Z"/>
                <w:rFonts w:eastAsia="宋体"/>
              </w:rPr>
            </w:pPr>
          </w:p>
        </w:tc>
        <w:tc>
          <w:tcPr>
            <w:tcW w:w="1827" w:type="dxa"/>
            <w:gridSpan w:val="3"/>
            <w:vMerge/>
            <w:shd w:val="clear" w:color="auto" w:fill="auto"/>
            <w:vAlign w:val="center"/>
          </w:tcPr>
          <w:p w14:paraId="10508836" w14:textId="77777777" w:rsidR="0004058D" w:rsidRPr="00C25669" w:rsidRDefault="0004058D" w:rsidP="00A87E1D">
            <w:pPr>
              <w:pStyle w:val="TAL"/>
              <w:rPr>
                <w:ins w:id="327" w:author="Runsen, Samsung" w:date="2023-11-16T08:43:00Z"/>
                <w:rFonts w:eastAsia="宋体"/>
              </w:rPr>
            </w:pPr>
          </w:p>
        </w:tc>
        <w:tc>
          <w:tcPr>
            <w:tcW w:w="1827" w:type="dxa"/>
            <w:shd w:val="clear" w:color="auto" w:fill="auto"/>
            <w:vAlign w:val="center"/>
          </w:tcPr>
          <w:p w14:paraId="7C864B84" w14:textId="77777777" w:rsidR="0004058D" w:rsidRPr="00C25669" w:rsidRDefault="0004058D" w:rsidP="00A87E1D">
            <w:pPr>
              <w:pStyle w:val="TAL"/>
              <w:rPr>
                <w:ins w:id="328" w:author="Runsen, Samsung" w:date="2023-11-16T08:43:00Z"/>
                <w:rFonts w:eastAsia="宋体"/>
              </w:rPr>
            </w:pPr>
            <w:ins w:id="329" w:author="Runsen, Samsung" w:date="2023-11-16T08:43:00Z">
              <w:r>
                <w:rPr>
                  <w:rFonts w:eastAsia="宋体"/>
                </w:rPr>
                <w:t>QCL Type</w:t>
              </w:r>
            </w:ins>
          </w:p>
        </w:tc>
        <w:tc>
          <w:tcPr>
            <w:tcW w:w="802" w:type="dxa"/>
            <w:shd w:val="clear" w:color="auto" w:fill="auto"/>
            <w:vAlign w:val="center"/>
          </w:tcPr>
          <w:p w14:paraId="470C073B" w14:textId="77777777" w:rsidR="0004058D" w:rsidRPr="00C25669" w:rsidRDefault="0004058D" w:rsidP="00A87E1D">
            <w:pPr>
              <w:pStyle w:val="TAC"/>
              <w:rPr>
                <w:ins w:id="330" w:author="Runsen, Samsung" w:date="2023-11-16T08:43:00Z"/>
                <w:rFonts w:eastAsia="宋体"/>
              </w:rPr>
            </w:pPr>
          </w:p>
        </w:tc>
        <w:tc>
          <w:tcPr>
            <w:tcW w:w="1676" w:type="dxa"/>
            <w:gridSpan w:val="2"/>
            <w:shd w:val="clear" w:color="auto" w:fill="auto"/>
            <w:vAlign w:val="center"/>
          </w:tcPr>
          <w:p w14:paraId="337E3B13" w14:textId="77777777" w:rsidR="0004058D" w:rsidRPr="00C25669" w:rsidRDefault="0004058D" w:rsidP="00A87E1D">
            <w:pPr>
              <w:pStyle w:val="TAC"/>
              <w:rPr>
                <w:ins w:id="331" w:author="Runsen, Samsung" w:date="2023-11-16T08:43:00Z"/>
                <w:rFonts w:eastAsia="宋体"/>
                <w:lang w:eastAsia="zh-CN"/>
              </w:rPr>
            </w:pPr>
            <w:ins w:id="332" w:author="Runsen, Samsung" w:date="2023-11-16T08:43:00Z">
              <w:r>
                <w:rPr>
                  <w:rFonts w:eastAsia="宋体"/>
                  <w:lang w:eastAsia="zh-CN"/>
                </w:rPr>
                <w:t>N/A</w:t>
              </w:r>
            </w:ins>
          </w:p>
        </w:tc>
        <w:tc>
          <w:tcPr>
            <w:tcW w:w="1676" w:type="dxa"/>
            <w:shd w:val="clear" w:color="auto" w:fill="auto"/>
            <w:vAlign w:val="center"/>
          </w:tcPr>
          <w:p w14:paraId="0CAD1D2D" w14:textId="77777777" w:rsidR="0004058D" w:rsidRPr="00C25669" w:rsidRDefault="0004058D" w:rsidP="00A87E1D">
            <w:pPr>
              <w:pStyle w:val="TAC"/>
              <w:rPr>
                <w:ins w:id="333" w:author="Runsen, Samsung" w:date="2023-11-16T08:43:00Z"/>
                <w:rFonts w:eastAsia="宋体"/>
                <w:lang w:eastAsia="zh-CN"/>
              </w:rPr>
            </w:pPr>
            <w:ins w:id="334" w:author="Runsen, Samsung" w:date="2023-11-16T08:43:00Z">
              <w:r>
                <w:rPr>
                  <w:rFonts w:eastAsia="宋体"/>
                  <w:lang w:eastAsia="zh-CN"/>
                </w:rPr>
                <w:t>N/A</w:t>
              </w:r>
            </w:ins>
          </w:p>
        </w:tc>
      </w:tr>
      <w:tr w:rsidR="0004058D" w:rsidRPr="00C25669" w14:paraId="5896F523" w14:textId="77777777" w:rsidTr="00A87E1D">
        <w:trPr>
          <w:ins w:id="335" w:author="Runsen, Samsung" w:date="2023-11-16T08:43:00Z"/>
        </w:trPr>
        <w:tc>
          <w:tcPr>
            <w:tcW w:w="1813" w:type="dxa"/>
            <w:vMerge w:val="restart"/>
            <w:shd w:val="clear" w:color="auto" w:fill="auto"/>
            <w:vAlign w:val="center"/>
          </w:tcPr>
          <w:p w14:paraId="37A815B9" w14:textId="77777777" w:rsidR="0004058D" w:rsidRPr="00C25669" w:rsidRDefault="0004058D" w:rsidP="00A87E1D">
            <w:pPr>
              <w:pStyle w:val="TAL"/>
              <w:rPr>
                <w:ins w:id="336" w:author="Runsen, Samsung" w:date="2023-11-16T08:43:00Z"/>
                <w:rFonts w:eastAsia="宋体"/>
              </w:rPr>
            </w:pPr>
            <w:ins w:id="337" w:author="Runsen, Samsung" w:date="2023-11-16T08:43:00Z">
              <w:r>
                <w:rPr>
                  <w:rFonts w:eastAsia="宋体"/>
                </w:rPr>
                <w:t>TCI State #2</w:t>
              </w:r>
            </w:ins>
          </w:p>
        </w:tc>
        <w:tc>
          <w:tcPr>
            <w:tcW w:w="1827" w:type="dxa"/>
            <w:gridSpan w:val="3"/>
            <w:vMerge w:val="restart"/>
            <w:shd w:val="clear" w:color="auto" w:fill="auto"/>
            <w:vAlign w:val="center"/>
          </w:tcPr>
          <w:p w14:paraId="465637F1" w14:textId="77777777" w:rsidR="0004058D" w:rsidRPr="00C25669" w:rsidRDefault="0004058D" w:rsidP="00A87E1D">
            <w:pPr>
              <w:pStyle w:val="TAL"/>
              <w:rPr>
                <w:ins w:id="338" w:author="Runsen, Samsung" w:date="2023-11-16T08:43:00Z"/>
                <w:rFonts w:eastAsia="宋体"/>
              </w:rPr>
            </w:pPr>
            <w:ins w:id="339" w:author="Runsen, Samsung" w:date="2023-11-16T08:43:00Z">
              <w:r>
                <w:rPr>
                  <w:rFonts w:eastAsia="宋体"/>
                </w:rPr>
                <w:t>Type 1 QCL information</w:t>
              </w:r>
            </w:ins>
          </w:p>
        </w:tc>
        <w:tc>
          <w:tcPr>
            <w:tcW w:w="1827" w:type="dxa"/>
            <w:shd w:val="clear" w:color="auto" w:fill="auto"/>
            <w:vAlign w:val="center"/>
          </w:tcPr>
          <w:p w14:paraId="74ACFB4E" w14:textId="77777777" w:rsidR="0004058D" w:rsidRDefault="0004058D" w:rsidP="00A87E1D">
            <w:pPr>
              <w:pStyle w:val="TAL"/>
              <w:rPr>
                <w:ins w:id="340" w:author="Runsen, Samsung" w:date="2023-11-16T08:43:00Z"/>
                <w:rFonts w:eastAsia="宋体"/>
              </w:rPr>
            </w:pPr>
            <w:ins w:id="341" w:author="Runsen, Samsung" w:date="2023-11-16T08:43:00Z">
              <w:r>
                <w:rPr>
                  <w:rFonts w:eastAsia="宋体"/>
                </w:rPr>
                <w:t>CSI-RS resource</w:t>
              </w:r>
            </w:ins>
          </w:p>
        </w:tc>
        <w:tc>
          <w:tcPr>
            <w:tcW w:w="802" w:type="dxa"/>
            <w:shd w:val="clear" w:color="auto" w:fill="auto"/>
            <w:vAlign w:val="center"/>
          </w:tcPr>
          <w:p w14:paraId="2B31C89D" w14:textId="77777777" w:rsidR="0004058D" w:rsidRPr="00C25669" w:rsidRDefault="0004058D" w:rsidP="00A87E1D">
            <w:pPr>
              <w:pStyle w:val="TAC"/>
              <w:rPr>
                <w:ins w:id="342" w:author="Runsen, Samsung" w:date="2023-11-16T08:43:00Z"/>
                <w:rFonts w:eastAsia="宋体"/>
              </w:rPr>
            </w:pPr>
          </w:p>
        </w:tc>
        <w:tc>
          <w:tcPr>
            <w:tcW w:w="1676" w:type="dxa"/>
            <w:gridSpan w:val="2"/>
            <w:shd w:val="clear" w:color="auto" w:fill="auto"/>
            <w:vAlign w:val="center"/>
          </w:tcPr>
          <w:p w14:paraId="2FE9EA74" w14:textId="77777777" w:rsidR="0004058D" w:rsidRPr="00C25669" w:rsidRDefault="0004058D" w:rsidP="00A87E1D">
            <w:pPr>
              <w:pStyle w:val="TAC"/>
              <w:rPr>
                <w:ins w:id="343" w:author="Runsen, Samsung" w:date="2023-11-16T08:43:00Z"/>
                <w:rFonts w:eastAsia="宋体"/>
                <w:lang w:eastAsia="zh-CN"/>
              </w:rPr>
            </w:pPr>
            <w:ins w:id="344" w:author="Runsen, Samsung" w:date="2023-11-16T08:43:00Z">
              <w:r>
                <w:rPr>
                  <w:rFonts w:eastAsia="宋体"/>
                  <w:lang w:eastAsia="zh-CN"/>
                </w:rPr>
                <w:t>N/A</w:t>
              </w:r>
            </w:ins>
          </w:p>
        </w:tc>
        <w:tc>
          <w:tcPr>
            <w:tcW w:w="1676" w:type="dxa"/>
            <w:shd w:val="clear" w:color="auto" w:fill="auto"/>
            <w:vAlign w:val="center"/>
          </w:tcPr>
          <w:p w14:paraId="3BD43F8E" w14:textId="77777777" w:rsidR="0004058D" w:rsidRPr="00C25669" w:rsidRDefault="0004058D" w:rsidP="00A87E1D">
            <w:pPr>
              <w:pStyle w:val="TAC"/>
              <w:rPr>
                <w:ins w:id="345" w:author="Runsen, Samsung" w:date="2023-11-16T08:43:00Z"/>
                <w:rFonts w:eastAsia="宋体"/>
                <w:lang w:eastAsia="zh-CN"/>
              </w:rPr>
            </w:pPr>
            <w:ins w:id="346" w:author="Runsen, Samsung" w:date="2023-11-16T08:43: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04058D" w:rsidRPr="00C25669" w14:paraId="13B3610A" w14:textId="77777777" w:rsidTr="00A87E1D">
        <w:trPr>
          <w:ins w:id="347" w:author="Runsen, Samsung" w:date="2023-11-16T08:43:00Z"/>
        </w:trPr>
        <w:tc>
          <w:tcPr>
            <w:tcW w:w="1813" w:type="dxa"/>
            <w:vMerge/>
            <w:shd w:val="clear" w:color="auto" w:fill="auto"/>
            <w:vAlign w:val="center"/>
          </w:tcPr>
          <w:p w14:paraId="324735A7" w14:textId="77777777" w:rsidR="0004058D" w:rsidRPr="00C25669" w:rsidRDefault="0004058D" w:rsidP="00A87E1D">
            <w:pPr>
              <w:pStyle w:val="TAL"/>
              <w:rPr>
                <w:ins w:id="348" w:author="Runsen, Samsung" w:date="2023-11-16T08:43:00Z"/>
                <w:rFonts w:eastAsia="宋体"/>
              </w:rPr>
            </w:pPr>
          </w:p>
        </w:tc>
        <w:tc>
          <w:tcPr>
            <w:tcW w:w="1827" w:type="dxa"/>
            <w:gridSpan w:val="3"/>
            <w:vMerge/>
            <w:shd w:val="clear" w:color="auto" w:fill="auto"/>
            <w:vAlign w:val="center"/>
          </w:tcPr>
          <w:p w14:paraId="70E21DC2" w14:textId="77777777" w:rsidR="0004058D" w:rsidRPr="00C25669" w:rsidRDefault="0004058D" w:rsidP="00A87E1D">
            <w:pPr>
              <w:pStyle w:val="TAL"/>
              <w:rPr>
                <w:ins w:id="349" w:author="Runsen, Samsung" w:date="2023-11-16T08:43:00Z"/>
                <w:rFonts w:eastAsia="宋体"/>
              </w:rPr>
            </w:pPr>
          </w:p>
        </w:tc>
        <w:tc>
          <w:tcPr>
            <w:tcW w:w="1827" w:type="dxa"/>
            <w:shd w:val="clear" w:color="auto" w:fill="auto"/>
            <w:vAlign w:val="center"/>
          </w:tcPr>
          <w:p w14:paraId="2D9C905E" w14:textId="77777777" w:rsidR="0004058D" w:rsidRDefault="0004058D" w:rsidP="00A87E1D">
            <w:pPr>
              <w:pStyle w:val="TAL"/>
              <w:rPr>
                <w:ins w:id="350" w:author="Runsen, Samsung" w:date="2023-11-16T08:43:00Z"/>
                <w:rFonts w:eastAsia="宋体"/>
              </w:rPr>
            </w:pPr>
            <w:ins w:id="351" w:author="Runsen, Samsung" w:date="2023-11-16T08:43:00Z">
              <w:r>
                <w:rPr>
                  <w:rFonts w:eastAsia="宋体"/>
                </w:rPr>
                <w:t>QCL Type</w:t>
              </w:r>
            </w:ins>
          </w:p>
        </w:tc>
        <w:tc>
          <w:tcPr>
            <w:tcW w:w="802" w:type="dxa"/>
            <w:shd w:val="clear" w:color="auto" w:fill="auto"/>
            <w:vAlign w:val="center"/>
          </w:tcPr>
          <w:p w14:paraId="6A5B2769" w14:textId="77777777" w:rsidR="0004058D" w:rsidRPr="00C25669" w:rsidRDefault="0004058D" w:rsidP="00A87E1D">
            <w:pPr>
              <w:pStyle w:val="TAC"/>
              <w:rPr>
                <w:ins w:id="352" w:author="Runsen, Samsung" w:date="2023-11-16T08:43:00Z"/>
                <w:rFonts w:eastAsia="宋体"/>
              </w:rPr>
            </w:pPr>
          </w:p>
        </w:tc>
        <w:tc>
          <w:tcPr>
            <w:tcW w:w="1676" w:type="dxa"/>
            <w:gridSpan w:val="2"/>
            <w:shd w:val="clear" w:color="auto" w:fill="auto"/>
            <w:vAlign w:val="center"/>
          </w:tcPr>
          <w:p w14:paraId="4603C900" w14:textId="77777777" w:rsidR="0004058D" w:rsidRPr="00C25669" w:rsidRDefault="0004058D" w:rsidP="00A87E1D">
            <w:pPr>
              <w:pStyle w:val="TAC"/>
              <w:rPr>
                <w:ins w:id="353" w:author="Runsen, Samsung" w:date="2023-11-16T08:43:00Z"/>
                <w:rFonts w:eastAsia="宋体"/>
                <w:lang w:eastAsia="zh-CN"/>
              </w:rPr>
            </w:pPr>
            <w:ins w:id="354" w:author="Runsen, Samsung" w:date="2023-11-16T08:43:00Z">
              <w:r>
                <w:rPr>
                  <w:rFonts w:eastAsia="宋体"/>
                  <w:lang w:eastAsia="zh-CN"/>
                </w:rPr>
                <w:t>N/A</w:t>
              </w:r>
            </w:ins>
          </w:p>
        </w:tc>
        <w:tc>
          <w:tcPr>
            <w:tcW w:w="1676" w:type="dxa"/>
            <w:shd w:val="clear" w:color="auto" w:fill="auto"/>
            <w:vAlign w:val="center"/>
          </w:tcPr>
          <w:p w14:paraId="1A42E762" w14:textId="77777777" w:rsidR="0004058D" w:rsidRPr="00C25669" w:rsidRDefault="0004058D" w:rsidP="00A87E1D">
            <w:pPr>
              <w:pStyle w:val="TAC"/>
              <w:rPr>
                <w:ins w:id="355" w:author="Runsen, Samsung" w:date="2023-11-16T08:43:00Z"/>
                <w:rFonts w:eastAsia="宋体"/>
                <w:lang w:eastAsia="zh-CN"/>
              </w:rPr>
            </w:pPr>
            <w:ins w:id="356" w:author="Runsen, Samsung" w:date="2023-11-16T08:43:00Z">
              <w:r>
                <w:rPr>
                  <w:rFonts w:eastAsia="宋体"/>
                  <w:lang w:eastAsia="zh-CN"/>
                </w:rPr>
                <w:t>Type A</w:t>
              </w:r>
            </w:ins>
          </w:p>
        </w:tc>
      </w:tr>
      <w:tr w:rsidR="0004058D" w:rsidRPr="00C25669" w14:paraId="393BA6BE" w14:textId="77777777" w:rsidTr="00A87E1D">
        <w:trPr>
          <w:ins w:id="357" w:author="Runsen, Samsung" w:date="2023-11-16T08:43:00Z"/>
        </w:trPr>
        <w:tc>
          <w:tcPr>
            <w:tcW w:w="1813" w:type="dxa"/>
            <w:vMerge/>
            <w:shd w:val="clear" w:color="auto" w:fill="auto"/>
            <w:vAlign w:val="center"/>
          </w:tcPr>
          <w:p w14:paraId="639E6637" w14:textId="77777777" w:rsidR="0004058D" w:rsidRPr="00C25669" w:rsidRDefault="0004058D" w:rsidP="00A87E1D">
            <w:pPr>
              <w:pStyle w:val="TAL"/>
              <w:rPr>
                <w:ins w:id="358" w:author="Runsen, Samsung" w:date="2023-11-16T08:43:00Z"/>
                <w:rFonts w:eastAsia="宋体"/>
              </w:rPr>
            </w:pPr>
          </w:p>
        </w:tc>
        <w:tc>
          <w:tcPr>
            <w:tcW w:w="1827" w:type="dxa"/>
            <w:gridSpan w:val="3"/>
            <w:vMerge w:val="restart"/>
            <w:shd w:val="clear" w:color="auto" w:fill="auto"/>
            <w:vAlign w:val="center"/>
          </w:tcPr>
          <w:p w14:paraId="4EC444EA" w14:textId="77777777" w:rsidR="0004058D" w:rsidRPr="00C25669" w:rsidRDefault="0004058D" w:rsidP="00A87E1D">
            <w:pPr>
              <w:pStyle w:val="TAL"/>
              <w:rPr>
                <w:ins w:id="359" w:author="Runsen, Samsung" w:date="2023-11-16T08:43:00Z"/>
                <w:rFonts w:eastAsia="宋体"/>
              </w:rPr>
            </w:pPr>
            <w:ins w:id="360" w:author="Runsen, Samsung" w:date="2023-11-16T08:43:00Z">
              <w:r>
                <w:rPr>
                  <w:rFonts w:eastAsia="宋体"/>
                </w:rPr>
                <w:t>Type 2 QCL information</w:t>
              </w:r>
            </w:ins>
          </w:p>
        </w:tc>
        <w:tc>
          <w:tcPr>
            <w:tcW w:w="1827" w:type="dxa"/>
            <w:shd w:val="clear" w:color="auto" w:fill="auto"/>
            <w:vAlign w:val="center"/>
          </w:tcPr>
          <w:p w14:paraId="5A94A54A" w14:textId="77777777" w:rsidR="0004058D" w:rsidRDefault="0004058D" w:rsidP="00A87E1D">
            <w:pPr>
              <w:pStyle w:val="TAL"/>
              <w:rPr>
                <w:ins w:id="361" w:author="Runsen, Samsung" w:date="2023-11-16T08:43:00Z"/>
                <w:rFonts w:eastAsia="宋体"/>
              </w:rPr>
            </w:pPr>
            <w:ins w:id="362" w:author="Runsen, Samsung" w:date="2023-11-16T08:43:00Z">
              <w:r>
                <w:rPr>
                  <w:rFonts w:eastAsia="宋体"/>
                </w:rPr>
                <w:t>CSI-RS resource</w:t>
              </w:r>
            </w:ins>
          </w:p>
        </w:tc>
        <w:tc>
          <w:tcPr>
            <w:tcW w:w="802" w:type="dxa"/>
            <w:shd w:val="clear" w:color="auto" w:fill="auto"/>
            <w:vAlign w:val="center"/>
          </w:tcPr>
          <w:p w14:paraId="1395F163" w14:textId="77777777" w:rsidR="0004058D" w:rsidRPr="00C25669" w:rsidRDefault="0004058D" w:rsidP="00A87E1D">
            <w:pPr>
              <w:pStyle w:val="TAC"/>
              <w:rPr>
                <w:ins w:id="363" w:author="Runsen, Samsung" w:date="2023-11-16T08:43:00Z"/>
                <w:rFonts w:eastAsia="宋体"/>
              </w:rPr>
            </w:pPr>
          </w:p>
        </w:tc>
        <w:tc>
          <w:tcPr>
            <w:tcW w:w="1676" w:type="dxa"/>
            <w:gridSpan w:val="2"/>
            <w:shd w:val="clear" w:color="auto" w:fill="auto"/>
            <w:vAlign w:val="center"/>
          </w:tcPr>
          <w:p w14:paraId="7A5A0CD9" w14:textId="77777777" w:rsidR="0004058D" w:rsidRPr="00C25669" w:rsidRDefault="0004058D" w:rsidP="00A87E1D">
            <w:pPr>
              <w:pStyle w:val="TAC"/>
              <w:rPr>
                <w:ins w:id="364" w:author="Runsen, Samsung" w:date="2023-11-16T08:43:00Z"/>
                <w:rFonts w:eastAsia="宋体"/>
                <w:lang w:eastAsia="zh-CN"/>
              </w:rPr>
            </w:pPr>
            <w:ins w:id="365" w:author="Runsen, Samsung" w:date="2023-11-16T08:43:00Z">
              <w:r>
                <w:rPr>
                  <w:rFonts w:eastAsia="宋体"/>
                  <w:lang w:eastAsia="zh-CN"/>
                </w:rPr>
                <w:t>N/A</w:t>
              </w:r>
            </w:ins>
          </w:p>
        </w:tc>
        <w:tc>
          <w:tcPr>
            <w:tcW w:w="1676" w:type="dxa"/>
            <w:shd w:val="clear" w:color="auto" w:fill="auto"/>
            <w:vAlign w:val="center"/>
          </w:tcPr>
          <w:p w14:paraId="6BABCF46" w14:textId="77777777" w:rsidR="0004058D" w:rsidRPr="00C25669" w:rsidRDefault="0004058D" w:rsidP="00A87E1D">
            <w:pPr>
              <w:pStyle w:val="TAC"/>
              <w:rPr>
                <w:ins w:id="366" w:author="Runsen, Samsung" w:date="2023-11-16T08:43:00Z"/>
                <w:rFonts w:eastAsia="宋体"/>
                <w:lang w:eastAsia="zh-CN"/>
              </w:rPr>
            </w:pPr>
            <w:ins w:id="367" w:author="Runsen, Samsung" w:date="2023-11-16T08:43:00Z">
              <w:r>
                <w:rPr>
                  <w:rFonts w:eastAsia="宋体"/>
                  <w:lang w:eastAsia="zh-CN"/>
                </w:rPr>
                <w:t>N/A</w:t>
              </w:r>
            </w:ins>
          </w:p>
        </w:tc>
      </w:tr>
      <w:tr w:rsidR="0004058D" w:rsidRPr="00C25669" w14:paraId="72E9F917" w14:textId="77777777" w:rsidTr="00A87E1D">
        <w:trPr>
          <w:ins w:id="368" w:author="Runsen, Samsung" w:date="2023-11-16T08:43:00Z"/>
        </w:trPr>
        <w:tc>
          <w:tcPr>
            <w:tcW w:w="1813" w:type="dxa"/>
            <w:vMerge/>
            <w:shd w:val="clear" w:color="auto" w:fill="auto"/>
            <w:vAlign w:val="center"/>
          </w:tcPr>
          <w:p w14:paraId="407899AB" w14:textId="77777777" w:rsidR="0004058D" w:rsidRPr="00C25669" w:rsidRDefault="0004058D" w:rsidP="00A87E1D">
            <w:pPr>
              <w:pStyle w:val="TAL"/>
              <w:rPr>
                <w:ins w:id="369" w:author="Runsen, Samsung" w:date="2023-11-16T08:43:00Z"/>
                <w:rFonts w:eastAsia="宋体"/>
              </w:rPr>
            </w:pPr>
          </w:p>
        </w:tc>
        <w:tc>
          <w:tcPr>
            <w:tcW w:w="1827" w:type="dxa"/>
            <w:gridSpan w:val="3"/>
            <w:vMerge/>
            <w:shd w:val="clear" w:color="auto" w:fill="auto"/>
            <w:vAlign w:val="center"/>
          </w:tcPr>
          <w:p w14:paraId="6DAC1C5F" w14:textId="77777777" w:rsidR="0004058D" w:rsidRPr="00C25669" w:rsidRDefault="0004058D" w:rsidP="00A87E1D">
            <w:pPr>
              <w:pStyle w:val="TAL"/>
              <w:rPr>
                <w:ins w:id="370" w:author="Runsen, Samsung" w:date="2023-11-16T08:43:00Z"/>
                <w:rFonts w:eastAsia="宋体"/>
              </w:rPr>
            </w:pPr>
          </w:p>
        </w:tc>
        <w:tc>
          <w:tcPr>
            <w:tcW w:w="1827" w:type="dxa"/>
            <w:shd w:val="clear" w:color="auto" w:fill="auto"/>
            <w:vAlign w:val="center"/>
          </w:tcPr>
          <w:p w14:paraId="7EC94DE3" w14:textId="77777777" w:rsidR="0004058D" w:rsidRDefault="0004058D" w:rsidP="00A87E1D">
            <w:pPr>
              <w:pStyle w:val="TAL"/>
              <w:rPr>
                <w:ins w:id="371" w:author="Runsen, Samsung" w:date="2023-11-16T08:43:00Z"/>
                <w:rFonts w:eastAsia="宋体"/>
              </w:rPr>
            </w:pPr>
            <w:ins w:id="372" w:author="Runsen, Samsung" w:date="2023-11-16T08:43:00Z">
              <w:r>
                <w:rPr>
                  <w:rFonts w:eastAsia="宋体"/>
                </w:rPr>
                <w:t>QCL Type</w:t>
              </w:r>
            </w:ins>
          </w:p>
        </w:tc>
        <w:tc>
          <w:tcPr>
            <w:tcW w:w="802" w:type="dxa"/>
            <w:shd w:val="clear" w:color="auto" w:fill="auto"/>
            <w:vAlign w:val="center"/>
          </w:tcPr>
          <w:p w14:paraId="0BBDF488" w14:textId="77777777" w:rsidR="0004058D" w:rsidRPr="00C25669" w:rsidRDefault="0004058D" w:rsidP="00A87E1D">
            <w:pPr>
              <w:pStyle w:val="TAC"/>
              <w:rPr>
                <w:ins w:id="373" w:author="Runsen, Samsung" w:date="2023-11-16T08:43:00Z"/>
                <w:rFonts w:eastAsia="宋体"/>
              </w:rPr>
            </w:pPr>
          </w:p>
        </w:tc>
        <w:tc>
          <w:tcPr>
            <w:tcW w:w="1676" w:type="dxa"/>
            <w:gridSpan w:val="2"/>
            <w:shd w:val="clear" w:color="auto" w:fill="auto"/>
            <w:vAlign w:val="center"/>
          </w:tcPr>
          <w:p w14:paraId="115AAAA6" w14:textId="77777777" w:rsidR="0004058D" w:rsidRPr="00C25669" w:rsidRDefault="0004058D" w:rsidP="00A87E1D">
            <w:pPr>
              <w:pStyle w:val="TAC"/>
              <w:rPr>
                <w:ins w:id="374" w:author="Runsen, Samsung" w:date="2023-11-16T08:43:00Z"/>
                <w:rFonts w:eastAsia="宋体"/>
                <w:lang w:eastAsia="zh-CN"/>
              </w:rPr>
            </w:pPr>
            <w:ins w:id="375" w:author="Runsen, Samsung" w:date="2023-11-16T08:43:00Z">
              <w:r>
                <w:rPr>
                  <w:rFonts w:eastAsia="宋体"/>
                  <w:lang w:eastAsia="zh-CN"/>
                </w:rPr>
                <w:t>N/A</w:t>
              </w:r>
            </w:ins>
          </w:p>
        </w:tc>
        <w:tc>
          <w:tcPr>
            <w:tcW w:w="1676" w:type="dxa"/>
            <w:shd w:val="clear" w:color="auto" w:fill="auto"/>
            <w:vAlign w:val="center"/>
          </w:tcPr>
          <w:p w14:paraId="5E516058" w14:textId="77777777" w:rsidR="0004058D" w:rsidRPr="00C25669" w:rsidRDefault="0004058D" w:rsidP="00A87E1D">
            <w:pPr>
              <w:pStyle w:val="TAC"/>
              <w:rPr>
                <w:ins w:id="376" w:author="Runsen, Samsung" w:date="2023-11-16T08:43:00Z"/>
                <w:rFonts w:eastAsia="宋体"/>
                <w:lang w:eastAsia="zh-CN"/>
              </w:rPr>
            </w:pPr>
            <w:ins w:id="377" w:author="Runsen, Samsung" w:date="2023-11-16T08:43:00Z">
              <w:r>
                <w:rPr>
                  <w:rFonts w:eastAsia="宋体"/>
                  <w:lang w:eastAsia="zh-CN"/>
                </w:rPr>
                <w:t>N/A</w:t>
              </w:r>
            </w:ins>
          </w:p>
        </w:tc>
      </w:tr>
      <w:tr w:rsidR="0004058D" w:rsidRPr="00C25669" w14:paraId="3C76ECC0" w14:textId="77777777" w:rsidTr="00A87E1D">
        <w:trPr>
          <w:ins w:id="378" w:author="Runsen, Samsung" w:date="2023-11-16T08:43:00Z"/>
        </w:trPr>
        <w:tc>
          <w:tcPr>
            <w:tcW w:w="5467" w:type="dxa"/>
            <w:gridSpan w:val="5"/>
            <w:shd w:val="clear" w:color="auto" w:fill="auto"/>
            <w:vAlign w:val="center"/>
          </w:tcPr>
          <w:p w14:paraId="1505E17E" w14:textId="77777777" w:rsidR="0004058D" w:rsidRDefault="0004058D" w:rsidP="00A87E1D">
            <w:pPr>
              <w:pStyle w:val="TAL"/>
              <w:rPr>
                <w:ins w:id="379" w:author="Runsen, Samsung" w:date="2023-11-16T08:43:00Z"/>
                <w:rFonts w:eastAsia="宋体"/>
                <w:lang w:eastAsia="zh-CN"/>
              </w:rPr>
            </w:pPr>
            <w:ins w:id="380" w:author="Runsen, Samsung" w:date="2023-11-16T08:43:00Z">
              <w:r>
                <w:rPr>
                  <w:rFonts w:eastAsia="宋体"/>
                  <w:lang w:eastAsia="zh-CN"/>
                </w:rPr>
                <w:t>Resource allocation</w:t>
              </w:r>
            </w:ins>
          </w:p>
        </w:tc>
        <w:tc>
          <w:tcPr>
            <w:tcW w:w="802" w:type="dxa"/>
            <w:shd w:val="clear" w:color="auto" w:fill="auto"/>
            <w:vAlign w:val="center"/>
          </w:tcPr>
          <w:p w14:paraId="1DA85540" w14:textId="77777777" w:rsidR="0004058D" w:rsidRPr="00C25669" w:rsidRDefault="0004058D" w:rsidP="00A87E1D">
            <w:pPr>
              <w:pStyle w:val="TAC"/>
              <w:rPr>
                <w:ins w:id="381" w:author="Runsen, Samsung" w:date="2023-11-16T08:43:00Z"/>
                <w:rFonts w:eastAsia="宋体"/>
              </w:rPr>
            </w:pPr>
          </w:p>
        </w:tc>
        <w:tc>
          <w:tcPr>
            <w:tcW w:w="3352" w:type="dxa"/>
            <w:gridSpan w:val="3"/>
            <w:shd w:val="clear" w:color="auto" w:fill="auto"/>
            <w:vAlign w:val="center"/>
          </w:tcPr>
          <w:p w14:paraId="5DDB2DBF" w14:textId="77777777" w:rsidR="0004058D" w:rsidRDefault="0004058D" w:rsidP="00A87E1D">
            <w:pPr>
              <w:pStyle w:val="TAC"/>
              <w:rPr>
                <w:ins w:id="382" w:author="Runsen, Samsung" w:date="2023-11-16T08:43:00Z"/>
                <w:rFonts w:eastAsia="宋体"/>
                <w:lang w:eastAsia="zh-CN"/>
              </w:rPr>
            </w:pPr>
            <w:ins w:id="383" w:author="Runsen, Samsung" w:date="2023-11-16T08:43:00Z">
              <w:r>
                <w:rPr>
                  <w:rFonts w:eastAsia="宋体" w:hint="eastAsia"/>
                  <w:lang w:eastAsia="zh-CN"/>
                </w:rPr>
                <w:t>F</w:t>
              </w:r>
              <w:r>
                <w:rPr>
                  <w:rFonts w:eastAsia="宋体"/>
                  <w:lang w:eastAsia="zh-CN"/>
                </w:rPr>
                <w:t>ull-overlapping</w:t>
              </w:r>
            </w:ins>
          </w:p>
        </w:tc>
      </w:tr>
      <w:tr w:rsidR="0004058D" w:rsidRPr="00C25669" w14:paraId="4A9516AD" w14:textId="77777777" w:rsidTr="00A87E1D">
        <w:trPr>
          <w:ins w:id="384" w:author="Runsen, Samsung" w:date="2023-11-16T08:43:00Z"/>
        </w:trPr>
        <w:tc>
          <w:tcPr>
            <w:tcW w:w="5467" w:type="dxa"/>
            <w:gridSpan w:val="5"/>
            <w:shd w:val="clear" w:color="auto" w:fill="auto"/>
            <w:vAlign w:val="center"/>
          </w:tcPr>
          <w:p w14:paraId="39655EF6" w14:textId="77777777" w:rsidR="0004058D" w:rsidRDefault="0004058D" w:rsidP="00A87E1D">
            <w:pPr>
              <w:pStyle w:val="TAL"/>
              <w:rPr>
                <w:ins w:id="385" w:author="Runsen, Samsung" w:date="2023-11-16T08:43:00Z"/>
                <w:rFonts w:eastAsia="宋体"/>
                <w:lang w:eastAsia="zh-CN"/>
              </w:rPr>
            </w:pPr>
            <w:ins w:id="386" w:author="Runsen, Samsung" w:date="2023-11-16T08:43: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00F8DBB6" w14:textId="77777777" w:rsidR="0004058D" w:rsidRPr="00C25669" w:rsidRDefault="0004058D" w:rsidP="00A87E1D">
            <w:pPr>
              <w:pStyle w:val="TAC"/>
              <w:rPr>
                <w:ins w:id="387" w:author="Runsen, Samsung" w:date="2023-11-16T08:43:00Z"/>
                <w:rFonts w:eastAsia="宋体"/>
              </w:rPr>
            </w:pPr>
            <w:ins w:id="388" w:author="Runsen, Samsung" w:date="2023-11-16T08:43:00Z">
              <w:r>
                <w:rPr>
                  <w:rFonts w:eastAsia="宋体"/>
                  <w:lang w:val="en-US"/>
                </w:rPr>
                <w:t>us</w:t>
              </w:r>
            </w:ins>
          </w:p>
        </w:tc>
        <w:tc>
          <w:tcPr>
            <w:tcW w:w="3352" w:type="dxa"/>
            <w:gridSpan w:val="3"/>
            <w:shd w:val="clear" w:color="auto" w:fill="auto"/>
            <w:vAlign w:val="center"/>
          </w:tcPr>
          <w:p w14:paraId="66118E83" w14:textId="77777777" w:rsidR="0004058D" w:rsidRDefault="0004058D" w:rsidP="00A87E1D">
            <w:pPr>
              <w:pStyle w:val="TAC"/>
              <w:rPr>
                <w:ins w:id="389" w:author="Runsen, Samsung" w:date="2023-11-16T08:43:00Z"/>
                <w:rFonts w:eastAsia="宋体"/>
                <w:lang w:eastAsia="zh-CN"/>
              </w:rPr>
            </w:pPr>
            <w:ins w:id="390" w:author="Runsen, Samsung" w:date="2023-11-16T08:43:00Z">
              <w:r>
                <w:rPr>
                  <w:rFonts w:eastAsia="宋体"/>
                  <w:lang w:eastAsia="zh-CN"/>
                </w:rPr>
                <w:t>0</w:t>
              </w:r>
            </w:ins>
          </w:p>
        </w:tc>
      </w:tr>
      <w:tr w:rsidR="0004058D" w:rsidRPr="00C25669" w14:paraId="7B619E5A" w14:textId="77777777" w:rsidTr="00A87E1D">
        <w:trPr>
          <w:ins w:id="391" w:author="Runsen, Samsung" w:date="2023-11-16T08:43:00Z"/>
        </w:trPr>
        <w:tc>
          <w:tcPr>
            <w:tcW w:w="5467" w:type="dxa"/>
            <w:gridSpan w:val="5"/>
            <w:shd w:val="clear" w:color="auto" w:fill="auto"/>
            <w:vAlign w:val="center"/>
          </w:tcPr>
          <w:p w14:paraId="5493BD0B" w14:textId="77777777" w:rsidR="0004058D" w:rsidRDefault="0004058D" w:rsidP="00A87E1D">
            <w:pPr>
              <w:pStyle w:val="TAL"/>
              <w:rPr>
                <w:ins w:id="392" w:author="Runsen, Samsung" w:date="2023-11-16T08:43:00Z"/>
                <w:rFonts w:eastAsia="宋体"/>
                <w:lang w:eastAsia="zh-CN"/>
              </w:rPr>
            </w:pPr>
            <w:ins w:id="393" w:author="Runsen, Samsung" w:date="2023-11-16T08:43:00Z">
              <w:r w:rsidRPr="00162C62">
                <w:rPr>
                  <w:rFonts w:eastAsia="宋体"/>
                  <w:lang w:val="en-US"/>
                </w:rPr>
                <w:t xml:space="preserve">Frequency offset </w:t>
              </w:r>
              <w:r>
                <w:rPr>
                  <w:rFonts w:eastAsia="宋体"/>
                  <w:lang w:val="en-US"/>
                </w:rPr>
                <w:t xml:space="preserve">of </w:t>
              </w:r>
              <w:r w:rsidRPr="00162C62">
                <w:rPr>
                  <w:rFonts w:eastAsia="宋体"/>
                  <w:lang w:val="en-US"/>
                </w:rPr>
                <w:t xml:space="preserve">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shd w:val="clear" w:color="auto" w:fill="auto"/>
            <w:vAlign w:val="center"/>
          </w:tcPr>
          <w:p w14:paraId="42C832CD" w14:textId="77777777" w:rsidR="0004058D" w:rsidRPr="00C25669" w:rsidRDefault="0004058D" w:rsidP="00A87E1D">
            <w:pPr>
              <w:pStyle w:val="TAC"/>
              <w:rPr>
                <w:ins w:id="394" w:author="Runsen, Samsung" w:date="2023-11-16T08:43:00Z"/>
                <w:rFonts w:eastAsia="宋体"/>
              </w:rPr>
            </w:pPr>
            <w:ins w:id="395" w:author="Runsen, Samsung" w:date="2023-11-16T08:43:00Z">
              <w:r>
                <w:rPr>
                  <w:rFonts w:eastAsia="宋体"/>
                </w:rPr>
                <w:t>Hz</w:t>
              </w:r>
            </w:ins>
          </w:p>
        </w:tc>
        <w:tc>
          <w:tcPr>
            <w:tcW w:w="3352" w:type="dxa"/>
            <w:gridSpan w:val="3"/>
            <w:shd w:val="clear" w:color="auto" w:fill="auto"/>
            <w:vAlign w:val="center"/>
          </w:tcPr>
          <w:p w14:paraId="1551BA37" w14:textId="77777777" w:rsidR="0004058D" w:rsidRDefault="0004058D" w:rsidP="00A87E1D">
            <w:pPr>
              <w:pStyle w:val="TAC"/>
              <w:rPr>
                <w:ins w:id="396" w:author="Runsen, Samsung" w:date="2023-11-16T08:43:00Z"/>
                <w:rFonts w:eastAsia="宋体"/>
                <w:lang w:eastAsia="zh-CN"/>
              </w:rPr>
            </w:pPr>
            <w:ins w:id="397" w:author="Runsen, Samsung" w:date="2023-11-16T08:43:00Z">
              <w:r>
                <w:rPr>
                  <w:rFonts w:eastAsia="宋体"/>
                </w:rPr>
                <w:t>0</w:t>
              </w:r>
            </w:ins>
          </w:p>
        </w:tc>
      </w:tr>
      <w:tr w:rsidR="0004058D" w:rsidRPr="00C25669" w14:paraId="71CC0372" w14:textId="77777777" w:rsidTr="00A87E1D">
        <w:trPr>
          <w:ins w:id="398" w:author="Runsen, Samsung" w:date="2023-11-16T08:43: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04E2BF" w14:textId="77777777" w:rsidR="0004058D" w:rsidRPr="007733F2" w:rsidRDefault="0004058D" w:rsidP="00A87E1D">
            <w:pPr>
              <w:pStyle w:val="TAL"/>
              <w:rPr>
                <w:ins w:id="399" w:author="Runsen, Samsung" w:date="2023-11-16T08:43:00Z"/>
                <w:rFonts w:eastAsia="宋体"/>
                <w:lang w:val="en-US"/>
              </w:rPr>
            </w:pPr>
            <w:ins w:id="400" w:author="Runsen, Samsung" w:date="2023-11-16T08:43:00Z">
              <w:r w:rsidRPr="007733F2">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7BA390" w14:textId="77777777" w:rsidR="0004058D" w:rsidRPr="007733F2" w:rsidRDefault="0004058D" w:rsidP="00A87E1D">
            <w:pPr>
              <w:pStyle w:val="TAC"/>
              <w:rPr>
                <w:ins w:id="401"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3E8D9F" w14:textId="77777777" w:rsidR="0004058D" w:rsidRPr="007733F2" w:rsidRDefault="0004058D" w:rsidP="00A87E1D">
            <w:pPr>
              <w:pStyle w:val="TAC"/>
              <w:rPr>
                <w:ins w:id="402" w:author="Runsen, Samsung" w:date="2023-11-16T08:43:00Z"/>
                <w:rFonts w:eastAsia="宋体"/>
              </w:rPr>
            </w:pPr>
            <w:ins w:id="403" w:author="Runsen, Samsung" w:date="2023-11-16T08:43:00Z">
              <w:r w:rsidRPr="007733F2">
                <w:rPr>
                  <w:rFonts w:eastAsia="宋体"/>
                </w:rPr>
                <w:t xml:space="preserve">4 </w:t>
              </w:r>
            </w:ins>
          </w:p>
        </w:tc>
      </w:tr>
      <w:tr w:rsidR="0004058D" w:rsidRPr="00C25669" w14:paraId="07FDD762" w14:textId="77777777" w:rsidTr="00A87E1D">
        <w:trPr>
          <w:ins w:id="404" w:author="Runsen, Samsung" w:date="2023-11-16T08:43:00Z"/>
        </w:trPr>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AD21D4" w14:textId="77777777" w:rsidR="0004058D" w:rsidRPr="00C25669" w:rsidRDefault="0004058D" w:rsidP="00A87E1D">
            <w:pPr>
              <w:pStyle w:val="TAL"/>
              <w:rPr>
                <w:ins w:id="405" w:author="Runsen, Samsung" w:date="2023-11-16T08:43:00Z"/>
                <w:rFonts w:eastAsia="宋体"/>
                <w:lang w:val="en-US"/>
              </w:rPr>
            </w:pPr>
            <w:ins w:id="406" w:author="Runsen, Samsung" w:date="2023-11-16T08:43:00Z">
              <w:r w:rsidRPr="00C25669">
                <w:rPr>
                  <w:rFonts w:eastAsia="宋体"/>
                </w:rPr>
                <w:lastRenderedPageBreak/>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F78DC5" w14:textId="77777777" w:rsidR="0004058D" w:rsidRPr="00C25669" w:rsidRDefault="0004058D" w:rsidP="00A87E1D">
            <w:pPr>
              <w:pStyle w:val="TAC"/>
              <w:rPr>
                <w:ins w:id="407"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68A8C" w14:textId="77777777" w:rsidR="0004058D" w:rsidRPr="00C25669" w:rsidRDefault="0004058D" w:rsidP="00A87E1D">
            <w:pPr>
              <w:pStyle w:val="TAC"/>
              <w:rPr>
                <w:ins w:id="408" w:author="Runsen, Samsung" w:date="2023-11-16T08:43:00Z"/>
                <w:rFonts w:eastAsia="宋体"/>
                <w:lang w:eastAsia="zh-CN"/>
              </w:rPr>
            </w:pPr>
            <w:ins w:id="409" w:author="Runsen, Samsung" w:date="2023-11-16T08:43:00Z">
              <w:r w:rsidRPr="00C25669">
                <w:rPr>
                  <w:rFonts w:eastAsia="宋体" w:hint="eastAsia"/>
                  <w:lang w:eastAsia="zh-CN"/>
                </w:rPr>
                <w:t>2</w:t>
              </w:r>
            </w:ins>
          </w:p>
        </w:tc>
      </w:tr>
      <w:tr w:rsidR="0004058D" w:rsidRPr="00C25669" w14:paraId="232ECF2A" w14:textId="77777777" w:rsidTr="00A87E1D">
        <w:trPr>
          <w:ins w:id="410" w:author="Runsen, Samsung" w:date="2023-11-16T08:43:00Z"/>
        </w:trPr>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303C78C2" w14:textId="77777777" w:rsidR="0004058D" w:rsidRPr="00C25669" w:rsidRDefault="0004058D" w:rsidP="00A87E1D">
            <w:pPr>
              <w:pStyle w:val="TAL"/>
              <w:rPr>
                <w:ins w:id="411" w:author="Runsen, Samsung" w:date="2023-11-16T08:43:00Z"/>
                <w:rFonts w:eastAsia="宋体"/>
              </w:rPr>
            </w:pPr>
            <w:ins w:id="412" w:author="Runsen, Samsung" w:date="2023-11-16T08:43:00Z">
              <w:r w:rsidRPr="00C25669">
                <w:rPr>
                  <w:rFonts w:eastAsia="宋体"/>
                </w:rPr>
                <w:t>ZP CSI-RS configuration</w:t>
              </w:r>
            </w:ins>
          </w:p>
          <w:p w14:paraId="1AF1801F" w14:textId="77777777" w:rsidR="0004058D" w:rsidRDefault="0004058D" w:rsidP="00A87E1D">
            <w:pPr>
              <w:pStyle w:val="TAL"/>
              <w:rPr>
                <w:ins w:id="413"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CCF057" w14:textId="77777777" w:rsidR="0004058D" w:rsidRDefault="0004058D" w:rsidP="00A87E1D">
            <w:pPr>
              <w:pStyle w:val="TAL"/>
              <w:rPr>
                <w:ins w:id="414" w:author="Runsen, Samsung" w:date="2023-11-16T08:43:00Z"/>
                <w:rFonts w:eastAsia="宋体"/>
              </w:rPr>
            </w:pPr>
            <w:ins w:id="415" w:author="Runsen, Samsung" w:date="2023-11-16T08:43:00Z">
              <w:r w:rsidRPr="00C25669">
                <w:rPr>
                  <w:rFonts w:eastAsia="宋体"/>
                </w:rPr>
                <w:t>CSI-RS resource</w:t>
              </w:r>
              <w:r w:rsidRPr="00C25669">
                <w:rPr>
                  <w:rFonts w:eastAsia="宋体" w:hint="eastAsia"/>
                </w:rPr>
                <w:t xml:space="preserve"> </w:t>
              </w:r>
              <w:r w:rsidRPr="00C25669">
                <w:rPr>
                  <w:rFonts w:eastAsia="宋体"/>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D1397" w14:textId="77777777" w:rsidR="0004058D" w:rsidRPr="00C25669" w:rsidRDefault="0004058D" w:rsidP="00A87E1D">
            <w:pPr>
              <w:pStyle w:val="TAL"/>
              <w:rPr>
                <w:ins w:id="416"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558DD4" w14:textId="77777777" w:rsidR="0004058D" w:rsidRDefault="0004058D" w:rsidP="00A87E1D">
            <w:pPr>
              <w:pStyle w:val="TAC"/>
              <w:rPr>
                <w:ins w:id="417" w:author="Runsen, Samsung" w:date="2023-11-16T08:43:00Z"/>
                <w:rFonts w:eastAsia="宋体"/>
                <w:lang w:eastAsia="zh-CN"/>
              </w:rPr>
            </w:pPr>
            <w:ins w:id="418" w:author="Runsen, Samsung" w:date="2023-11-16T08:43:00Z">
              <w:r w:rsidRPr="005527F0">
                <w:rPr>
                  <w:rFonts w:hint="eastAsia"/>
                  <w:lang w:eastAsia="ja-JP"/>
                </w:rPr>
                <w:t>P</w:t>
              </w:r>
              <w:r w:rsidRPr="00C25669">
                <w:rPr>
                  <w:rFonts w:eastAsia="宋体" w:hint="eastAsia"/>
                  <w:lang w:eastAsia="zh-CN"/>
                </w:rPr>
                <w:t>eriodic</w:t>
              </w:r>
            </w:ins>
          </w:p>
        </w:tc>
      </w:tr>
      <w:tr w:rsidR="0004058D" w:rsidRPr="00C25669" w14:paraId="59C24D9A" w14:textId="77777777" w:rsidTr="00A87E1D">
        <w:trPr>
          <w:ins w:id="419"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55CE4D3B" w14:textId="77777777" w:rsidR="0004058D" w:rsidRDefault="0004058D" w:rsidP="00A87E1D">
            <w:pPr>
              <w:pStyle w:val="TAL"/>
              <w:rPr>
                <w:ins w:id="420"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5BB81" w14:textId="77777777" w:rsidR="0004058D" w:rsidRDefault="0004058D" w:rsidP="00A87E1D">
            <w:pPr>
              <w:pStyle w:val="TAL"/>
              <w:rPr>
                <w:ins w:id="421" w:author="Runsen, Samsung" w:date="2023-11-16T08:43:00Z"/>
                <w:rFonts w:eastAsia="宋体"/>
              </w:rPr>
            </w:pPr>
            <w:ins w:id="422" w:author="Runsen, Samsung" w:date="2023-11-16T08:43:00Z">
              <w:r w:rsidRPr="00C25669">
                <w:rPr>
                  <w:rFonts w:eastAsia="宋体"/>
                </w:rPr>
                <w:t>Number of CSI-RS ports (</w:t>
              </w:r>
              <w:r w:rsidRPr="00C25669">
                <w:rPr>
                  <w:rFonts w:eastAsia="宋体"/>
                  <w:i/>
                </w:rPr>
                <w:t>X</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A7335B" w14:textId="77777777" w:rsidR="0004058D" w:rsidRPr="00C25669" w:rsidRDefault="0004058D" w:rsidP="00A87E1D">
            <w:pPr>
              <w:pStyle w:val="TAL"/>
              <w:rPr>
                <w:ins w:id="423"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A0EB0" w14:textId="77777777" w:rsidR="0004058D" w:rsidRDefault="0004058D" w:rsidP="00A87E1D">
            <w:pPr>
              <w:pStyle w:val="TAC"/>
              <w:rPr>
                <w:ins w:id="424" w:author="Runsen, Samsung" w:date="2023-11-16T08:43:00Z"/>
                <w:rFonts w:eastAsia="宋体"/>
                <w:lang w:eastAsia="zh-CN"/>
              </w:rPr>
            </w:pPr>
            <w:ins w:id="425" w:author="Runsen, Samsung" w:date="2023-11-16T08:43:00Z">
              <w:r w:rsidRPr="00C25669">
                <w:rPr>
                  <w:rFonts w:eastAsia="宋体" w:hint="eastAsia"/>
                  <w:lang w:eastAsia="zh-CN"/>
                </w:rPr>
                <w:t>4</w:t>
              </w:r>
            </w:ins>
          </w:p>
        </w:tc>
      </w:tr>
      <w:tr w:rsidR="0004058D" w:rsidRPr="00C25669" w14:paraId="35825FF3" w14:textId="77777777" w:rsidTr="00A87E1D">
        <w:trPr>
          <w:ins w:id="426"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0E27FAB8" w14:textId="77777777" w:rsidR="0004058D" w:rsidRDefault="0004058D" w:rsidP="00A87E1D">
            <w:pPr>
              <w:pStyle w:val="TAL"/>
              <w:rPr>
                <w:ins w:id="427"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CA1C4B" w14:textId="77777777" w:rsidR="0004058D" w:rsidRDefault="0004058D" w:rsidP="00A87E1D">
            <w:pPr>
              <w:pStyle w:val="TAL"/>
              <w:rPr>
                <w:ins w:id="428" w:author="Runsen, Samsung" w:date="2023-11-16T08:43:00Z"/>
                <w:rFonts w:eastAsia="宋体"/>
              </w:rPr>
            </w:pPr>
            <w:ins w:id="429" w:author="Runsen, Samsung" w:date="2023-11-16T08:43:00Z">
              <w:r w:rsidRPr="00C25669">
                <w:rPr>
                  <w:rFonts w:eastAsia="宋体"/>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AC2C9C" w14:textId="77777777" w:rsidR="0004058D" w:rsidRPr="00C25669" w:rsidRDefault="0004058D" w:rsidP="00A87E1D">
            <w:pPr>
              <w:pStyle w:val="TAL"/>
              <w:rPr>
                <w:ins w:id="430"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81B76" w14:textId="77777777" w:rsidR="0004058D" w:rsidRDefault="0004058D" w:rsidP="00A87E1D">
            <w:pPr>
              <w:pStyle w:val="TAC"/>
              <w:rPr>
                <w:ins w:id="431" w:author="Runsen, Samsung" w:date="2023-11-16T08:43:00Z"/>
                <w:rFonts w:eastAsia="宋体"/>
                <w:lang w:eastAsia="zh-CN"/>
              </w:rPr>
            </w:pPr>
            <w:ins w:id="432" w:author="Runsen, Samsung" w:date="2023-11-16T08:43:00Z">
              <w:r w:rsidRPr="00C25669">
                <w:rPr>
                  <w:rFonts w:eastAsia="宋体" w:hint="eastAsia"/>
                  <w:lang w:eastAsia="zh-CN"/>
                </w:rPr>
                <w:t>FD-CDM2</w:t>
              </w:r>
            </w:ins>
          </w:p>
        </w:tc>
      </w:tr>
      <w:tr w:rsidR="0004058D" w:rsidRPr="00C25669" w14:paraId="4D6C9305" w14:textId="77777777" w:rsidTr="00A87E1D">
        <w:trPr>
          <w:ins w:id="433"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65A7BE33" w14:textId="77777777" w:rsidR="0004058D" w:rsidRDefault="0004058D" w:rsidP="00A87E1D">
            <w:pPr>
              <w:pStyle w:val="TAL"/>
              <w:rPr>
                <w:ins w:id="434"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388AF5" w14:textId="77777777" w:rsidR="0004058D" w:rsidRDefault="0004058D" w:rsidP="00A87E1D">
            <w:pPr>
              <w:pStyle w:val="TAL"/>
              <w:rPr>
                <w:ins w:id="435" w:author="Runsen, Samsung" w:date="2023-11-16T08:43:00Z"/>
                <w:rFonts w:eastAsia="宋体"/>
              </w:rPr>
            </w:pPr>
            <w:ins w:id="436" w:author="Runsen, Samsung" w:date="2023-11-16T08:43:00Z">
              <w:r w:rsidRPr="00C25669">
                <w:rPr>
                  <w:rFonts w:eastAsia="宋体"/>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37D070" w14:textId="77777777" w:rsidR="0004058D" w:rsidRPr="00C25669" w:rsidRDefault="0004058D" w:rsidP="00A87E1D">
            <w:pPr>
              <w:pStyle w:val="TAL"/>
              <w:rPr>
                <w:ins w:id="437"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444734" w14:textId="77777777" w:rsidR="0004058D" w:rsidRDefault="0004058D" w:rsidP="00A87E1D">
            <w:pPr>
              <w:pStyle w:val="TAC"/>
              <w:rPr>
                <w:ins w:id="438" w:author="Runsen, Samsung" w:date="2023-11-16T08:43:00Z"/>
                <w:rFonts w:eastAsia="宋体"/>
                <w:lang w:eastAsia="zh-CN"/>
              </w:rPr>
            </w:pPr>
            <w:ins w:id="439" w:author="Runsen, Samsung" w:date="2023-11-16T08:43:00Z">
              <w:r w:rsidRPr="00C25669">
                <w:rPr>
                  <w:rFonts w:eastAsia="宋体" w:hint="eastAsia"/>
                  <w:lang w:eastAsia="zh-CN"/>
                </w:rPr>
                <w:t>1</w:t>
              </w:r>
            </w:ins>
          </w:p>
        </w:tc>
      </w:tr>
      <w:tr w:rsidR="0004058D" w:rsidRPr="00C25669" w14:paraId="4D0BD235" w14:textId="77777777" w:rsidTr="00A87E1D">
        <w:trPr>
          <w:ins w:id="440"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59510DB1" w14:textId="77777777" w:rsidR="0004058D" w:rsidRDefault="0004058D" w:rsidP="00A87E1D">
            <w:pPr>
              <w:pStyle w:val="TAL"/>
              <w:rPr>
                <w:ins w:id="441"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872834" w14:textId="77777777" w:rsidR="0004058D" w:rsidRDefault="0004058D" w:rsidP="00A87E1D">
            <w:pPr>
              <w:pStyle w:val="TAL"/>
              <w:rPr>
                <w:ins w:id="442" w:author="Runsen, Samsung" w:date="2023-11-16T08:43:00Z"/>
                <w:rFonts w:eastAsia="宋体"/>
              </w:rPr>
            </w:pPr>
            <w:ins w:id="443" w:author="Runsen, Samsung" w:date="2023-11-16T08:43:00Z">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1E11C1" w14:textId="77777777" w:rsidR="0004058D" w:rsidRPr="00C25669" w:rsidRDefault="0004058D" w:rsidP="00A87E1D">
            <w:pPr>
              <w:pStyle w:val="TAL"/>
              <w:rPr>
                <w:ins w:id="444"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C022B" w14:textId="77777777" w:rsidR="0004058D" w:rsidRDefault="0004058D" w:rsidP="00A87E1D">
            <w:pPr>
              <w:pStyle w:val="TAC"/>
              <w:rPr>
                <w:ins w:id="445" w:author="Runsen, Samsung" w:date="2023-11-16T08:43:00Z"/>
                <w:rFonts w:eastAsia="宋体"/>
                <w:lang w:eastAsia="zh-CN"/>
              </w:rPr>
            </w:pPr>
            <w:ins w:id="446" w:author="Runsen, Samsung" w:date="2023-11-16T08:43:00Z">
              <w:r>
                <w:rPr>
                  <w:lang w:eastAsia="zh-CN"/>
                </w:rPr>
                <w:t>Row 5,(4)</w:t>
              </w:r>
            </w:ins>
          </w:p>
        </w:tc>
      </w:tr>
      <w:tr w:rsidR="0004058D" w:rsidRPr="00C25669" w14:paraId="4078E751" w14:textId="77777777" w:rsidTr="00A87E1D">
        <w:trPr>
          <w:ins w:id="447"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598C29FF" w14:textId="77777777" w:rsidR="0004058D" w:rsidRDefault="0004058D" w:rsidP="00A87E1D">
            <w:pPr>
              <w:pStyle w:val="TAL"/>
              <w:rPr>
                <w:ins w:id="448"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34074E" w14:textId="77777777" w:rsidR="0004058D" w:rsidRDefault="0004058D" w:rsidP="00A87E1D">
            <w:pPr>
              <w:pStyle w:val="TAL"/>
              <w:rPr>
                <w:ins w:id="449" w:author="Runsen, Samsung" w:date="2023-11-16T08:43:00Z"/>
                <w:rFonts w:eastAsia="宋体"/>
              </w:rPr>
            </w:pPr>
            <w:ins w:id="450" w:author="Runsen, Samsung" w:date="2023-11-16T08:43:00Z">
              <w:r w:rsidRPr="00C25669">
                <w:rPr>
                  <w:rFonts w:eastAsia="宋体"/>
                </w:rPr>
                <w:t>First OFDM symbol in the PRB used for CSI-RS (l</w:t>
              </w:r>
              <w:r w:rsidRPr="00C25669">
                <w:rPr>
                  <w:rFonts w:eastAsia="宋体"/>
                  <w:vertAlign w:val="subscript"/>
                </w:rPr>
                <w:t>0</w:t>
              </w:r>
              <w:r w:rsidRPr="00C25669">
                <w:rPr>
                  <w:rFonts w:eastAsia="宋体"/>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093C36" w14:textId="77777777" w:rsidR="0004058D" w:rsidRPr="00C25669" w:rsidRDefault="0004058D" w:rsidP="00A87E1D">
            <w:pPr>
              <w:pStyle w:val="TAL"/>
              <w:rPr>
                <w:ins w:id="451" w:author="Runsen, Samsung" w:date="2023-11-16T08:43:00Z"/>
                <w:rFonts w:eastAsia="宋体"/>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7CDA5" w14:textId="77777777" w:rsidR="0004058D" w:rsidRDefault="0004058D" w:rsidP="00A87E1D">
            <w:pPr>
              <w:pStyle w:val="TAC"/>
              <w:rPr>
                <w:ins w:id="452" w:author="Runsen, Samsung" w:date="2023-11-16T08:43:00Z"/>
                <w:rFonts w:eastAsia="宋体"/>
                <w:lang w:eastAsia="zh-CN"/>
              </w:rPr>
            </w:pPr>
            <w:ins w:id="453" w:author="Runsen, Samsung" w:date="2023-11-16T08:43:00Z">
              <w:r w:rsidRPr="00C25669">
                <w:rPr>
                  <w:rFonts w:eastAsia="宋体" w:hint="eastAsia"/>
                  <w:lang w:eastAsia="zh-CN"/>
                </w:rPr>
                <w:t>(9)</w:t>
              </w:r>
            </w:ins>
          </w:p>
        </w:tc>
      </w:tr>
      <w:tr w:rsidR="0004058D" w:rsidRPr="00C25669" w14:paraId="74B4CAC0" w14:textId="77777777" w:rsidTr="00A87E1D">
        <w:trPr>
          <w:ins w:id="454" w:author="Runsen, Samsung" w:date="2023-11-16T08:43: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794EE6FD" w14:textId="77777777" w:rsidR="0004058D" w:rsidRDefault="0004058D" w:rsidP="00A87E1D">
            <w:pPr>
              <w:pStyle w:val="TAL"/>
              <w:rPr>
                <w:ins w:id="455"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3006C92" w14:textId="77777777" w:rsidR="0004058D" w:rsidRPr="00C25669" w:rsidRDefault="0004058D" w:rsidP="00A87E1D">
            <w:pPr>
              <w:widowControl w:val="0"/>
              <w:spacing w:after="0"/>
              <w:rPr>
                <w:ins w:id="456" w:author="Runsen, Samsung" w:date="2023-11-16T08:43:00Z"/>
                <w:rFonts w:ascii="Arial" w:eastAsia="宋体" w:hAnsi="Arial"/>
                <w:sz w:val="18"/>
              </w:rPr>
            </w:pPr>
            <w:ins w:id="457" w:author="Runsen, Samsung" w:date="2023-11-16T08:43:00Z">
              <w:r w:rsidRPr="00C25669">
                <w:rPr>
                  <w:rFonts w:ascii="Arial" w:eastAsia="宋体" w:hAnsi="Arial"/>
                  <w:sz w:val="18"/>
                </w:rPr>
                <w:t>CSI-RS</w:t>
              </w:r>
            </w:ins>
          </w:p>
          <w:p w14:paraId="22521633" w14:textId="77777777" w:rsidR="0004058D" w:rsidRDefault="0004058D" w:rsidP="00A87E1D">
            <w:pPr>
              <w:pStyle w:val="TAL"/>
              <w:rPr>
                <w:ins w:id="458" w:author="Runsen, Samsung" w:date="2023-11-16T08:43:00Z"/>
                <w:rFonts w:eastAsia="宋体"/>
              </w:rPr>
            </w:pPr>
            <w:ins w:id="459" w:author="Runsen, Samsung" w:date="2023-11-16T08:43:00Z">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2A715A" w14:textId="77777777" w:rsidR="0004058D" w:rsidRPr="00C25669" w:rsidRDefault="0004058D" w:rsidP="00A87E1D">
            <w:pPr>
              <w:pStyle w:val="TAL"/>
              <w:rPr>
                <w:ins w:id="460" w:author="Runsen, Samsung" w:date="2023-11-16T08:43:00Z"/>
                <w:rFonts w:eastAsia="宋体"/>
              </w:rPr>
            </w:pPr>
            <w:ins w:id="461" w:author="Runsen, Samsung" w:date="2023-11-16T08:43: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B66D4" w14:textId="77777777" w:rsidR="0004058D" w:rsidRDefault="0004058D" w:rsidP="00A87E1D">
            <w:pPr>
              <w:pStyle w:val="TAC"/>
              <w:rPr>
                <w:ins w:id="462" w:author="Runsen, Samsung" w:date="2023-11-16T08:43:00Z"/>
                <w:rFonts w:eastAsia="宋体"/>
                <w:lang w:eastAsia="zh-CN"/>
              </w:rPr>
            </w:pPr>
            <w:ins w:id="463" w:author="Runsen, Samsung" w:date="2023-11-16T08:43:00Z">
              <w:r w:rsidRPr="005527F0">
                <w:rPr>
                  <w:rFonts w:hint="eastAsia"/>
                  <w:lang w:eastAsia="ja-JP"/>
                </w:rPr>
                <w:t>5/1</w:t>
              </w:r>
            </w:ins>
          </w:p>
        </w:tc>
      </w:tr>
      <w:tr w:rsidR="0004058D" w:rsidRPr="00C25669" w14:paraId="74A63079" w14:textId="77777777" w:rsidTr="00A87E1D">
        <w:trPr>
          <w:ins w:id="464" w:author="Runsen, Samsung" w:date="2023-11-16T08:43:00Z"/>
        </w:trPr>
        <w:tc>
          <w:tcPr>
            <w:tcW w:w="2110" w:type="dxa"/>
            <w:gridSpan w:val="2"/>
            <w:vMerge w:val="restart"/>
            <w:tcBorders>
              <w:left w:val="single" w:sz="4" w:space="0" w:color="auto"/>
              <w:right w:val="single" w:sz="4" w:space="0" w:color="auto"/>
            </w:tcBorders>
            <w:shd w:val="clear" w:color="auto" w:fill="auto"/>
            <w:vAlign w:val="center"/>
          </w:tcPr>
          <w:p w14:paraId="56D30BC7" w14:textId="77777777" w:rsidR="0004058D" w:rsidRDefault="0004058D" w:rsidP="00A87E1D">
            <w:pPr>
              <w:pStyle w:val="TAL"/>
              <w:rPr>
                <w:ins w:id="465" w:author="Runsen, Samsung" w:date="2023-11-16T08:43:00Z"/>
                <w:rFonts w:eastAsia="宋体"/>
              </w:rPr>
            </w:pPr>
            <w:ins w:id="466" w:author="Runsen, Samsung" w:date="2023-11-16T08:43:00Z">
              <w:r w:rsidRPr="00C25669">
                <w:rPr>
                  <w:rFonts w:eastAsia="宋体"/>
                </w:rPr>
                <w:t>NZP CSI-RS for CSI acquisition</w:t>
              </w:r>
            </w:ins>
          </w:p>
          <w:p w14:paraId="7977BE03" w14:textId="77777777" w:rsidR="0004058D" w:rsidRDefault="0004058D" w:rsidP="00A87E1D">
            <w:pPr>
              <w:pStyle w:val="TAL"/>
              <w:rPr>
                <w:ins w:id="467"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C16870" w14:textId="77777777" w:rsidR="0004058D" w:rsidRPr="00C25669" w:rsidRDefault="0004058D" w:rsidP="00A87E1D">
            <w:pPr>
              <w:widowControl w:val="0"/>
              <w:spacing w:after="0"/>
              <w:rPr>
                <w:ins w:id="468" w:author="Runsen, Samsung" w:date="2023-11-16T08:43:00Z"/>
                <w:rFonts w:ascii="Arial" w:eastAsia="宋体" w:hAnsi="Arial"/>
                <w:sz w:val="18"/>
              </w:rPr>
            </w:pPr>
            <w:ins w:id="469" w:author="Runsen, Samsung" w:date="2023-11-16T08:43:00Z">
              <w:r w:rsidRPr="00C25669">
                <w:rPr>
                  <w:rFonts w:ascii="Arial" w:eastAsia="宋体" w:hAnsi="Arial"/>
                  <w:sz w:val="18"/>
                </w:rPr>
                <w:t>CSI-RS resource</w:t>
              </w:r>
              <w:r w:rsidRPr="00C25669">
                <w:rPr>
                  <w:rFonts w:ascii="Arial" w:eastAsia="宋体" w:hAnsi="Arial" w:hint="eastAsia"/>
                  <w:sz w:val="18"/>
                </w:rPr>
                <w:t xml:space="preserve"> </w:t>
              </w:r>
              <w:r>
                <w:rPr>
                  <w:rFonts w:ascii="Arial" w:eastAsia="宋体" w:hAnsi="Arial"/>
                  <w:sz w:val="18"/>
                </w:rPr>
                <w:t>ID</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D0412A" w14:textId="77777777" w:rsidR="0004058D" w:rsidRPr="00C25669" w:rsidRDefault="0004058D" w:rsidP="00A87E1D">
            <w:pPr>
              <w:pStyle w:val="TAL"/>
              <w:rPr>
                <w:ins w:id="470"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760D61C" w14:textId="77777777" w:rsidR="0004058D" w:rsidRPr="005527F0" w:rsidRDefault="0004058D" w:rsidP="00A87E1D">
            <w:pPr>
              <w:pStyle w:val="TAC"/>
              <w:rPr>
                <w:ins w:id="471" w:author="Runsen, Samsung" w:date="2023-11-16T08:43:00Z"/>
                <w:lang w:eastAsia="ja-JP"/>
              </w:rPr>
            </w:pPr>
            <w:ins w:id="472" w:author="Runsen, Samsung" w:date="2023-11-16T08:43:00Z">
              <w:r>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29F4C" w14:textId="77777777" w:rsidR="0004058D" w:rsidRPr="005527F0" w:rsidRDefault="0004058D" w:rsidP="00A87E1D">
            <w:pPr>
              <w:pStyle w:val="TAC"/>
              <w:rPr>
                <w:ins w:id="473" w:author="Runsen, Samsung" w:date="2023-11-16T08:43:00Z"/>
                <w:lang w:eastAsia="ja-JP"/>
              </w:rPr>
            </w:pPr>
            <w:ins w:id="474" w:author="Runsen, Samsung" w:date="2023-11-16T08:43:00Z">
              <w:r>
                <w:rPr>
                  <w:rFonts w:eastAsia="宋体"/>
                </w:rPr>
                <w:t>Resource #10</w:t>
              </w:r>
            </w:ins>
          </w:p>
        </w:tc>
      </w:tr>
      <w:tr w:rsidR="0004058D" w:rsidRPr="00C25669" w14:paraId="05BB7DDB" w14:textId="77777777" w:rsidTr="00A87E1D">
        <w:trPr>
          <w:ins w:id="475"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269E9A8E" w14:textId="77777777" w:rsidR="0004058D" w:rsidRDefault="0004058D" w:rsidP="00A87E1D">
            <w:pPr>
              <w:pStyle w:val="TAL"/>
              <w:rPr>
                <w:ins w:id="476"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9BF229" w14:textId="77777777" w:rsidR="0004058D" w:rsidRPr="00C25669" w:rsidRDefault="0004058D" w:rsidP="00A87E1D">
            <w:pPr>
              <w:widowControl w:val="0"/>
              <w:spacing w:after="0"/>
              <w:rPr>
                <w:ins w:id="477" w:author="Runsen, Samsung" w:date="2023-11-16T08:43:00Z"/>
                <w:rFonts w:ascii="Arial" w:eastAsia="宋体" w:hAnsi="Arial"/>
                <w:sz w:val="18"/>
              </w:rPr>
            </w:pPr>
            <w:ins w:id="478" w:author="Runsen, Samsung" w:date="2023-11-16T08:43:00Z">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2A5C7B0" w14:textId="77777777" w:rsidR="0004058D" w:rsidRPr="00C25669" w:rsidRDefault="0004058D" w:rsidP="00A87E1D">
            <w:pPr>
              <w:pStyle w:val="TAL"/>
              <w:rPr>
                <w:ins w:id="479"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CEA9F00" w14:textId="77777777" w:rsidR="0004058D" w:rsidRPr="005527F0" w:rsidRDefault="0004058D" w:rsidP="00A87E1D">
            <w:pPr>
              <w:pStyle w:val="TAC"/>
              <w:rPr>
                <w:ins w:id="480" w:author="Runsen, Samsung" w:date="2023-11-16T08:43:00Z"/>
                <w:lang w:eastAsia="ja-JP"/>
              </w:rPr>
            </w:pPr>
            <w:ins w:id="481" w:author="Runsen, Samsung" w:date="2023-11-16T08:43:00Z">
              <w:r w:rsidRPr="00C25669">
                <w:rPr>
                  <w:rFonts w:eastAsia="宋体"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2AAB4" w14:textId="77777777" w:rsidR="0004058D" w:rsidRPr="005527F0" w:rsidRDefault="0004058D" w:rsidP="00A87E1D">
            <w:pPr>
              <w:pStyle w:val="TAC"/>
              <w:rPr>
                <w:ins w:id="482" w:author="Runsen, Samsung" w:date="2023-11-16T08:43:00Z"/>
                <w:lang w:eastAsia="ja-JP"/>
              </w:rPr>
            </w:pPr>
            <w:ins w:id="483" w:author="Runsen, Samsung" w:date="2023-11-16T08:43:00Z">
              <w:r w:rsidRPr="00C25669">
                <w:rPr>
                  <w:rFonts w:eastAsia="宋体" w:hint="eastAsia"/>
                  <w:lang w:eastAsia="zh-CN"/>
                </w:rPr>
                <w:t>Aperiodic</w:t>
              </w:r>
            </w:ins>
          </w:p>
        </w:tc>
      </w:tr>
      <w:tr w:rsidR="0004058D" w:rsidRPr="00C25669" w14:paraId="2EC15AD2" w14:textId="77777777" w:rsidTr="00A87E1D">
        <w:trPr>
          <w:ins w:id="484"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04D7F276" w14:textId="77777777" w:rsidR="0004058D" w:rsidRDefault="0004058D" w:rsidP="00A87E1D">
            <w:pPr>
              <w:pStyle w:val="TAL"/>
              <w:rPr>
                <w:ins w:id="485"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7D394F" w14:textId="77777777" w:rsidR="0004058D" w:rsidRPr="00C25669" w:rsidRDefault="0004058D" w:rsidP="00A87E1D">
            <w:pPr>
              <w:widowControl w:val="0"/>
              <w:spacing w:after="0"/>
              <w:rPr>
                <w:ins w:id="486" w:author="Runsen, Samsung" w:date="2023-11-16T08:43:00Z"/>
                <w:rFonts w:ascii="Arial" w:eastAsia="宋体" w:hAnsi="Arial"/>
                <w:sz w:val="18"/>
              </w:rPr>
            </w:pPr>
            <w:ins w:id="487" w:author="Runsen, Samsung" w:date="2023-11-16T08:43:00Z">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E0C7E7D" w14:textId="77777777" w:rsidR="0004058D" w:rsidRPr="00C25669" w:rsidRDefault="0004058D" w:rsidP="00A87E1D">
            <w:pPr>
              <w:pStyle w:val="TAL"/>
              <w:rPr>
                <w:ins w:id="488"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05D65BE" w14:textId="77777777" w:rsidR="0004058D" w:rsidRPr="005527F0" w:rsidRDefault="0004058D" w:rsidP="00A87E1D">
            <w:pPr>
              <w:pStyle w:val="TAC"/>
              <w:rPr>
                <w:ins w:id="489" w:author="Runsen, Samsung" w:date="2023-11-16T08:43:00Z"/>
                <w:lang w:eastAsia="ja-JP"/>
              </w:rPr>
            </w:pPr>
            <w:ins w:id="490" w:author="Runsen, Samsung" w:date="2023-11-16T08:43:00Z">
              <w:r w:rsidRPr="00C25669">
                <w:rPr>
                  <w:rFonts w:eastAsia="宋体" w:hint="eastAsia"/>
                  <w:lang w:eastAsia="zh-CN"/>
                </w:rPr>
                <w:t>8</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4E5D2" w14:textId="77777777" w:rsidR="0004058D" w:rsidRPr="005527F0" w:rsidRDefault="0004058D" w:rsidP="00A87E1D">
            <w:pPr>
              <w:pStyle w:val="TAC"/>
              <w:rPr>
                <w:ins w:id="491" w:author="Runsen, Samsung" w:date="2023-11-16T08:43:00Z"/>
                <w:lang w:eastAsia="ja-JP"/>
              </w:rPr>
            </w:pPr>
            <w:ins w:id="492" w:author="Runsen, Samsung" w:date="2023-11-16T08:43:00Z">
              <w:r w:rsidRPr="00C25669">
                <w:rPr>
                  <w:rFonts w:eastAsia="宋体" w:hint="eastAsia"/>
                  <w:lang w:eastAsia="zh-CN"/>
                </w:rPr>
                <w:t>8</w:t>
              </w:r>
            </w:ins>
          </w:p>
        </w:tc>
      </w:tr>
      <w:tr w:rsidR="0004058D" w:rsidRPr="00C25669" w14:paraId="760DA685" w14:textId="77777777" w:rsidTr="00A87E1D">
        <w:trPr>
          <w:ins w:id="493"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4AC5EE9B" w14:textId="77777777" w:rsidR="0004058D" w:rsidRDefault="0004058D" w:rsidP="00A87E1D">
            <w:pPr>
              <w:pStyle w:val="TAL"/>
              <w:rPr>
                <w:ins w:id="494"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5F84D4" w14:textId="77777777" w:rsidR="0004058D" w:rsidRPr="00C25669" w:rsidRDefault="0004058D" w:rsidP="00A87E1D">
            <w:pPr>
              <w:widowControl w:val="0"/>
              <w:spacing w:after="0"/>
              <w:rPr>
                <w:ins w:id="495" w:author="Runsen, Samsung" w:date="2023-11-16T08:43:00Z"/>
                <w:rFonts w:ascii="Arial" w:eastAsia="宋体" w:hAnsi="Arial"/>
                <w:sz w:val="18"/>
              </w:rPr>
            </w:pPr>
            <w:ins w:id="496" w:author="Runsen, Samsung" w:date="2023-11-16T08:43:00Z">
              <w:r w:rsidRPr="00C25669">
                <w:rPr>
                  <w:rFonts w:ascii="Arial" w:eastAsia="宋体" w:hAnsi="Arial"/>
                  <w:sz w:val="18"/>
                </w:rPr>
                <w:t>CDM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778EA9" w14:textId="77777777" w:rsidR="0004058D" w:rsidRPr="00C25669" w:rsidRDefault="0004058D" w:rsidP="00A87E1D">
            <w:pPr>
              <w:pStyle w:val="TAL"/>
              <w:rPr>
                <w:ins w:id="497"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AA8B479" w14:textId="77777777" w:rsidR="0004058D" w:rsidRPr="005527F0" w:rsidRDefault="0004058D" w:rsidP="00A87E1D">
            <w:pPr>
              <w:pStyle w:val="TAC"/>
              <w:rPr>
                <w:ins w:id="498" w:author="Runsen, Samsung" w:date="2023-11-16T08:43:00Z"/>
                <w:lang w:eastAsia="ja-JP"/>
              </w:rPr>
            </w:pPr>
            <w:ins w:id="499" w:author="Runsen, Samsung" w:date="2023-11-16T08:43:00Z">
              <w:r w:rsidRPr="00C25669">
                <w:rPr>
                  <w:rFonts w:eastAsia="宋体" w:hint="eastAsia"/>
                  <w:lang w:eastAsia="zh-CN"/>
                </w:rPr>
                <w:t>CDM4 (FD2, TD2)</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05FF1" w14:textId="77777777" w:rsidR="0004058D" w:rsidRPr="005527F0" w:rsidRDefault="0004058D" w:rsidP="00A87E1D">
            <w:pPr>
              <w:pStyle w:val="TAC"/>
              <w:rPr>
                <w:ins w:id="500" w:author="Runsen, Samsung" w:date="2023-11-16T08:43:00Z"/>
                <w:lang w:eastAsia="ja-JP"/>
              </w:rPr>
            </w:pPr>
            <w:ins w:id="501" w:author="Runsen, Samsung" w:date="2023-11-16T08:43:00Z">
              <w:r w:rsidRPr="00C25669">
                <w:rPr>
                  <w:rFonts w:eastAsia="宋体" w:hint="eastAsia"/>
                  <w:lang w:eastAsia="zh-CN"/>
                </w:rPr>
                <w:t>CDM4 (FD2, TD2)</w:t>
              </w:r>
            </w:ins>
          </w:p>
        </w:tc>
      </w:tr>
      <w:tr w:rsidR="0004058D" w:rsidRPr="00C25669" w14:paraId="7E750248" w14:textId="77777777" w:rsidTr="00A87E1D">
        <w:trPr>
          <w:ins w:id="502"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04BA33D5" w14:textId="77777777" w:rsidR="0004058D" w:rsidRDefault="0004058D" w:rsidP="00A87E1D">
            <w:pPr>
              <w:pStyle w:val="TAL"/>
              <w:rPr>
                <w:ins w:id="503"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631B10" w14:textId="77777777" w:rsidR="0004058D" w:rsidRPr="00C25669" w:rsidRDefault="0004058D" w:rsidP="00A87E1D">
            <w:pPr>
              <w:widowControl w:val="0"/>
              <w:spacing w:after="0"/>
              <w:rPr>
                <w:ins w:id="504" w:author="Runsen, Samsung" w:date="2023-11-16T08:43:00Z"/>
                <w:rFonts w:ascii="Arial" w:eastAsia="宋体" w:hAnsi="Arial"/>
                <w:sz w:val="18"/>
              </w:rPr>
            </w:pPr>
            <w:ins w:id="505" w:author="Runsen, Samsung" w:date="2023-11-16T08:43:00Z">
              <w:r w:rsidRPr="00C25669">
                <w:rPr>
                  <w:rFonts w:ascii="Arial" w:eastAsia="宋体" w:hAnsi="Arial"/>
                  <w:sz w:val="18"/>
                </w:rPr>
                <w:t>Density (ρ)</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1226DA" w14:textId="77777777" w:rsidR="0004058D" w:rsidRPr="00C25669" w:rsidRDefault="0004058D" w:rsidP="00A87E1D">
            <w:pPr>
              <w:pStyle w:val="TAL"/>
              <w:rPr>
                <w:ins w:id="506"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A6964B7" w14:textId="77777777" w:rsidR="0004058D" w:rsidRPr="005527F0" w:rsidRDefault="0004058D" w:rsidP="00A87E1D">
            <w:pPr>
              <w:pStyle w:val="TAC"/>
              <w:rPr>
                <w:ins w:id="507" w:author="Runsen, Samsung" w:date="2023-11-16T08:43:00Z"/>
                <w:lang w:eastAsia="ja-JP"/>
              </w:rPr>
            </w:pPr>
            <w:ins w:id="508" w:author="Runsen, Samsung" w:date="2023-11-16T08:43:00Z">
              <w:r w:rsidRPr="00C25669">
                <w:rPr>
                  <w:rFonts w:eastAsia="宋体"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B36C" w14:textId="77777777" w:rsidR="0004058D" w:rsidRPr="005527F0" w:rsidRDefault="0004058D" w:rsidP="00A87E1D">
            <w:pPr>
              <w:pStyle w:val="TAC"/>
              <w:rPr>
                <w:ins w:id="509" w:author="Runsen, Samsung" w:date="2023-11-16T08:43:00Z"/>
                <w:lang w:eastAsia="ja-JP"/>
              </w:rPr>
            </w:pPr>
            <w:ins w:id="510" w:author="Runsen, Samsung" w:date="2023-11-16T08:43:00Z">
              <w:r w:rsidRPr="00C25669">
                <w:rPr>
                  <w:rFonts w:eastAsia="宋体" w:hint="eastAsia"/>
                  <w:lang w:eastAsia="zh-CN"/>
                </w:rPr>
                <w:t>1</w:t>
              </w:r>
            </w:ins>
          </w:p>
        </w:tc>
      </w:tr>
      <w:tr w:rsidR="0004058D" w:rsidRPr="00C25669" w14:paraId="36879C6B" w14:textId="77777777" w:rsidTr="00A87E1D">
        <w:trPr>
          <w:ins w:id="511"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69E5925E" w14:textId="77777777" w:rsidR="0004058D" w:rsidRDefault="0004058D" w:rsidP="00A87E1D">
            <w:pPr>
              <w:pStyle w:val="TAL"/>
              <w:rPr>
                <w:ins w:id="512"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2D1710" w14:textId="77777777" w:rsidR="0004058D" w:rsidRPr="00C25669" w:rsidRDefault="0004058D" w:rsidP="00A87E1D">
            <w:pPr>
              <w:widowControl w:val="0"/>
              <w:spacing w:after="0"/>
              <w:rPr>
                <w:ins w:id="513" w:author="Runsen, Samsung" w:date="2023-11-16T08:43:00Z"/>
                <w:rFonts w:ascii="Arial" w:eastAsia="宋体" w:hAnsi="Arial"/>
                <w:sz w:val="18"/>
              </w:rPr>
            </w:pPr>
            <w:ins w:id="514" w:author="Runsen, Samsung" w:date="2023-11-16T08:43:00Z">
              <w:r w:rsidRPr="00E76E33">
                <w:rPr>
                  <w:rFonts w:ascii="Arial" w:eastAsia="宋体" w:hAnsi="Arial"/>
                  <w:sz w:val="18"/>
                </w:rPr>
                <w:t>First subcarrier index in the PRB used for CSI-RS</w:t>
              </w:r>
              <w:r w:rsidRPr="00E76E33" w:rsidDel="0032520A">
                <w:rPr>
                  <w:rFonts w:ascii="Arial" w:eastAsia="宋体" w:hAnsi="Arial"/>
                  <w:sz w:val="18"/>
                </w:rPr>
                <w:t xml:space="preserve"> </w:t>
              </w:r>
              <w:r w:rsidRPr="00E76E33">
                <w:rPr>
                  <w:rFonts w:ascii="Arial" w:eastAsia="宋体" w:hAnsi="Arial"/>
                  <w:sz w:val="18"/>
                </w:rPr>
                <w:t>(k</w:t>
              </w:r>
              <w:r w:rsidRPr="00E76E33">
                <w:rPr>
                  <w:rFonts w:ascii="Arial" w:eastAsia="宋体" w:hAnsi="Arial"/>
                  <w:sz w:val="18"/>
                  <w:vertAlign w:val="subscript"/>
                </w:rPr>
                <w:t>0</w:t>
              </w:r>
              <w:r w:rsidRPr="00E76E33">
                <w:rPr>
                  <w:rFonts w:ascii="Arial" w:eastAsia="宋体" w:hAnsi="Arial"/>
                  <w:sz w:val="18"/>
                </w:rPr>
                <w:t>, k</w:t>
              </w:r>
              <w:r w:rsidRPr="00E76E33">
                <w:rPr>
                  <w:rFonts w:ascii="Arial" w:eastAsia="宋体" w:hAnsi="Arial"/>
                  <w:sz w:val="18"/>
                  <w:vertAlign w:val="subscript"/>
                </w:rPr>
                <w:t>1</w:t>
              </w:r>
              <w:r w:rsidRPr="00E76E33">
                <w:rPr>
                  <w:rFonts w:ascii="Arial" w:eastAsia="宋体"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DA7E68" w14:textId="77777777" w:rsidR="0004058D" w:rsidRPr="00C25669" w:rsidRDefault="0004058D" w:rsidP="00A87E1D">
            <w:pPr>
              <w:pStyle w:val="TAL"/>
              <w:rPr>
                <w:ins w:id="515"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4301B18" w14:textId="77777777" w:rsidR="0004058D" w:rsidRPr="005527F0" w:rsidRDefault="0004058D" w:rsidP="00A87E1D">
            <w:pPr>
              <w:pStyle w:val="TAC"/>
              <w:rPr>
                <w:ins w:id="516" w:author="Runsen, Samsung" w:date="2023-11-16T08:43:00Z"/>
                <w:lang w:eastAsia="ja-JP"/>
              </w:rPr>
            </w:pPr>
            <w:ins w:id="517" w:author="Runsen, Samsung" w:date="2023-11-16T08:43:00Z">
              <w:r w:rsidRPr="00E76E33">
                <w:rPr>
                  <w:rFonts w:eastAsia="宋体" w:hint="eastAsia"/>
                  <w:lang w:eastAsia="zh-CN"/>
                </w:rPr>
                <w:t>Row 8, (4,6)</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C5438" w14:textId="77777777" w:rsidR="0004058D" w:rsidRPr="005527F0" w:rsidRDefault="0004058D" w:rsidP="00A87E1D">
            <w:pPr>
              <w:pStyle w:val="TAC"/>
              <w:rPr>
                <w:ins w:id="518" w:author="Runsen, Samsung" w:date="2023-11-16T08:43:00Z"/>
                <w:lang w:eastAsia="ja-JP"/>
              </w:rPr>
            </w:pPr>
            <w:ins w:id="519" w:author="Runsen, Samsung" w:date="2023-11-16T08:43:00Z">
              <w:r w:rsidRPr="00E76E33">
                <w:rPr>
                  <w:rFonts w:eastAsia="宋体" w:hint="eastAsia"/>
                  <w:lang w:eastAsia="zh-CN"/>
                </w:rPr>
                <w:t>Row 8, (4,6)</w:t>
              </w:r>
            </w:ins>
          </w:p>
        </w:tc>
      </w:tr>
      <w:tr w:rsidR="0004058D" w:rsidRPr="00C25669" w14:paraId="526BE123" w14:textId="77777777" w:rsidTr="00A87E1D">
        <w:trPr>
          <w:ins w:id="520"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0B8897EE" w14:textId="77777777" w:rsidR="0004058D" w:rsidRDefault="0004058D" w:rsidP="00A87E1D">
            <w:pPr>
              <w:pStyle w:val="TAL"/>
              <w:rPr>
                <w:ins w:id="521"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393DE3" w14:textId="77777777" w:rsidR="0004058D" w:rsidRPr="00C25669" w:rsidRDefault="0004058D" w:rsidP="00A87E1D">
            <w:pPr>
              <w:widowControl w:val="0"/>
              <w:spacing w:after="0"/>
              <w:rPr>
                <w:ins w:id="522" w:author="Runsen, Samsung" w:date="2023-11-16T08:43:00Z"/>
                <w:rFonts w:ascii="Arial" w:eastAsia="宋体" w:hAnsi="Arial"/>
                <w:sz w:val="18"/>
              </w:rPr>
            </w:pPr>
            <w:ins w:id="523" w:author="Runsen, Samsung" w:date="2023-11-16T08:43:00Z">
              <w:r w:rsidRPr="00E76E33">
                <w:rPr>
                  <w:rFonts w:ascii="Arial" w:eastAsia="宋体" w:hAnsi="Arial"/>
                  <w:sz w:val="18"/>
                </w:rPr>
                <w:t>First OFDM symbol in the PRB used for CSI-RS (l</w:t>
              </w:r>
              <w:r w:rsidRPr="00E76E33">
                <w:rPr>
                  <w:rFonts w:ascii="Arial" w:eastAsia="宋体" w:hAnsi="Arial"/>
                  <w:sz w:val="18"/>
                  <w:vertAlign w:val="subscript"/>
                </w:rPr>
                <w:t>0</w:t>
              </w:r>
              <w:r w:rsidRPr="00E76E33">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07D853" w14:textId="77777777" w:rsidR="0004058D" w:rsidRPr="00C25669" w:rsidRDefault="0004058D" w:rsidP="00A87E1D">
            <w:pPr>
              <w:pStyle w:val="TAL"/>
              <w:rPr>
                <w:ins w:id="524"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D02BE17" w14:textId="77777777" w:rsidR="0004058D" w:rsidRPr="005527F0" w:rsidRDefault="0004058D" w:rsidP="00A87E1D">
            <w:pPr>
              <w:pStyle w:val="TAC"/>
              <w:rPr>
                <w:ins w:id="525" w:author="Runsen, Samsung" w:date="2023-11-16T08:43:00Z"/>
                <w:lang w:eastAsia="ja-JP"/>
              </w:rPr>
            </w:pPr>
            <w:ins w:id="526" w:author="Runsen, Samsung" w:date="2023-11-16T08:43:00Z">
              <w:r w:rsidRPr="00E76E33">
                <w:rPr>
                  <w:rFonts w:eastAsia="宋体" w:hint="eastAsia"/>
                  <w:lang w:eastAsia="zh-CN"/>
                </w:rPr>
                <w:t>(5)</w:t>
              </w:r>
              <w:r w:rsidRPr="00E76E33">
                <w:rPr>
                  <w:rFonts w:eastAsia="宋体"/>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385AB" w14:textId="77777777" w:rsidR="0004058D" w:rsidRPr="005527F0" w:rsidRDefault="0004058D" w:rsidP="00A87E1D">
            <w:pPr>
              <w:pStyle w:val="TAC"/>
              <w:rPr>
                <w:ins w:id="527" w:author="Runsen, Samsung" w:date="2023-11-16T08:43:00Z"/>
                <w:lang w:eastAsia="ja-JP"/>
              </w:rPr>
            </w:pPr>
            <w:ins w:id="528" w:author="Runsen, Samsung" w:date="2023-11-16T08:43:00Z">
              <w:r>
                <w:rPr>
                  <w:rFonts w:eastAsia="宋体"/>
                  <w:lang w:eastAsia="zh-CN"/>
                </w:rPr>
                <w:t>(9)</w:t>
              </w:r>
            </w:ins>
          </w:p>
        </w:tc>
      </w:tr>
      <w:tr w:rsidR="0004058D" w:rsidRPr="00C25669" w14:paraId="069E6F22" w14:textId="77777777" w:rsidTr="00A87E1D">
        <w:trPr>
          <w:ins w:id="529"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0FA8EAD6" w14:textId="77777777" w:rsidR="0004058D" w:rsidRDefault="0004058D" w:rsidP="00A87E1D">
            <w:pPr>
              <w:pStyle w:val="TAL"/>
              <w:rPr>
                <w:ins w:id="530"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45D587" w14:textId="77777777" w:rsidR="0004058D" w:rsidRPr="00C25669" w:rsidRDefault="0004058D" w:rsidP="00A87E1D">
            <w:pPr>
              <w:widowControl w:val="0"/>
              <w:spacing w:after="0"/>
              <w:rPr>
                <w:ins w:id="531" w:author="Runsen, Samsung" w:date="2023-11-16T08:43:00Z"/>
                <w:rFonts w:ascii="Arial" w:eastAsia="宋体" w:hAnsi="Arial"/>
                <w:sz w:val="18"/>
              </w:rPr>
            </w:pPr>
            <w:ins w:id="532" w:author="Runsen, Samsung" w:date="2023-11-16T08:43:00Z">
              <w:r w:rsidRPr="00C25669">
                <w:rPr>
                  <w:rFonts w:ascii="Arial" w:eastAsia="宋体" w:hAnsi="Arial"/>
                  <w:sz w:val="18"/>
                </w:rPr>
                <w:t>CSI-RS</w:t>
              </w:r>
            </w:ins>
          </w:p>
          <w:p w14:paraId="381D8851" w14:textId="77777777" w:rsidR="0004058D" w:rsidRPr="00C25669" w:rsidRDefault="0004058D" w:rsidP="00A87E1D">
            <w:pPr>
              <w:widowControl w:val="0"/>
              <w:spacing w:after="0"/>
              <w:rPr>
                <w:ins w:id="533" w:author="Runsen, Samsung" w:date="2023-11-16T08:43:00Z"/>
                <w:rFonts w:ascii="Arial" w:eastAsia="宋体" w:hAnsi="Arial"/>
                <w:sz w:val="18"/>
              </w:rPr>
            </w:pPr>
            <w:ins w:id="534" w:author="Runsen, Samsung" w:date="2023-11-16T08:43: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0350F5" w14:textId="77777777" w:rsidR="0004058D" w:rsidRPr="00C25669" w:rsidRDefault="0004058D" w:rsidP="00A87E1D">
            <w:pPr>
              <w:pStyle w:val="TAL"/>
              <w:rPr>
                <w:ins w:id="535" w:author="Runsen, Samsung" w:date="2023-11-16T08:43:00Z"/>
                <w:rFonts w:eastAsia="宋体"/>
                <w:lang w:eastAsia="zh-CN"/>
              </w:rPr>
            </w:pPr>
            <w:ins w:id="536" w:author="Runsen, Samsung" w:date="2023-11-16T08:43:00Z">
              <w:r w:rsidRPr="00C25669">
                <w:rPr>
                  <w:rFonts w:eastAsia="宋体"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A45B66B" w14:textId="77777777" w:rsidR="0004058D" w:rsidRPr="005527F0" w:rsidRDefault="0004058D" w:rsidP="00A87E1D">
            <w:pPr>
              <w:pStyle w:val="TAC"/>
              <w:rPr>
                <w:ins w:id="537" w:author="Runsen, Samsung" w:date="2023-11-16T08:43:00Z"/>
                <w:lang w:eastAsia="ja-JP"/>
              </w:rPr>
            </w:pPr>
            <w:ins w:id="538" w:author="Runsen, Samsung" w:date="2023-11-16T08:43:00Z">
              <w:r w:rsidRPr="00C25669">
                <w:rPr>
                  <w:rFonts w:eastAsia="宋体"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42AE5" w14:textId="77777777" w:rsidR="0004058D" w:rsidRPr="005527F0" w:rsidRDefault="0004058D" w:rsidP="00A87E1D">
            <w:pPr>
              <w:pStyle w:val="TAC"/>
              <w:rPr>
                <w:ins w:id="539" w:author="Runsen, Samsung" w:date="2023-11-16T08:43:00Z"/>
                <w:lang w:eastAsia="ja-JP"/>
              </w:rPr>
            </w:pPr>
            <w:ins w:id="540" w:author="Runsen, Samsung" w:date="2023-11-16T08:43:00Z">
              <w:r w:rsidRPr="00C25669">
                <w:rPr>
                  <w:rFonts w:eastAsia="宋体" w:hint="eastAsia"/>
                  <w:lang w:eastAsia="zh-CN"/>
                </w:rPr>
                <w:t>Not configured</w:t>
              </w:r>
            </w:ins>
          </w:p>
        </w:tc>
      </w:tr>
      <w:tr w:rsidR="0004058D" w:rsidRPr="00C25669" w14:paraId="054F325B" w14:textId="77777777" w:rsidTr="00A87E1D">
        <w:trPr>
          <w:trHeight w:val="69"/>
          <w:ins w:id="541" w:author="Runsen, Samsung" w:date="2023-11-16T08:43: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071A19F6" w14:textId="77777777" w:rsidR="0004058D" w:rsidRDefault="0004058D" w:rsidP="00A87E1D">
            <w:pPr>
              <w:pStyle w:val="TAL"/>
              <w:rPr>
                <w:ins w:id="542"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2A519" w14:textId="77777777" w:rsidR="0004058D" w:rsidRPr="00C25669" w:rsidRDefault="0004058D" w:rsidP="00A87E1D">
            <w:pPr>
              <w:widowControl w:val="0"/>
              <w:spacing w:after="0"/>
              <w:rPr>
                <w:ins w:id="543" w:author="Runsen, Samsung" w:date="2023-11-16T08:43:00Z"/>
                <w:rFonts w:ascii="Arial" w:eastAsia="宋体" w:hAnsi="Arial"/>
                <w:sz w:val="18"/>
              </w:rPr>
            </w:pPr>
            <w:proofErr w:type="spellStart"/>
            <w:ins w:id="544" w:author="Runsen, Samsung" w:date="2023-11-16T08:43:00Z">
              <w:r w:rsidRPr="001F023B">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64626F" w14:textId="77777777" w:rsidR="0004058D" w:rsidRPr="00C25669" w:rsidRDefault="0004058D" w:rsidP="00A87E1D">
            <w:pPr>
              <w:pStyle w:val="TAL"/>
              <w:rPr>
                <w:ins w:id="545" w:author="Runsen, Samsung" w:date="2023-11-16T08:43:00Z"/>
                <w:rFonts w:eastAsia="宋体"/>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421188F" w14:textId="77777777" w:rsidR="0004058D" w:rsidRPr="005527F0" w:rsidRDefault="0004058D" w:rsidP="00A87E1D">
            <w:pPr>
              <w:pStyle w:val="TAC"/>
              <w:rPr>
                <w:ins w:id="546" w:author="Runsen, Samsung" w:date="2023-11-16T08:43:00Z"/>
                <w:lang w:eastAsia="ja-JP"/>
              </w:rPr>
            </w:pPr>
            <w:ins w:id="547" w:author="Runsen, Samsung" w:date="2023-11-16T08:43:00Z">
              <w:r w:rsidRPr="00C2566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816CA" w14:textId="77777777" w:rsidR="0004058D" w:rsidRPr="005527F0" w:rsidRDefault="0004058D" w:rsidP="00A87E1D">
            <w:pPr>
              <w:pStyle w:val="TAC"/>
              <w:rPr>
                <w:ins w:id="548" w:author="Runsen, Samsung" w:date="2023-11-16T08:43:00Z"/>
                <w:lang w:eastAsia="ja-JP"/>
              </w:rPr>
            </w:pPr>
            <w:ins w:id="549" w:author="Runsen, Samsung" w:date="2023-11-16T08:43:00Z">
              <w:r w:rsidRPr="00C25669">
                <w:rPr>
                  <w:lang w:eastAsia="zh-CN"/>
                </w:rPr>
                <w:t>0</w:t>
              </w:r>
            </w:ins>
          </w:p>
        </w:tc>
      </w:tr>
      <w:tr w:rsidR="0004058D" w:rsidRPr="00C25669" w14:paraId="77739263" w14:textId="77777777" w:rsidTr="00A87E1D">
        <w:trPr>
          <w:ins w:id="550" w:author="Runsen, Samsung" w:date="2023-11-16T08:43:00Z"/>
        </w:trPr>
        <w:tc>
          <w:tcPr>
            <w:tcW w:w="2110" w:type="dxa"/>
            <w:gridSpan w:val="2"/>
            <w:vMerge w:val="restart"/>
            <w:tcBorders>
              <w:left w:val="single" w:sz="4" w:space="0" w:color="auto"/>
              <w:right w:val="single" w:sz="4" w:space="0" w:color="auto"/>
            </w:tcBorders>
            <w:shd w:val="clear" w:color="auto" w:fill="auto"/>
            <w:vAlign w:val="center"/>
          </w:tcPr>
          <w:p w14:paraId="4A4B80E9" w14:textId="77777777" w:rsidR="0004058D" w:rsidRDefault="0004058D" w:rsidP="00A87E1D">
            <w:pPr>
              <w:pStyle w:val="TAL"/>
              <w:rPr>
                <w:ins w:id="551" w:author="Runsen, Samsung" w:date="2023-11-16T08:43:00Z"/>
                <w:rFonts w:eastAsia="宋体"/>
              </w:rPr>
            </w:pPr>
            <w:ins w:id="552" w:author="Runsen, Samsung" w:date="2023-11-16T08:43:00Z">
              <w:r w:rsidRPr="00C25669">
                <w:rPr>
                  <w:rFonts w:eastAsia="宋体"/>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D9D38CB" w14:textId="77777777" w:rsidR="0004058D" w:rsidRPr="001F023B" w:rsidRDefault="0004058D" w:rsidP="00A87E1D">
            <w:pPr>
              <w:widowControl w:val="0"/>
              <w:spacing w:after="0"/>
              <w:rPr>
                <w:ins w:id="553" w:author="Runsen, Samsung" w:date="2023-11-16T08:43:00Z"/>
                <w:rFonts w:ascii="Arial" w:hAnsi="Arial"/>
                <w:sz w:val="18"/>
              </w:rPr>
            </w:pPr>
            <w:ins w:id="554" w:author="Runsen, Samsung" w:date="2023-11-16T08:43:00Z">
              <w:r w:rsidRPr="00C25669">
                <w:rPr>
                  <w:rFonts w:ascii="Arial" w:eastAsia="宋体"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398AEE5" w14:textId="77777777" w:rsidR="0004058D" w:rsidRPr="00C25669" w:rsidRDefault="0004058D" w:rsidP="00A87E1D">
            <w:pPr>
              <w:pStyle w:val="TAL"/>
              <w:rPr>
                <w:ins w:id="555"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7A574A" w14:textId="77777777" w:rsidR="0004058D" w:rsidRPr="00C25669" w:rsidRDefault="0004058D" w:rsidP="00A87E1D">
            <w:pPr>
              <w:pStyle w:val="TAC"/>
              <w:rPr>
                <w:ins w:id="556" w:author="Runsen, Samsung" w:date="2023-11-16T08:43:00Z"/>
                <w:lang w:eastAsia="zh-CN"/>
              </w:rPr>
            </w:pPr>
            <w:ins w:id="557" w:author="Runsen, Samsung" w:date="2023-11-16T08:43:00Z">
              <w:r w:rsidRPr="00C25669">
                <w:rPr>
                  <w:rFonts w:eastAsia="宋体" w:hint="eastAsia"/>
                  <w:lang w:eastAsia="zh-CN"/>
                </w:rPr>
                <w:t>Aperiodic</w:t>
              </w:r>
            </w:ins>
          </w:p>
        </w:tc>
      </w:tr>
      <w:tr w:rsidR="0004058D" w:rsidRPr="00C25669" w14:paraId="6D87BE39" w14:textId="77777777" w:rsidTr="00A87E1D">
        <w:trPr>
          <w:ins w:id="558"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27C3DE5F" w14:textId="77777777" w:rsidR="0004058D" w:rsidRDefault="0004058D" w:rsidP="00A87E1D">
            <w:pPr>
              <w:pStyle w:val="TAL"/>
              <w:rPr>
                <w:ins w:id="559"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036A679" w14:textId="77777777" w:rsidR="0004058D" w:rsidRPr="001F023B" w:rsidRDefault="0004058D" w:rsidP="00A87E1D">
            <w:pPr>
              <w:widowControl w:val="0"/>
              <w:spacing w:after="0"/>
              <w:rPr>
                <w:ins w:id="560" w:author="Runsen, Samsung" w:date="2023-11-16T08:43:00Z"/>
                <w:rFonts w:ascii="Arial" w:hAnsi="Arial"/>
                <w:sz w:val="18"/>
              </w:rPr>
            </w:pPr>
            <w:ins w:id="561" w:author="Runsen, Samsung" w:date="2023-11-16T08:43:00Z">
              <w:r w:rsidRPr="00C25669">
                <w:rPr>
                  <w:rFonts w:ascii="Arial" w:eastAsia="宋体"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9D4021" w14:textId="77777777" w:rsidR="0004058D" w:rsidRPr="00C25669" w:rsidRDefault="0004058D" w:rsidP="00A87E1D">
            <w:pPr>
              <w:pStyle w:val="TAL"/>
              <w:rPr>
                <w:ins w:id="562"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B21978" w14:textId="77777777" w:rsidR="0004058D" w:rsidRPr="00C25669" w:rsidRDefault="0004058D" w:rsidP="00A87E1D">
            <w:pPr>
              <w:pStyle w:val="TAC"/>
              <w:rPr>
                <w:ins w:id="563" w:author="Runsen, Samsung" w:date="2023-11-16T08:43:00Z"/>
                <w:lang w:eastAsia="zh-CN"/>
              </w:rPr>
            </w:pPr>
            <w:ins w:id="564" w:author="Runsen, Samsung" w:date="2023-11-16T08:43:00Z">
              <w:r w:rsidRPr="00C25669">
                <w:rPr>
                  <w:rFonts w:eastAsia="宋体" w:hint="eastAsia"/>
                  <w:lang w:eastAsia="zh-CN"/>
                </w:rPr>
                <w:t>Pattern 0</w:t>
              </w:r>
            </w:ins>
          </w:p>
        </w:tc>
      </w:tr>
      <w:tr w:rsidR="0004058D" w:rsidRPr="00C25669" w14:paraId="626E21D3" w14:textId="77777777" w:rsidTr="00A87E1D">
        <w:trPr>
          <w:ins w:id="565" w:author="Runsen, Samsung" w:date="2023-11-16T08:43:00Z"/>
        </w:trPr>
        <w:tc>
          <w:tcPr>
            <w:tcW w:w="2110" w:type="dxa"/>
            <w:gridSpan w:val="2"/>
            <w:vMerge/>
            <w:tcBorders>
              <w:left w:val="single" w:sz="4" w:space="0" w:color="auto"/>
              <w:right w:val="single" w:sz="4" w:space="0" w:color="auto"/>
            </w:tcBorders>
            <w:shd w:val="clear" w:color="auto" w:fill="auto"/>
            <w:vAlign w:val="center"/>
          </w:tcPr>
          <w:p w14:paraId="0B99824D" w14:textId="77777777" w:rsidR="0004058D" w:rsidRDefault="0004058D" w:rsidP="00A87E1D">
            <w:pPr>
              <w:pStyle w:val="TAL"/>
              <w:rPr>
                <w:ins w:id="566"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B28858A" w14:textId="77777777" w:rsidR="0004058D" w:rsidRPr="00C25669" w:rsidRDefault="0004058D" w:rsidP="00A87E1D">
            <w:pPr>
              <w:widowControl w:val="0"/>
              <w:spacing w:after="0"/>
              <w:rPr>
                <w:ins w:id="567" w:author="Runsen, Samsung" w:date="2023-11-16T08:43:00Z"/>
                <w:rFonts w:ascii="Arial" w:eastAsia="宋体" w:hAnsi="Arial"/>
                <w:sz w:val="18"/>
              </w:rPr>
            </w:pPr>
            <w:ins w:id="568" w:author="Runsen, Samsung" w:date="2023-11-16T08:43:00Z">
              <w:r w:rsidRPr="00C25669">
                <w:rPr>
                  <w:rFonts w:ascii="Arial" w:eastAsia="宋体" w:hAnsi="Arial"/>
                  <w:sz w:val="18"/>
                </w:rPr>
                <w:t>CSI-IM Resource Mapping</w:t>
              </w:r>
            </w:ins>
          </w:p>
          <w:p w14:paraId="7C97B022" w14:textId="77777777" w:rsidR="0004058D" w:rsidRPr="001F023B" w:rsidRDefault="0004058D" w:rsidP="00A87E1D">
            <w:pPr>
              <w:widowControl w:val="0"/>
              <w:spacing w:after="0"/>
              <w:rPr>
                <w:ins w:id="569" w:author="Runsen, Samsung" w:date="2023-11-16T08:43:00Z"/>
                <w:rFonts w:ascii="Arial" w:hAnsi="Arial"/>
                <w:sz w:val="18"/>
              </w:rPr>
            </w:pPr>
            <w:ins w:id="570" w:author="Runsen, Samsung" w:date="2023-11-16T08:43:00Z">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r w:rsidRPr="00C25669">
                <w:rPr>
                  <w:rFonts w:ascii="Arial" w:eastAsia="宋体" w:hAnsi="Arial"/>
                  <w:sz w:val="18"/>
                  <w:vertAlign w:val="subscript"/>
                </w:rPr>
                <w:t>-IM</w:t>
              </w:r>
              <w:r w:rsidRPr="00C25669">
                <w:rPr>
                  <w:rFonts w:ascii="Arial" w:eastAsia="宋体" w:hAnsi="Arial"/>
                  <w:sz w:val="18"/>
                </w:rPr>
                <w: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4D009C" w14:textId="77777777" w:rsidR="0004058D" w:rsidRPr="00C25669" w:rsidRDefault="0004058D" w:rsidP="00A87E1D">
            <w:pPr>
              <w:pStyle w:val="TAL"/>
              <w:rPr>
                <w:ins w:id="571"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D4F0B" w14:textId="77777777" w:rsidR="0004058D" w:rsidRPr="00C25669" w:rsidRDefault="0004058D" w:rsidP="00A87E1D">
            <w:pPr>
              <w:pStyle w:val="TAC"/>
              <w:rPr>
                <w:ins w:id="572" w:author="Runsen, Samsung" w:date="2023-11-16T08:43:00Z"/>
                <w:lang w:eastAsia="zh-CN"/>
              </w:rPr>
            </w:pPr>
            <w:ins w:id="573" w:author="Runsen, Samsung" w:date="2023-11-16T08:43:00Z">
              <w:r w:rsidRPr="00C25669">
                <w:rPr>
                  <w:rFonts w:eastAsia="宋体" w:hint="eastAsia"/>
                  <w:lang w:eastAsia="zh-CN"/>
                </w:rPr>
                <w:t>(4,9)</w:t>
              </w:r>
            </w:ins>
          </w:p>
        </w:tc>
      </w:tr>
      <w:tr w:rsidR="0004058D" w:rsidRPr="00C25669" w14:paraId="1FAB7C16" w14:textId="77777777" w:rsidTr="00A87E1D">
        <w:trPr>
          <w:ins w:id="574" w:author="Runsen, Samsung" w:date="2023-11-16T08:43:00Z"/>
        </w:trPr>
        <w:tc>
          <w:tcPr>
            <w:tcW w:w="2110" w:type="dxa"/>
            <w:gridSpan w:val="2"/>
            <w:vMerge/>
            <w:tcBorders>
              <w:left w:val="single" w:sz="4" w:space="0" w:color="auto"/>
              <w:bottom w:val="single" w:sz="4" w:space="0" w:color="auto"/>
              <w:right w:val="single" w:sz="4" w:space="0" w:color="auto"/>
            </w:tcBorders>
            <w:shd w:val="clear" w:color="auto" w:fill="auto"/>
            <w:vAlign w:val="center"/>
          </w:tcPr>
          <w:p w14:paraId="36148AC6" w14:textId="77777777" w:rsidR="0004058D" w:rsidRDefault="0004058D" w:rsidP="00A87E1D">
            <w:pPr>
              <w:pStyle w:val="TAL"/>
              <w:rPr>
                <w:ins w:id="575"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D1C8FB7" w14:textId="77777777" w:rsidR="0004058D" w:rsidRPr="00C25669" w:rsidRDefault="0004058D" w:rsidP="00A87E1D">
            <w:pPr>
              <w:widowControl w:val="0"/>
              <w:spacing w:after="0"/>
              <w:rPr>
                <w:ins w:id="576" w:author="Runsen, Samsung" w:date="2023-11-16T08:43:00Z"/>
                <w:rFonts w:ascii="Arial" w:hAnsi="Arial"/>
                <w:sz w:val="18"/>
              </w:rPr>
            </w:pPr>
            <w:ins w:id="577" w:author="Runsen, Samsung" w:date="2023-11-16T08:43:00Z">
              <w:r w:rsidRPr="00C25669">
                <w:rPr>
                  <w:rFonts w:ascii="Arial" w:eastAsia="宋体" w:hAnsi="Arial"/>
                  <w:sz w:val="18"/>
                </w:rPr>
                <w:t xml:space="preserve">CSI-IM </w:t>
              </w:r>
              <w:proofErr w:type="spellStart"/>
              <w:r w:rsidRPr="00C25669">
                <w:rPr>
                  <w:rFonts w:ascii="Arial" w:eastAsia="宋体" w:hAnsi="Arial"/>
                  <w:sz w:val="18"/>
                </w:rPr>
                <w:t>timeConfig</w:t>
              </w:r>
              <w:proofErr w:type="spellEnd"/>
            </w:ins>
          </w:p>
          <w:p w14:paraId="5BC24BC0" w14:textId="77777777" w:rsidR="0004058D" w:rsidRPr="001F023B" w:rsidRDefault="0004058D" w:rsidP="00A87E1D">
            <w:pPr>
              <w:widowControl w:val="0"/>
              <w:spacing w:after="0"/>
              <w:rPr>
                <w:ins w:id="578" w:author="Runsen, Samsung" w:date="2023-11-16T08:43:00Z"/>
                <w:rFonts w:ascii="Arial" w:hAnsi="Arial"/>
                <w:sz w:val="18"/>
              </w:rPr>
            </w:pPr>
            <w:ins w:id="579" w:author="Runsen, Samsung" w:date="2023-11-16T08:43:00Z">
              <w:r>
                <w:rPr>
                  <w:rFonts w:ascii="Arial" w:eastAsia="宋体" w:hAnsi="Arial" w:hint="eastAsia"/>
                  <w:sz w:val="18"/>
                  <w:lang w:eastAsia="zh-CN"/>
                </w:rPr>
                <w:t>periodicity</w:t>
              </w:r>
              <w:r w:rsidRPr="00C25669">
                <w:rPr>
                  <w:rFonts w:ascii="Arial" w:eastAsia="宋体"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E0F0A6" w14:textId="77777777" w:rsidR="0004058D" w:rsidRPr="00C25669" w:rsidRDefault="0004058D" w:rsidP="00A87E1D">
            <w:pPr>
              <w:pStyle w:val="TAL"/>
              <w:rPr>
                <w:ins w:id="580" w:author="Runsen, Samsung" w:date="2023-11-16T08:43:00Z"/>
                <w:rFonts w:eastAsia="宋体"/>
                <w:lang w:eastAsia="zh-CN"/>
              </w:rPr>
            </w:pPr>
            <w:ins w:id="581" w:author="Runsen, Samsung" w:date="2023-11-16T08:43: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CD95D" w14:textId="77777777" w:rsidR="0004058D" w:rsidRPr="00C25669" w:rsidRDefault="0004058D" w:rsidP="00A87E1D">
            <w:pPr>
              <w:pStyle w:val="TAC"/>
              <w:rPr>
                <w:ins w:id="582" w:author="Runsen, Samsung" w:date="2023-11-16T08:43:00Z"/>
                <w:lang w:eastAsia="zh-CN"/>
              </w:rPr>
            </w:pPr>
            <w:ins w:id="583" w:author="Runsen, Samsung" w:date="2023-11-16T08:43:00Z">
              <w:r w:rsidRPr="00C25669">
                <w:rPr>
                  <w:rFonts w:eastAsia="宋体" w:hint="eastAsia"/>
                  <w:lang w:eastAsia="zh-CN"/>
                </w:rPr>
                <w:t>Not configured</w:t>
              </w:r>
            </w:ins>
          </w:p>
        </w:tc>
      </w:tr>
      <w:tr w:rsidR="0004058D" w:rsidRPr="00C25669" w14:paraId="3C9F5A37" w14:textId="77777777" w:rsidTr="00A87E1D">
        <w:trPr>
          <w:ins w:id="584"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10C40D6B" w14:textId="77777777" w:rsidR="0004058D" w:rsidRPr="00C25669" w:rsidRDefault="0004058D" w:rsidP="00A87E1D">
            <w:pPr>
              <w:pStyle w:val="TAL"/>
              <w:rPr>
                <w:ins w:id="585" w:author="Runsen, Samsung" w:date="2023-11-16T08:43:00Z"/>
                <w:rFonts w:eastAsia="宋体"/>
              </w:rPr>
            </w:pPr>
            <w:proofErr w:type="spellStart"/>
            <w:ins w:id="586" w:author="Runsen, Samsung" w:date="2023-11-16T08:43:00Z">
              <w:r w:rsidRPr="00C25669">
                <w:rPr>
                  <w:rFonts w:eastAsia="宋体"/>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4388E7" w14:textId="77777777" w:rsidR="0004058D" w:rsidRPr="00C25669" w:rsidRDefault="0004058D" w:rsidP="00A87E1D">
            <w:pPr>
              <w:pStyle w:val="TAL"/>
              <w:rPr>
                <w:ins w:id="587"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E7E740" w14:textId="77777777" w:rsidR="0004058D" w:rsidRPr="00C25669" w:rsidRDefault="0004058D" w:rsidP="00A87E1D">
            <w:pPr>
              <w:pStyle w:val="TAC"/>
              <w:rPr>
                <w:ins w:id="588" w:author="Runsen, Samsung" w:date="2023-11-16T08:43:00Z"/>
                <w:rFonts w:eastAsia="宋体"/>
                <w:lang w:eastAsia="zh-CN"/>
              </w:rPr>
            </w:pPr>
            <w:ins w:id="589" w:author="Runsen, Samsung" w:date="2023-11-16T08:43:00Z">
              <w:r w:rsidRPr="00C25669">
                <w:rPr>
                  <w:rFonts w:eastAsia="宋体" w:hint="eastAsia"/>
                  <w:lang w:eastAsia="zh-CN"/>
                </w:rPr>
                <w:t>Aperiodic</w:t>
              </w:r>
            </w:ins>
          </w:p>
        </w:tc>
      </w:tr>
      <w:tr w:rsidR="0004058D" w:rsidRPr="00C25669" w14:paraId="4D26B653" w14:textId="77777777" w:rsidTr="00A87E1D">
        <w:trPr>
          <w:ins w:id="590"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4854D343" w14:textId="77777777" w:rsidR="0004058D" w:rsidRPr="00C25669" w:rsidRDefault="0004058D" w:rsidP="00A87E1D">
            <w:pPr>
              <w:pStyle w:val="TAL"/>
              <w:rPr>
                <w:ins w:id="591" w:author="Runsen, Samsung" w:date="2023-11-16T08:43:00Z"/>
                <w:rFonts w:eastAsia="宋体"/>
              </w:rPr>
            </w:pPr>
            <w:ins w:id="592" w:author="Runsen, Samsung" w:date="2023-11-16T08:43:00Z">
              <w:r w:rsidRPr="00C25669">
                <w:rPr>
                  <w:rFonts w:eastAsia="宋体"/>
                </w:rPr>
                <w:t>CQI-table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9397EAA" w14:textId="77777777" w:rsidR="0004058D" w:rsidRPr="00C25669" w:rsidRDefault="0004058D" w:rsidP="00A87E1D">
            <w:pPr>
              <w:pStyle w:val="TAL"/>
              <w:rPr>
                <w:ins w:id="593"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BD2AFB" w14:textId="77777777" w:rsidR="0004058D" w:rsidRPr="00C25669" w:rsidRDefault="0004058D" w:rsidP="00A87E1D">
            <w:pPr>
              <w:pStyle w:val="TAC"/>
              <w:rPr>
                <w:ins w:id="594" w:author="Runsen, Samsung" w:date="2023-11-16T08:43:00Z"/>
                <w:rFonts w:eastAsia="宋体"/>
                <w:lang w:eastAsia="zh-CN"/>
              </w:rPr>
            </w:pPr>
            <w:ins w:id="595" w:author="Runsen, Samsung" w:date="2023-11-16T08:43:00Z">
              <w:r w:rsidRPr="00C25669">
                <w:rPr>
                  <w:rFonts w:eastAsia="宋体" w:hint="eastAsia"/>
                  <w:lang w:eastAsia="zh-CN"/>
                </w:rPr>
                <w:t>Table 1</w:t>
              </w:r>
            </w:ins>
          </w:p>
        </w:tc>
      </w:tr>
      <w:tr w:rsidR="0004058D" w:rsidRPr="00C25669" w14:paraId="76847D4F" w14:textId="77777777" w:rsidTr="00A87E1D">
        <w:trPr>
          <w:ins w:id="596"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612D7181" w14:textId="77777777" w:rsidR="0004058D" w:rsidRPr="00C25669" w:rsidRDefault="0004058D" w:rsidP="00A87E1D">
            <w:pPr>
              <w:pStyle w:val="TAL"/>
              <w:rPr>
                <w:ins w:id="597" w:author="Runsen, Samsung" w:date="2023-11-16T08:43:00Z"/>
                <w:rFonts w:eastAsia="宋体"/>
              </w:rPr>
            </w:pPr>
            <w:proofErr w:type="spellStart"/>
            <w:ins w:id="598" w:author="Runsen, Samsung" w:date="2023-11-16T08:43:00Z">
              <w:r w:rsidRPr="00C25669">
                <w:rPr>
                  <w:rFonts w:eastAsia="宋体"/>
                </w:rPr>
                <w:t>reportQuantity</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685C86" w14:textId="77777777" w:rsidR="0004058D" w:rsidRPr="00C25669" w:rsidRDefault="0004058D" w:rsidP="00A87E1D">
            <w:pPr>
              <w:pStyle w:val="TAL"/>
              <w:rPr>
                <w:ins w:id="599"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2416A" w14:textId="77777777" w:rsidR="0004058D" w:rsidRPr="00C25669" w:rsidRDefault="0004058D" w:rsidP="00A87E1D">
            <w:pPr>
              <w:pStyle w:val="TAC"/>
              <w:rPr>
                <w:ins w:id="600" w:author="Runsen, Samsung" w:date="2023-11-16T08:43:00Z"/>
                <w:rFonts w:eastAsia="宋体"/>
                <w:lang w:eastAsia="zh-CN"/>
              </w:rPr>
            </w:pPr>
            <w:ins w:id="601" w:author="Runsen, Samsung" w:date="2023-11-16T08:43:00Z">
              <w:r w:rsidRPr="00C25669">
                <w:rPr>
                  <w:rFonts w:eastAsia="宋体"/>
                  <w:lang w:eastAsia="zh-CN"/>
                </w:rPr>
                <w:t>cri-RI-PMI-CQI</w:t>
              </w:r>
            </w:ins>
          </w:p>
        </w:tc>
      </w:tr>
      <w:tr w:rsidR="0004058D" w:rsidRPr="00C25669" w14:paraId="1C14B442" w14:textId="77777777" w:rsidTr="00A87E1D">
        <w:trPr>
          <w:ins w:id="602"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53C83EED" w14:textId="77777777" w:rsidR="0004058D" w:rsidRPr="00294AB6" w:rsidRDefault="0004058D" w:rsidP="00A87E1D">
            <w:pPr>
              <w:pStyle w:val="TAL"/>
              <w:rPr>
                <w:ins w:id="603" w:author="Runsen, Samsung" w:date="2023-11-16T08:43:00Z"/>
                <w:rFonts w:eastAsia="宋体"/>
              </w:rPr>
            </w:pPr>
            <w:proofErr w:type="spellStart"/>
            <w:ins w:id="604" w:author="Runsen, Samsung" w:date="2023-11-16T08:43:00Z">
              <w:r w:rsidRPr="00294AB6">
                <w:rPr>
                  <w:rFonts w:eastAsia="宋体"/>
                </w:rPr>
                <w:t>csi</w:t>
              </w:r>
              <w:r w:rsidRPr="00294AB6">
                <w:rPr>
                  <w:rFonts w:eastAsia="MS Mincho" w:cs="Arial"/>
                  <w:iCs/>
                  <w:color w:val="000000"/>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22F46C" w14:textId="77777777" w:rsidR="0004058D" w:rsidRPr="00294AB6" w:rsidRDefault="0004058D" w:rsidP="00A87E1D">
            <w:pPr>
              <w:pStyle w:val="TAL"/>
              <w:rPr>
                <w:ins w:id="605"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07A369" w14:textId="77777777" w:rsidR="0004058D" w:rsidRPr="00294AB6" w:rsidRDefault="0004058D" w:rsidP="00A87E1D">
            <w:pPr>
              <w:pStyle w:val="TAC"/>
              <w:rPr>
                <w:ins w:id="606" w:author="Runsen, Samsung" w:date="2023-11-16T08:43:00Z"/>
                <w:rFonts w:eastAsia="宋体"/>
                <w:lang w:eastAsia="zh-CN"/>
              </w:rPr>
            </w:pPr>
            <w:ins w:id="607" w:author="Runsen, Samsung" w:date="2023-11-16T08:43:00Z">
              <w:r w:rsidRPr="00294AB6">
                <w:rPr>
                  <w:rFonts w:eastAsia="MS Mincho" w:cs="Arial"/>
                  <w:color w:val="000000"/>
                  <w:szCs w:val="18"/>
                </w:rPr>
                <w:t>Mode1</w:t>
              </w:r>
            </w:ins>
          </w:p>
        </w:tc>
      </w:tr>
      <w:tr w:rsidR="0004058D" w:rsidRPr="00C25669" w14:paraId="1DF36CD1" w14:textId="77777777" w:rsidTr="00A87E1D">
        <w:trPr>
          <w:ins w:id="608"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61541BE5" w14:textId="77777777" w:rsidR="0004058D" w:rsidRPr="00294AB6" w:rsidRDefault="0004058D" w:rsidP="00A87E1D">
            <w:pPr>
              <w:pStyle w:val="TAL"/>
              <w:rPr>
                <w:ins w:id="609" w:author="Runsen, Samsung" w:date="2023-11-16T08:43:00Z"/>
                <w:rFonts w:eastAsia="宋体"/>
              </w:rPr>
            </w:pPr>
            <w:ins w:id="610" w:author="Runsen, Samsung" w:date="2023-11-16T08:43:00Z">
              <w:r w:rsidRPr="00294AB6">
                <w:rPr>
                  <w:rFonts w:eastAsia="MS Mincho" w:cs="Arial"/>
                  <w:iCs/>
                  <w:color w:val="000000"/>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BF0AD0" w14:textId="77777777" w:rsidR="0004058D" w:rsidRPr="00294AB6" w:rsidRDefault="0004058D" w:rsidP="00A87E1D">
            <w:pPr>
              <w:pStyle w:val="TAL"/>
              <w:rPr>
                <w:ins w:id="611"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EB99C" w14:textId="77777777" w:rsidR="0004058D" w:rsidRPr="00294AB6" w:rsidRDefault="0004058D" w:rsidP="00A87E1D">
            <w:pPr>
              <w:pStyle w:val="TAC"/>
              <w:rPr>
                <w:ins w:id="612" w:author="Runsen, Samsung" w:date="2023-11-16T08:43:00Z"/>
                <w:rFonts w:eastAsia="宋体"/>
                <w:lang w:eastAsia="zh-CN"/>
              </w:rPr>
            </w:pPr>
            <m:oMathPara>
              <m:oMath>
                <m:r>
                  <w:ins w:id="613" w:author="Runsen, Samsung" w:date="2023-11-16T08:43:00Z">
                    <w:rPr>
                      <w:rFonts w:ascii="Cambria Math" w:eastAsia="MS Mincho" w:hAnsi="Cambria Math" w:cs="Arial"/>
                      <w:color w:val="000000"/>
                      <w:szCs w:val="18"/>
                    </w:rPr>
                    <m:t>X=0</m:t>
                  </w:ins>
                </m:r>
              </m:oMath>
            </m:oMathPara>
          </w:p>
        </w:tc>
      </w:tr>
      <w:tr w:rsidR="0004058D" w:rsidRPr="00C25669" w14:paraId="1C9D6EEC" w14:textId="77777777" w:rsidTr="00A87E1D">
        <w:trPr>
          <w:ins w:id="614"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1EA24AEB" w14:textId="77777777" w:rsidR="0004058D" w:rsidRPr="00294AB6" w:rsidRDefault="0004058D" w:rsidP="00A87E1D">
            <w:pPr>
              <w:pStyle w:val="TAL"/>
              <w:rPr>
                <w:ins w:id="615" w:author="Runsen, Samsung" w:date="2023-11-16T08:43:00Z"/>
                <w:rFonts w:eastAsia="MS Mincho" w:cs="Arial"/>
                <w:iCs/>
                <w:color w:val="000000"/>
                <w:szCs w:val="18"/>
              </w:rPr>
            </w:pPr>
            <w:ins w:id="616" w:author="Runsen, Samsung" w:date="2023-11-16T08:43:00Z">
              <w:r w:rsidRPr="00294AB6">
                <w:rPr>
                  <w:rFonts w:eastAsia="MS Mincho" w:cs="Arial"/>
                  <w:iCs/>
                  <w:color w:val="000000"/>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20EDAA" w14:textId="77777777" w:rsidR="0004058D" w:rsidRPr="00294AB6" w:rsidRDefault="0004058D" w:rsidP="00A87E1D">
            <w:pPr>
              <w:pStyle w:val="TAL"/>
              <w:rPr>
                <w:ins w:id="617"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4A79DC" w14:textId="77777777" w:rsidR="0004058D" w:rsidRPr="00294AB6" w:rsidRDefault="0004058D" w:rsidP="00A87E1D">
            <w:pPr>
              <w:pStyle w:val="TAC"/>
              <w:rPr>
                <w:ins w:id="618" w:author="Runsen, Samsung" w:date="2023-11-16T08:43:00Z"/>
              </w:rPr>
            </w:pPr>
            <w:ins w:id="619" w:author="Runsen, Samsung" w:date="2023-11-16T08:43:00Z">
              <w:r w:rsidRPr="00294AB6">
                <w:rPr>
                  <w:rFonts w:eastAsia="宋体"/>
                  <w:color w:val="000000"/>
                  <w:szCs w:val="18"/>
                </w:rPr>
                <w:t>CMR group #1: {NZP CSI-RS resource #</w:t>
              </w:r>
              <w:r>
                <w:rPr>
                  <w:rFonts w:eastAsia="宋体"/>
                  <w:color w:val="000000"/>
                  <w:szCs w:val="18"/>
                </w:rPr>
                <w:t>9</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ins>
          </w:p>
          <w:p w14:paraId="1131C45E" w14:textId="77777777" w:rsidR="0004058D" w:rsidRPr="00294AB6" w:rsidRDefault="0004058D" w:rsidP="00A87E1D">
            <w:pPr>
              <w:pStyle w:val="TAC"/>
              <w:rPr>
                <w:ins w:id="620" w:author="Runsen, Samsung" w:date="2023-11-16T08:43:00Z"/>
              </w:rPr>
            </w:pPr>
            <w:ins w:id="621" w:author="Runsen, Samsung" w:date="2023-11-16T08:43:00Z">
              <w:r w:rsidRPr="00294AB6">
                <w:rPr>
                  <w:rFonts w:eastAsia="宋体"/>
                  <w:color w:val="000000"/>
                  <w:szCs w:val="18"/>
                </w:rPr>
                <w:t>CMR group #2:  {NZP CSI-RS resource #1</w:t>
              </w:r>
              <w:r>
                <w:rPr>
                  <w:rFonts w:eastAsia="宋体"/>
                  <w:color w:val="000000"/>
                  <w:szCs w:val="18"/>
                </w:rPr>
                <w:t>0</w:t>
              </w:r>
              <w:r w:rsidRPr="00294AB6">
                <w:rPr>
                  <w:rFonts w:eastAsia="宋体"/>
                  <w:color w:val="000000"/>
                  <w:szCs w:val="18"/>
                </w:rPr>
                <w:t xml:space="preserve">}, </w:t>
              </w:r>
              <w:r w:rsidRPr="00294AB6">
                <w:t xml:space="preserve">with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ins>
          </w:p>
          <w:p w14:paraId="3D46FCA7" w14:textId="77777777" w:rsidR="0004058D" w:rsidRPr="00294AB6" w:rsidRDefault="0004058D" w:rsidP="00A87E1D">
            <w:pPr>
              <w:pStyle w:val="TAC"/>
              <w:rPr>
                <w:ins w:id="622" w:author="Runsen, Samsung" w:date="2023-11-16T08:43:00Z"/>
                <w:rFonts w:eastAsia="宋体"/>
                <w:color w:val="000000"/>
                <w:szCs w:val="18"/>
              </w:rPr>
            </w:pPr>
          </w:p>
          <w:p w14:paraId="6757567A" w14:textId="77777777" w:rsidR="0004058D" w:rsidRPr="00294AB6" w:rsidRDefault="0004058D" w:rsidP="00A87E1D">
            <w:pPr>
              <w:pStyle w:val="TAC"/>
              <w:rPr>
                <w:ins w:id="623" w:author="Runsen, Samsung" w:date="2023-11-16T08:43:00Z"/>
                <w:rFonts w:eastAsia="宋体"/>
                <w:color w:val="000000"/>
                <w:szCs w:val="18"/>
                <w:lang w:eastAsia="zh-CN"/>
              </w:rPr>
            </w:pPr>
            <w:ins w:id="624" w:author="Runsen, Samsung" w:date="2023-11-16T08:43:00Z">
              <w:r w:rsidRPr="00294AB6">
                <w:rPr>
                  <w:rFonts w:eastAsia="宋体"/>
                  <w:color w:val="000000"/>
                  <w:szCs w:val="18"/>
                </w:rPr>
                <w:t>CMR pari</w:t>
              </w:r>
              <w:r w:rsidRPr="00294AB6">
                <w:rPr>
                  <w:rFonts w:eastAsia="宋体"/>
                  <w:color w:val="000000"/>
                  <w:szCs w:val="18"/>
                  <w:lang w:eastAsia="zh-CN"/>
                </w:rPr>
                <w:t>ng:  {NZP CSI-RS resource #</w:t>
              </w:r>
              <w:r>
                <w:rPr>
                  <w:rFonts w:eastAsia="宋体"/>
                  <w:color w:val="000000"/>
                  <w:szCs w:val="18"/>
                  <w:lang w:eastAsia="zh-CN"/>
                </w:rPr>
                <w:t>9</w:t>
              </w:r>
              <w:r w:rsidRPr="00294AB6">
                <w:rPr>
                  <w:rFonts w:eastAsia="宋体"/>
                  <w:color w:val="000000"/>
                  <w:szCs w:val="18"/>
                  <w:lang w:eastAsia="zh-CN"/>
                </w:rPr>
                <w:t>, NZP CSI-RS resource #1</w:t>
              </w:r>
              <w:r>
                <w:rPr>
                  <w:rFonts w:eastAsia="宋体"/>
                  <w:color w:val="000000"/>
                  <w:szCs w:val="18"/>
                  <w:lang w:eastAsia="zh-CN"/>
                </w:rPr>
                <w:t>0</w:t>
              </w:r>
              <w:r w:rsidRPr="00294AB6">
                <w:rPr>
                  <w:rFonts w:eastAsia="宋体"/>
                  <w:color w:val="000000"/>
                  <w:szCs w:val="18"/>
                  <w:lang w:eastAsia="zh-CN"/>
                </w:rPr>
                <w:t>}</w:t>
              </w:r>
            </w:ins>
          </w:p>
        </w:tc>
      </w:tr>
      <w:tr w:rsidR="0004058D" w:rsidRPr="00C25669" w14:paraId="59E60ADD" w14:textId="77777777" w:rsidTr="00A87E1D">
        <w:trPr>
          <w:ins w:id="625"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5EB51D16" w14:textId="77777777" w:rsidR="0004058D" w:rsidRPr="00C25669" w:rsidRDefault="0004058D" w:rsidP="00A87E1D">
            <w:pPr>
              <w:pStyle w:val="TAL"/>
              <w:rPr>
                <w:ins w:id="626" w:author="Runsen, Samsung" w:date="2023-11-16T08:43:00Z"/>
                <w:rFonts w:eastAsia="宋体"/>
              </w:rPr>
            </w:pPr>
            <w:proofErr w:type="spellStart"/>
            <w:ins w:id="627" w:author="Runsen, Samsung" w:date="2023-11-16T08:43:00Z">
              <w:r w:rsidRPr="00C25669">
                <w:rPr>
                  <w:rFonts w:eastAsia="宋体"/>
                </w:rPr>
                <w:t>timeRestrictionFor</w:t>
              </w:r>
              <w:r w:rsidRPr="00C25669">
                <w:rPr>
                  <w:rFonts w:eastAsia="宋体" w:hint="eastAsia"/>
                  <w:lang w:eastAsia="zh-CN"/>
                </w:rPr>
                <w:t>Channel</w:t>
              </w:r>
              <w:r w:rsidRPr="00C25669">
                <w:rPr>
                  <w:rFonts w:eastAsia="宋体"/>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529CE86" w14:textId="77777777" w:rsidR="0004058D" w:rsidRPr="00C25669" w:rsidRDefault="0004058D" w:rsidP="00A87E1D">
            <w:pPr>
              <w:pStyle w:val="TAL"/>
              <w:rPr>
                <w:ins w:id="628"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E4DC59" w14:textId="77777777" w:rsidR="0004058D" w:rsidRPr="00C25669" w:rsidRDefault="0004058D" w:rsidP="00A87E1D">
            <w:pPr>
              <w:pStyle w:val="TAC"/>
              <w:rPr>
                <w:ins w:id="629" w:author="Runsen, Samsung" w:date="2023-11-16T08:43:00Z"/>
                <w:rFonts w:eastAsia="宋体"/>
                <w:lang w:eastAsia="zh-CN"/>
              </w:rPr>
            </w:pPr>
            <w:ins w:id="630" w:author="Runsen, Samsung" w:date="2023-11-16T08:43:00Z">
              <w:r w:rsidRPr="00C25669">
                <w:rPr>
                  <w:rFonts w:eastAsia="宋体" w:hint="eastAsia"/>
                  <w:lang w:eastAsia="zh-CN"/>
                </w:rPr>
                <w:t>Not configured</w:t>
              </w:r>
            </w:ins>
          </w:p>
        </w:tc>
      </w:tr>
      <w:tr w:rsidR="0004058D" w:rsidRPr="00C25669" w14:paraId="5AE4AC61" w14:textId="77777777" w:rsidTr="00A87E1D">
        <w:trPr>
          <w:ins w:id="631"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693B9387" w14:textId="77777777" w:rsidR="0004058D" w:rsidRPr="00C25669" w:rsidRDefault="0004058D" w:rsidP="00A87E1D">
            <w:pPr>
              <w:pStyle w:val="TAL"/>
              <w:rPr>
                <w:ins w:id="632" w:author="Runsen, Samsung" w:date="2023-11-16T08:43:00Z"/>
                <w:rFonts w:eastAsia="宋体"/>
              </w:rPr>
            </w:pPr>
            <w:proofErr w:type="spellStart"/>
            <w:ins w:id="633" w:author="Runsen, Samsung" w:date="2023-11-16T08:43:00Z">
              <w:r w:rsidRPr="00C25669">
                <w:rPr>
                  <w:rFonts w:eastAsia="宋体"/>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979AAE" w14:textId="77777777" w:rsidR="0004058D" w:rsidRPr="00C25669" w:rsidRDefault="0004058D" w:rsidP="00A87E1D">
            <w:pPr>
              <w:pStyle w:val="TAL"/>
              <w:rPr>
                <w:ins w:id="634"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15C99F" w14:textId="77777777" w:rsidR="0004058D" w:rsidRPr="00C25669" w:rsidRDefault="0004058D" w:rsidP="00A87E1D">
            <w:pPr>
              <w:pStyle w:val="TAC"/>
              <w:rPr>
                <w:ins w:id="635" w:author="Runsen, Samsung" w:date="2023-11-16T08:43:00Z"/>
                <w:rFonts w:eastAsia="宋体"/>
                <w:lang w:eastAsia="zh-CN"/>
              </w:rPr>
            </w:pPr>
            <w:ins w:id="636" w:author="Runsen, Samsung" w:date="2023-11-16T08:43:00Z">
              <w:r w:rsidRPr="00C25669">
                <w:rPr>
                  <w:rFonts w:eastAsia="宋体" w:hint="eastAsia"/>
                  <w:lang w:eastAsia="zh-CN"/>
                </w:rPr>
                <w:t>Not configured</w:t>
              </w:r>
            </w:ins>
          </w:p>
        </w:tc>
      </w:tr>
      <w:tr w:rsidR="0004058D" w:rsidRPr="00C25669" w14:paraId="430040CC" w14:textId="77777777" w:rsidTr="00A87E1D">
        <w:trPr>
          <w:ins w:id="637"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11B5FA5B" w14:textId="77777777" w:rsidR="0004058D" w:rsidRPr="00C25669" w:rsidRDefault="0004058D" w:rsidP="00A87E1D">
            <w:pPr>
              <w:pStyle w:val="TAL"/>
              <w:rPr>
                <w:ins w:id="638" w:author="Runsen, Samsung" w:date="2023-11-16T08:43:00Z"/>
                <w:rFonts w:eastAsia="宋体"/>
              </w:rPr>
            </w:pPr>
            <w:proofErr w:type="spellStart"/>
            <w:ins w:id="639" w:author="Runsen, Samsung" w:date="2023-11-16T08:43:00Z">
              <w:r w:rsidRPr="00C25669">
                <w:rPr>
                  <w:rFonts w:eastAsia="宋体"/>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5224DE" w14:textId="77777777" w:rsidR="0004058D" w:rsidRPr="00C25669" w:rsidRDefault="0004058D" w:rsidP="00A87E1D">
            <w:pPr>
              <w:pStyle w:val="TAL"/>
              <w:rPr>
                <w:ins w:id="640"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D07C8" w14:textId="77777777" w:rsidR="0004058D" w:rsidRPr="00C25669" w:rsidRDefault="0004058D" w:rsidP="00A87E1D">
            <w:pPr>
              <w:pStyle w:val="TAC"/>
              <w:rPr>
                <w:ins w:id="641" w:author="Runsen, Samsung" w:date="2023-11-16T08:43:00Z"/>
                <w:rFonts w:eastAsia="宋体"/>
                <w:lang w:eastAsia="zh-CN"/>
              </w:rPr>
            </w:pPr>
            <w:ins w:id="642" w:author="Runsen, Samsung" w:date="2023-11-16T08:43:00Z">
              <w:r w:rsidRPr="00C25669">
                <w:rPr>
                  <w:rFonts w:eastAsia="宋体" w:hint="eastAsia"/>
                  <w:lang w:eastAsia="zh-CN"/>
                </w:rPr>
                <w:t>Wideband</w:t>
              </w:r>
            </w:ins>
          </w:p>
        </w:tc>
      </w:tr>
      <w:tr w:rsidR="0004058D" w:rsidRPr="00C25669" w14:paraId="660245DF" w14:textId="77777777" w:rsidTr="00A87E1D">
        <w:trPr>
          <w:ins w:id="643"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7BC2B456" w14:textId="77777777" w:rsidR="0004058D" w:rsidRPr="00C25669" w:rsidRDefault="0004058D" w:rsidP="00A87E1D">
            <w:pPr>
              <w:pStyle w:val="TAL"/>
              <w:rPr>
                <w:ins w:id="644" w:author="Runsen, Samsung" w:date="2023-11-16T08:43:00Z"/>
                <w:rFonts w:eastAsia="宋体"/>
              </w:rPr>
            </w:pPr>
            <w:proofErr w:type="spellStart"/>
            <w:ins w:id="645" w:author="Runsen, Samsung" w:date="2023-11-16T08:43:00Z">
              <w:r w:rsidRPr="00C25669">
                <w:rPr>
                  <w:rFonts w:eastAsia="宋体"/>
                </w:rPr>
                <w:t>pmi-FormatIndicator</w:t>
              </w:r>
              <w:proofErr w:type="spellEnd"/>
              <w:r w:rsidRPr="00C25669">
                <w:rPr>
                  <w:rFonts w:eastAsia="宋体"/>
                  <w:i/>
                </w:rPr>
                <w:t xml:space="preserve">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8D4C76" w14:textId="77777777" w:rsidR="0004058D" w:rsidRPr="00C25669" w:rsidRDefault="0004058D" w:rsidP="00A87E1D">
            <w:pPr>
              <w:pStyle w:val="TAL"/>
              <w:rPr>
                <w:ins w:id="646"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B4993" w14:textId="77777777" w:rsidR="0004058D" w:rsidRPr="00C25669" w:rsidRDefault="0004058D" w:rsidP="00A87E1D">
            <w:pPr>
              <w:pStyle w:val="TAC"/>
              <w:rPr>
                <w:ins w:id="647" w:author="Runsen, Samsung" w:date="2023-11-16T08:43:00Z"/>
                <w:rFonts w:eastAsia="宋体"/>
                <w:lang w:eastAsia="zh-CN"/>
              </w:rPr>
            </w:pPr>
            <w:ins w:id="648" w:author="Runsen, Samsung" w:date="2023-11-16T08:43:00Z">
              <w:r w:rsidRPr="00C25669">
                <w:rPr>
                  <w:rFonts w:eastAsia="宋体" w:hint="eastAsia"/>
                  <w:lang w:eastAsia="zh-CN"/>
                </w:rPr>
                <w:t>Wideband</w:t>
              </w:r>
            </w:ins>
          </w:p>
        </w:tc>
      </w:tr>
      <w:tr w:rsidR="0004058D" w:rsidRPr="00C25669" w14:paraId="253254B6" w14:textId="77777777" w:rsidTr="00A87E1D">
        <w:trPr>
          <w:ins w:id="649"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003F6212" w14:textId="77777777" w:rsidR="0004058D" w:rsidRPr="00C25669" w:rsidRDefault="0004058D" w:rsidP="00A87E1D">
            <w:pPr>
              <w:pStyle w:val="TAL"/>
              <w:rPr>
                <w:ins w:id="650" w:author="Runsen, Samsung" w:date="2023-11-16T08:43:00Z"/>
                <w:rFonts w:eastAsia="宋体"/>
              </w:rPr>
            </w:pPr>
            <w:ins w:id="651" w:author="Runsen, Samsung" w:date="2023-11-16T08:43:00Z">
              <w:r w:rsidRPr="00C25669">
                <w:rPr>
                  <w:rFonts w:eastAsia="宋体" w:cs="Arial"/>
                  <w:szCs w:val="18"/>
                </w:rPr>
                <w:t>Sub-band Size</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A1FFCB" w14:textId="77777777" w:rsidR="0004058D" w:rsidRPr="00C25669" w:rsidRDefault="0004058D" w:rsidP="00A87E1D">
            <w:pPr>
              <w:pStyle w:val="TAL"/>
              <w:rPr>
                <w:ins w:id="652" w:author="Runsen, Samsung" w:date="2023-11-16T08:43:00Z"/>
                <w:rFonts w:eastAsia="宋体"/>
                <w:lang w:eastAsia="zh-CN"/>
              </w:rPr>
            </w:pPr>
            <w:ins w:id="653" w:author="Runsen, Samsung" w:date="2023-11-16T08:43:00Z">
              <w:r w:rsidRPr="00C25669">
                <w:rPr>
                  <w:rFonts w:eastAsia="宋体"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DECB83" w14:textId="77777777" w:rsidR="0004058D" w:rsidRPr="00C25669" w:rsidRDefault="0004058D" w:rsidP="00A87E1D">
            <w:pPr>
              <w:pStyle w:val="TAC"/>
              <w:rPr>
                <w:ins w:id="654" w:author="Runsen, Samsung" w:date="2023-11-16T08:43:00Z"/>
                <w:rFonts w:eastAsia="宋体"/>
                <w:lang w:eastAsia="zh-CN"/>
              </w:rPr>
            </w:pPr>
            <w:ins w:id="655" w:author="Runsen, Samsung" w:date="2023-11-16T08:43:00Z">
              <w:r w:rsidRPr="00C25669">
                <w:rPr>
                  <w:rFonts w:eastAsia="宋体" w:cs="Arial"/>
                  <w:szCs w:val="18"/>
                </w:rPr>
                <w:t>8</w:t>
              </w:r>
            </w:ins>
          </w:p>
        </w:tc>
      </w:tr>
      <w:tr w:rsidR="0004058D" w:rsidRPr="00C25669" w14:paraId="7E4A6D3A" w14:textId="77777777" w:rsidTr="00A87E1D">
        <w:trPr>
          <w:ins w:id="656"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16E89A4B" w14:textId="77777777" w:rsidR="0004058D" w:rsidRPr="00C25669" w:rsidRDefault="0004058D" w:rsidP="00A87E1D">
            <w:pPr>
              <w:pStyle w:val="TAL"/>
              <w:rPr>
                <w:ins w:id="657" w:author="Runsen, Samsung" w:date="2023-11-16T08:43:00Z"/>
                <w:rFonts w:eastAsia="宋体"/>
              </w:rPr>
            </w:pPr>
            <w:proofErr w:type="spellStart"/>
            <w:ins w:id="658" w:author="Runsen, Samsung" w:date="2023-11-16T08:43:00Z">
              <w:r w:rsidRPr="006B1DA0">
                <w:rPr>
                  <w:rFonts w:eastAsia="宋体"/>
                </w:rPr>
                <w:t>csi</w:t>
              </w:r>
              <w:r w:rsidRPr="00C25669">
                <w:rPr>
                  <w:rFonts w:eastAsia="宋体" w:cs="Arial"/>
                  <w:szCs w:val="18"/>
                </w:rPr>
                <w:t>-ReportingBand</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73F05B" w14:textId="77777777" w:rsidR="0004058D" w:rsidRPr="00C25669" w:rsidRDefault="0004058D" w:rsidP="00A87E1D">
            <w:pPr>
              <w:pStyle w:val="TAL"/>
              <w:rPr>
                <w:ins w:id="659"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D8CD58" w14:textId="77777777" w:rsidR="0004058D" w:rsidRPr="00C25669" w:rsidRDefault="0004058D" w:rsidP="00A87E1D">
            <w:pPr>
              <w:pStyle w:val="TAC"/>
              <w:rPr>
                <w:ins w:id="660" w:author="Runsen, Samsung" w:date="2023-11-16T08:43:00Z"/>
                <w:rFonts w:eastAsia="宋体"/>
                <w:lang w:eastAsia="zh-CN"/>
              </w:rPr>
            </w:pPr>
            <w:ins w:id="661" w:author="Runsen, Samsung" w:date="2023-11-16T08:43:00Z">
              <w:r w:rsidRPr="00C25669">
                <w:rPr>
                  <w:rFonts w:eastAsia="宋体" w:cs="Arial"/>
                  <w:szCs w:val="18"/>
                </w:rPr>
                <w:t>1111111</w:t>
              </w:r>
            </w:ins>
          </w:p>
        </w:tc>
      </w:tr>
      <w:tr w:rsidR="0004058D" w:rsidRPr="00C25669" w14:paraId="46C4EC34" w14:textId="77777777" w:rsidTr="00A87E1D">
        <w:trPr>
          <w:ins w:id="662"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084D361F" w14:textId="77777777" w:rsidR="0004058D" w:rsidRPr="00C25669" w:rsidRDefault="0004058D" w:rsidP="00A87E1D">
            <w:pPr>
              <w:pStyle w:val="TAL"/>
              <w:rPr>
                <w:ins w:id="663" w:author="Runsen, Samsung" w:date="2023-11-16T08:43:00Z"/>
                <w:rFonts w:eastAsia="宋体"/>
              </w:rPr>
            </w:pPr>
            <w:ins w:id="664" w:author="Runsen, Samsung" w:date="2023-11-16T08:43:00Z">
              <w:r w:rsidRPr="00C25669">
                <w:rPr>
                  <w:rFonts w:eastAsia="宋体"/>
                </w:rPr>
                <w:t xml:space="preserve">CSI-Report </w:t>
              </w:r>
              <w:r>
                <w:rPr>
                  <w:rFonts w:eastAsia="宋体" w:hint="eastAsia"/>
                  <w:lang w:eastAsia="zh-CN"/>
                </w:rPr>
                <w:t>periodicity</w:t>
              </w:r>
              <w:r w:rsidRPr="00C25669">
                <w:rPr>
                  <w:rFonts w:eastAsia="宋体"/>
                </w:rPr>
                <w:t xml:space="preserve"> and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21F40B" w14:textId="77777777" w:rsidR="0004058D" w:rsidRPr="00C25669" w:rsidRDefault="0004058D" w:rsidP="00A87E1D">
            <w:pPr>
              <w:pStyle w:val="TAL"/>
              <w:rPr>
                <w:ins w:id="665" w:author="Runsen, Samsung" w:date="2023-11-16T08:43:00Z"/>
                <w:rFonts w:eastAsia="宋体"/>
                <w:lang w:eastAsia="zh-CN"/>
              </w:rPr>
            </w:pPr>
            <w:ins w:id="666" w:author="Runsen, Samsung" w:date="2023-11-16T08:43:00Z">
              <w:r w:rsidRPr="00C25669">
                <w:rPr>
                  <w:rFonts w:eastAsia="宋体"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C06FD" w14:textId="77777777" w:rsidR="0004058D" w:rsidRPr="00C25669" w:rsidRDefault="0004058D" w:rsidP="00A87E1D">
            <w:pPr>
              <w:pStyle w:val="TAC"/>
              <w:rPr>
                <w:ins w:id="667" w:author="Runsen, Samsung" w:date="2023-11-16T08:43:00Z"/>
                <w:rFonts w:eastAsia="宋体"/>
                <w:lang w:eastAsia="zh-CN"/>
              </w:rPr>
            </w:pPr>
            <w:ins w:id="668" w:author="Runsen, Samsung" w:date="2023-11-16T08:43:00Z">
              <w:r>
                <w:rPr>
                  <w:rFonts w:eastAsia="宋体"/>
                  <w:lang w:eastAsia="zh-CN"/>
                </w:rPr>
                <w:t>Not configured</w:t>
              </w:r>
            </w:ins>
          </w:p>
        </w:tc>
      </w:tr>
      <w:tr w:rsidR="0004058D" w:rsidRPr="00C25669" w14:paraId="51E3AB24" w14:textId="77777777" w:rsidTr="00A87E1D">
        <w:trPr>
          <w:trHeight w:val="50"/>
          <w:ins w:id="669"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0BA66DFF" w14:textId="77777777" w:rsidR="0004058D" w:rsidRPr="00C25669" w:rsidRDefault="0004058D" w:rsidP="00A87E1D">
            <w:pPr>
              <w:pStyle w:val="TAL"/>
              <w:rPr>
                <w:ins w:id="670" w:author="Runsen, Samsung" w:date="2023-11-16T08:43:00Z"/>
                <w:rFonts w:eastAsia="宋体"/>
              </w:rPr>
            </w:pPr>
            <w:ins w:id="671" w:author="Runsen, Samsung" w:date="2023-11-16T08:43:00Z">
              <w:r w:rsidRPr="006B1DA0">
                <w:rPr>
                  <w:rFonts w:eastAsia="宋体"/>
                </w:rPr>
                <w:t>Aperiodic</w:t>
              </w:r>
              <w:r w:rsidRPr="00C25669">
                <w:t xml:space="preserve"> Report Slot Offset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D680B8" w14:textId="77777777" w:rsidR="0004058D" w:rsidRPr="00C25669" w:rsidRDefault="0004058D" w:rsidP="00A87E1D">
            <w:pPr>
              <w:pStyle w:val="TAL"/>
              <w:rPr>
                <w:ins w:id="672"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4C558" w14:textId="77777777" w:rsidR="0004058D" w:rsidRPr="00C25669" w:rsidRDefault="0004058D" w:rsidP="00A87E1D">
            <w:pPr>
              <w:pStyle w:val="TAC"/>
              <w:rPr>
                <w:ins w:id="673" w:author="Runsen, Samsung" w:date="2023-11-16T08:43:00Z"/>
                <w:rFonts w:eastAsia="宋体"/>
                <w:lang w:eastAsia="zh-CN"/>
              </w:rPr>
            </w:pPr>
            <w:ins w:id="674" w:author="Runsen, Samsung" w:date="2023-11-16T08:43:00Z">
              <w:r w:rsidRPr="00C25669">
                <w:rPr>
                  <w:lang w:eastAsia="zh-CN"/>
                </w:rPr>
                <w:t>5</w:t>
              </w:r>
            </w:ins>
          </w:p>
        </w:tc>
      </w:tr>
      <w:tr w:rsidR="0004058D" w:rsidRPr="00C25669" w14:paraId="5CC66122" w14:textId="77777777" w:rsidTr="00A87E1D">
        <w:trPr>
          <w:ins w:id="675"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26296CAE" w14:textId="77777777" w:rsidR="0004058D" w:rsidRPr="00C25669" w:rsidRDefault="0004058D" w:rsidP="00A87E1D">
            <w:pPr>
              <w:pStyle w:val="TAL"/>
              <w:rPr>
                <w:ins w:id="676" w:author="Runsen, Samsung" w:date="2023-11-16T08:43:00Z"/>
                <w:rFonts w:eastAsia="宋体"/>
              </w:rPr>
            </w:pPr>
            <w:ins w:id="677" w:author="Runsen, Samsung" w:date="2023-11-16T08:43:00Z">
              <w:r w:rsidRPr="006B1DA0">
                <w:rPr>
                  <w:rFonts w:eastAsia="宋体"/>
                </w:rPr>
                <w:t>CSI</w:t>
              </w:r>
              <w:r w:rsidRPr="00C25669">
                <w:t xml:space="preserve"> request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3B1891" w14:textId="77777777" w:rsidR="0004058D" w:rsidRPr="00C25669" w:rsidRDefault="0004058D" w:rsidP="00A87E1D">
            <w:pPr>
              <w:pStyle w:val="TAL"/>
              <w:rPr>
                <w:ins w:id="678"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A45D8" w14:textId="77777777" w:rsidR="0004058D" w:rsidRPr="00C25669" w:rsidRDefault="0004058D" w:rsidP="00A87E1D">
            <w:pPr>
              <w:pStyle w:val="TAC"/>
              <w:rPr>
                <w:ins w:id="679" w:author="Runsen, Samsung" w:date="2023-11-16T08:43:00Z"/>
                <w:rFonts w:eastAsia="宋体"/>
                <w:lang w:eastAsia="zh-CN"/>
              </w:rPr>
            </w:pPr>
            <w:ins w:id="680" w:author="Runsen, Samsung" w:date="2023-11-16T08:43:00Z">
              <w:r w:rsidRPr="00C25669">
                <w:rPr>
                  <w:lang w:eastAsia="zh-CN"/>
                </w:rPr>
                <w:t xml:space="preserve">1 in slots </w:t>
              </w:r>
              <w:proofErr w:type="spellStart"/>
              <w:r w:rsidRPr="00C25669">
                <w:rPr>
                  <w:lang w:eastAsia="zh-CN"/>
                </w:rPr>
                <w:t>i</w:t>
              </w:r>
              <w:proofErr w:type="spellEnd"/>
              <w:r w:rsidRPr="00C25669">
                <w:rPr>
                  <w:lang w:eastAsia="zh-CN"/>
                </w:rPr>
                <w:t>, where mod(</w:t>
              </w:r>
              <w:proofErr w:type="spellStart"/>
              <w:r w:rsidRPr="00C25669">
                <w:rPr>
                  <w:lang w:eastAsia="zh-CN"/>
                </w:rPr>
                <w:t>i</w:t>
              </w:r>
              <w:proofErr w:type="spellEnd"/>
              <w:r w:rsidRPr="00C25669">
                <w:rPr>
                  <w:lang w:eastAsia="zh-CN"/>
                </w:rPr>
                <w:t>, 5) = 1, otherwise it is equal to 0</w:t>
              </w:r>
            </w:ins>
          </w:p>
        </w:tc>
      </w:tr>
      <w:tr w:rsidR="0004058D" w:rsidRPr="00C25669" w14:paraId="1AE0788A" w14:textId="77777777" w:rsidTr="00A87E1D">
        <w:trPr>
          <w:ins w:id="681"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4189443F" w14:textId="77777777" w:rsidR="0004058D" w:rsidRPr="00C25669" w:rsidRDefault="0004058D" w:rsidP="00A87E1D">
            <w:pPr>
              <w:pStyle w:val="TAL"/>
              <w:rPr>
                <w:ins w:id="682" w:author="Runsen, Samsung" w:date="2023-11-16T08:43:00Z"/>
              </w:rPr>
            </w:pPr>
            <w:proofErr w:type="spellStart"/>
            <w:ins w:id="683" w:author="Runsen, Samsung" w:date="2023-11-16T08:43:00Z">
              <w:r w:rsidRPr="006B1DA0">
                <w:rPr>
                  <w:rFonts w:eastAsia="宋体"/>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BF822" w14:textId="77777777" w:rsidR="0004058D" w:rsidRPr="00C25669" w:rsidRDefault="0004058D" w:rsidP="00A87E1D">
            <w:pPr>
              <w:pStyle w:val="TAL"/>
              <w:rPr>
                <w:ins w:id="684"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B029F" w14:textId="77777777" w:rsidR="0004058D" w:rsidRPr="00C25669" w:rsidRDefault="0004058D" w:rsidP="00A87E1D">
            <w:pPr>
              <w:pStyle w:val="TAC"/>
              <w:rPr>
                <w:ins w:id="685" w:author="Runsen, Samsung" w:date="2023-11-16T08:43:00Z"/>
                <w:lang w:eastAsia="zh-CN"/>
              </w:rPr>
            </w:pPr>
            <w:ins w:id="686" w:author="Runsen, Samsung" w:date="2023-11-16T08:43:00Z">
              <w:r w:rsidRPr="00C25669">
                <w:rPr>
                  <w:lang w:eastAsia="zh-CN"/>
                </w:rPr>
                <w:t>1</w:t>
              </w:r>
            </w:ins>
          </w:p>
        </w:tc>
      </w:tr>
      <w:tr w:rsidR="0004058D" w:rsidRPr="00C25669" w14:paraId="7A24076D" w14:textId="77777777" w:rsidTr="00A87E1D">
        <w:trPr>
          <w:ins w:id="687"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307CF364" w14:textId="77777777" w:rsidR="0004058D" w:rsidRPr="00C25669" w:rsidRDefault="0004058D" w:rsidP="00A87E1D">
            <w:pPr>
              <w:pStyle w:val="TAL"/>
              <w:rPr>
                <w:ins w:id="688" w:author="Runsen, Samsung" w:date="2023-11-16T08:43:00Z"/>
              </w:rPr>
            </w:pPr>
            <w:ins w:id="689" w:author="Runsen, Samsung" w:date="2023-11-16T08:43:00Z">
              <w:r w:rsidRPr="00C25669">
                <w:t>CSI-</w:t>
              </w:r>
              <w:proofErr w:type="spellStart"/>
              <w:r w:rsidRPr="00C2566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921214" w14:textId="77777777" w:rsidR="0004058D" w:rsidRPr="00C25669" w:rsidRDefault="0004058D" w:rsidP="00A87E1D">
            <w:pPr>
              <w:pStyle w:val="TAL"/>
              <w:rPr>
                <w:ins w:id="690"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C5F6F" w14:textId="77777777" w:rsidR="0004058D" w:rsidRPr="00C25669" w:rsidRDefault="0004058D" w:rsidP="00A87E1D">
            <w:pPr>
              <w:widowControl w:val="0"/>
              <w:spacing w:after="0"/>
              <w:jc w:val="center"/>
              <w:rPr>
                <w:ins w:id="691" w:author="Runsen, Samsung" w:date="2023-11-16T08:43:00Z"/>
                <w:rFonts w:ascii="Arial" w:hAnsi="Arial"/>
                <w:sz w:val="18"/>
                <w:lang w:eastAsia="zh-CN"/>
              </w:rPr>
            </w:pPr>
            <w:ins w:id="692" w:author="Runsen, Samsung" w:date="2023-11-16T08:43:00Z">
              <w:r w:rsidRPr="00C25669">
                <w:rPr>
                  <w:rFonts w:ascii="Arial" w:hAnsi="Arial"/>
                  <w:sz w:val="18"/>
                  <w:lang w:eastAsia="zh-CN"/>
                </w:rPr>
                <w:t>One State with one Associated Report Configuration</w:t>
              </w:r>
            </w:ins>
          </w:p>
          <w:p w14:paraId="6575FAD1" w14:textId="77777777" w:rsidR="0004058D" w:rsidRPr="00C25669" w:rsidRDefault="0004058D" w:rsidP="00A87E1D">
            <w:pPr>
              <w:pStyle w:val="TAC"/>
              <w:rPr>
                <w:ins w:id="693" w:author="Runsen, Samsung" w:date="2023-11-16T08:43:00Z"/>
                <w:lang w:eastAsia="zh-CN"/>
              </w:rPr>
            </w:pPr>
            <w:ins w:id="694" w:author="Runsen, Samsung" w:date="2023-11-16T08:43:00Z">
              <w:r w:rsidRPr="00C25669">
                <w:rPr>
                  <w:lang w:eastAsia="zh-CN"/>
                </w:rPr>
                <w:t>Associated Report Configuration contains pointers to NZP CSI-RS and CSI-IM</w:t>
              </w:r>
            </w:ins>
          </w:p>
        </w:tc>
      </w:tr>
      <w:tr w:rsidR="0004058D" w:rsidRPr="00C25669" w14:paraId="1D15DA98" w14:textId="77777777" w:rsidTr="00A87E1D">
        <w:trPr>
          <w:ins w:id="695" w:author="Runsen, Samsung" w:date="2023-11-16T08:43:00Z"/>
        </w:trPr>
        <w:tc>
          <w:tcPr>
            <w:tcW w:w="2110" w:type="dxa"/>
            <w:gridSpan w:val="2"/>
            <w:vMerge w:val="restart"/>
            <w:tcBorders>
              <w:left w:val="single" w:sz="4" w:space="0" w:color="auto"/>
              <w:right w:val="single" w:sz="4" w:space="0" w:color="auto"/>
            </w:tcBorders>
            <w:shd w:val="clear" w:color="auto" w:fill="auto"/>
            <w:vAlign w:val="center"/>
          </w:tcPr>
          <w:p w14:paraId="533DE931" w14:textId="77777777" w:rsidR="0004058D" w:rsidRDefault="0004058D" w:rsidP="00A87E1D">
            <w:pPr>
              <w:pStyle w:val="TAL"/>
              <w:rPr>
                <w:ins w:id="696" w:author="Runsen, Samsung" w:date="2023-11-16T08:43:00Z"/>
                <w:rFonts w:eastAsia="宋体"/>
              </w:rPr>
            </w:pPr>
            <w:ins w:id="697" w:author="Runsen, Samsung" w:date="2023-11-16T08:43:00Z">
              <w:r w:rsidRPr="00C25669">
                <w:rPr>
                  <w:rFonts w:eastAsia="宋体"/>
                </w:rPr>
                <w:t>Codebook configuration</w:t>
              </w:r>
              <w:r>
                <w:rPr>
                  <w:rFonts w:eastAsia="宋体"/>
                </w:rPr>
                <w:t xml:space="preserve"> </w:t>
              </w:r>
            </w:ins>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927DBBD" w14:textId="77777777" w:rsidR="0004058D" w:rsidRPr="00C25669" w:rsidRDefault="0004058D" w:rsidP="00A87E1D">
            <w:pPr>
              <w:widowControl w:val="0"/>
              <w:spacing w:after="0"/>
              <w:rPr>
                <w:ins w:id="698" w:author="Runsen, Samsung" w:date="2023-11-16T08:43:00Z"/>
                <w:rFonts w:ascii="Arial" w:eastAsia="宋体" w:hAnsi="Arial"/>
                <w:sz w:val="18"/>
              </w:rPr>
            </w:pPr>
            <w:proofErr w:type="spellStart"/>
            <w:ins w:id="699" w:author="Runsen, Samsung" w:date="2023-11-16T08:43:00Z">
              <w:r w:rsidRPr="00C25669">
                <w:rPr>
                  <w:rFonts w:ascii="Arial" w:eastAsia="宋体"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259A74" w14:textId="77777777" w:rsidR="0004058D" w:rsidRPr="00C25669" w:rsidRDefault="0004058D" w:rsidP="00A87E1D">
            <w:pPr>
              <w:pStyle w:val="TAL"/>
              <w:rPr>
                <w:ins w:id="700"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34835" w14:textId="77777777" w:rsidR="0004058D" w:rsidRPr="00C25669" w:rsidRDefault="0004058D" w:rsidP="00A87E1D">
            <w:pPr>
              <w:pStyle w:val="TAC"/>
              <w:rPr>
                <w:ins w:id="701" w:author="Runsen, Samsung" w:date="2023-11-16T08:43:00Z"/>
                <w:rFonts w:eastAsia="宋体"/>
                <w:lang w:eastAsia="zh-CN"/>
              </w:rPr>
            </w:pPr>
            <w:proofErr w:type="spellStart"/>
            <w:ins w:id="702" w:author="Runsen, Samsung" w:date="2023-11-16T08:43:00Z">
              <w:r w:rsidRPr="00C25669">
                <w:rPr>
                  <w:rFonts w:eastAsia="宋体"/>
                  <w:lang w:eastAsia="zh-CN"/>
                </w:rPr>
                <w:t>typeI-SinglePanel</w:t>
              </w:r>
              <w:proofErr w:type="spellEnd"/>
            </w:ins>
          </w:p>
        </w:tc>
      </w:tr>
      <w:tr w:rsidR="0004058D" w:rsidRPr="00C25669" w14:paraId="40E42BD1" w14:textId="77777777" w:rsidTr="00A87E1D">
        <w:trPr>
          <w:ins w:id="703" w:author="Runsen, Samsung" w:date="2023-11-16T08:43:00Z"/>
        </w:trPr>
        <w:tc>
          <w:tcPr>
            <w:tcW w:w="2110" w:type="dxa"/>
            <w:gridSpan w:val="2"/>
            <w:vMerge/>
            <w:tcBorders>
              <w:left w:val="single" w:sz="4" w:space="0" w:color="auto"/>
              <w:right w:val="single" w:sz="4" w:space="0" w:color="auto"/>
            </w:tcBorders>
            <w:shd w:val="clear" w:color="auto" w:fill="auto"/>
          </w:tcPr>
          <w:p w14:paraId="6A6FBBAE" w14:textId="77777777" w:rsidR="0004058D" w:rsidRDefault="0004058D" w:rsidP="00A87E1D">
            <w:pPr>
              <w:pStyle w:val="TAL"/>
              <w:rPr>
                <w:ins w:id="704"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B7FE078" w14:textId="77777777" w:rsidR="0004058D" w:rsidRPr="00C25669" w:rsidRDefault="0004058D" w:rsidP="00A87E1D">
            <w:pPr>
              <w:widowControl w:val="0"/>
              <w:spacing w:after="0"/>
              <w:rPr>
                <w:ins w:id="705" w:author="Runsen, Samsung" w:date="2023-11-16T08:43:00Z"/>
                <w:rFonts w:ascii="Arial" w:eastAsia="宋体" w:hAnsi="Arial"/>
                <w:sz w:val="18"/>
              </w:rPr>
            </w:pPr>
            <w:proofErr w:type="spellStart"/>
            <w:ins w:id="706" w:author="Runsen, Samsung" w:date="2023-11-16T08:43:00Z">
              <w:r w:rsidRPr="00C25669">
                <w:rPr>
                  <w:rFonts w:ascii="Arial" w:eastAsia="宋体"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D348C3" w14:textId="77777777" w:rsidR="0004058D" w:rsidRPr="00C25669" w:rsidRDefault="0004058D" w:rsidP="00A87E1D">
            <w:pPr>
              <w:pStyle w:val="TAL"/>
              <w:rPr>
                <w:ins w:id="707"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B53A1" w14:textId="77777777" w:rsidR="0004058D" w:rsidRPr="00C25669" w:rsidRDefault="0004058D" w:rsidP="00A87E1D">
            <w:pPr>
              <w:pStyle w:val="TAC"/>
              <w:rPr>
                <w:ins w:id="708" w:author="Runsen, Samsung" w:date="2023-11-16T08:43:00Z"/>
                <w:rFonts w:eastAsia="宋体"/>
                <w:lang w:eastAsia="zh-CN"/>
              </w:rPr>
            </w:pPr>
            <w:ins w:id="709" w:author="Runsen, Samsung" w:date="2023-11-16T08:43:00Z">
              <w:r w:rsidRPr="00C25669">
                <w:rPr>
                  <w:rFonts w:eastAsia="宋体" w:hint="eastAsia"/>
                  <w:lang w:eastAsia="zh-CN"/>
                </w:rPr>
                <w:t>1</w:t>
              </w:r>
            </w:ins>
          </w:p>
        </w:tc>
      </w:tr>
      <w:tr w:rsidR="0004058D" w:rsidRPr="00C25669" w14:paraId="12ADEE0B" w14:textId="77777777" w:rsidTr="00A87E1D">
        <w:trPr>
          <w:ins w:id="710" w:author="Runsen, Samsung" w:date="2023-11-16T08:43:00Z"/>
        </w:trPr>
        <w:tc>
          <w:tcPr>
            <w:tcW w:w="2110" w:type="dxa"/>
            <w:gridSpan w:val="2"/>
            <w:vMerge/>
            <w:tcBorders>
              <w:left w:val="single" w:sz="4" w:space="0" w:color="auto"/>
              <w:right w:val="single" w:sz="4" w:space="0" w:color="auto"/>
            </w:tcBorders>
            <w:shd w:val="clear" w:color="auto" w:fill="auto"/>
          </w:tcPr>
          <w:p w14:paraId="0C71D329" w14:textId="77777777" w:rsidR="0004058D" w:rsidRDefault="0004058D" w:rsidP="00A87E1D">
            <w:pPr>
              <w:pStyle w:val="TAL"/>
              <w:rPr>
                <w:ins w:id="711"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5BE8465" w14:textId="77777777" w:rsidR="0004058D" w:rsidRPr="00C25669" w:rsidRDefault="0004058D" w:rsidP="00A87E1D">
            <w:pPr>
              <w:widowControl w:val="0"/>
              <w:spacing w:after="0"/>
              <w:rPr>
                <w:ins w:id="712" w:author="Runsen, Samsung" w:date="2023-11-16T08:43:00Z"/>
                <w:rFonts w:ascii="Arial" w:eastAsia="宋体" w:hAnsi="Arial"/>
                <w:sz w:val="18"/>
              </w:rPr>
            </w:pPr>
            <w:ins w:id="713" w:author="Runsen, Samsung" w:date="2023-11-16T08:43:00Z">
              <w:r w:rsidRPr="00C25669">
                <w:rPr>
                  <w:rFonts w:ascii="Arial" w:eastAsia="宋体"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E9C884" w14:textId="77777777" w:rsidR="0004058D" w:rsidRPr="00C25669" w:rsidRDefault="0004058D" w:rsidP="00A87E1D">
            <w:pPr>
              <w:pStyle w:val="TAL"/>
              <w:rPr>
                <w:ins w:id="714"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E6824" w14:textId="77777777" w:rsidR="0004058D" w:rsidRPr="00C25669" w:rsidRDefault="0004058D" w:rsidP="00A87E1D">
            <w:pPr>
              <w:pStyle w:val="TAC"/>
              <w:rPr>
                <w:ins w:id="715" w:author="Runsen, Samsung" w:date="2023-11-16T08:43:00Z"/>
                <w:rFonts w:eastAsia="宋体"/>
                <w:lang w:eastAsia="zh-CN"/>
              </w:rPr>
            </w:pPr>
            <w:ins w:id="716" w:author="Runsen, Samsung" w:date="2023-11-16T08:43:00Z">
              <w:r w:rsidRPr="00C25669">
                <w:rPr>
                  <w:rFonts w:eastAsia="宋体" w:hint="eastAsia"/>
                  <w:lang w:eastAsia="zh-CN"/>
                </w:rPr>
                <w:t>(4,1)</w:t>
              </w:r>
            </w:ins>
          </w:p>
        </w:tc>
      </w:tr>
      <w:tr w:rsidR="0004058D" w:rsidRPr="00C25669" w14:paraId="6FA82B9F" w14:textId="77777777" w:rsidTr="00A87E1D">
        <w:trPr>
          <w:ins w:id="717" w:author="Runsen, Samsung" w:date="2023-11-16T08:43:00Z"/>
        </w:trPr>
        <w:tc>
          <w:tcPr>
            <w:tcW w:w="2110" w:type="dxa"/>
            <w:gridSpan w:val="2"/>
            <w:vMerge/>
            <w:tcBorders>
              <w:left w:val="single" w:sz="4" w:space="0" w:color="auto"/>
              <w:right w:val="single" w:sz="4" w:space="0" w:color="auto"/>
            </w:tcBorders>
            <w:shd w:val="clear" w:color="auto" w:fill="auto"/>
          </w:tcPr>
          <w:p w14:paraId="3591E1FB" w14:textId="77777777" w:rsidR="0004058D" w:rsidRDefault="0004058D" w:rsidP="00A87E1D">
            <w:pPr>
              <w:pStyle w:val="TAL"/>
              <w:rPr>
                <w:ins w:id="718"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89726B0" w14:textId="77777777" w:rsidR="0004058D" w:rsidRPr="00C25669" w:rsidRDefault="0004058D" w:rsidP="00A87E1D">
            <w:pPr>
              <w:widowControl w:val="0"/>
              <w:spacing w:after="0"/>
              <w:rPr>
                <w:ins w:id="719" w:author="Runsen, Samsung" w:date="2023-11-16T08:43:00Z"/>
                <w:rFonts w:ascii="Arial" w:eastAsia="宋体" w:hAnsi="Arial"/>
                <w:sz w:val="18"/>
              </w:rPr>
            </w:pPr>
            <w:ins w:id="720" w:author="Runsen, Samsung" w:date="2023-11-16T08:43:00Z">
              <w:r w:rsidRPr="00C25669">
                <w:rPr>
                  <w:rFonts w:ascii="Arial" w:eastAsia="宋体"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B3F2E0" w14:textId="77777777" w:rsidR="0004058D" w:rsidRPr="00C25669" w:rsidRDefault="0004058D" w:rsidP="00A87E1D">
            <w:pPr>
              <w:pStyle w:val="TAL"/>
              <w:rPr>
                <w:ins w:id="721"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79330C" w14:textId="77777777" w:rsidR="0004058D" w:rsidRPr="00C25669" w:rsidRDefault="0004058D" w:rsidP="00A87E1D">
            <w:pPr>
              <w:pStyle w:val="TAC"/>
              <w:rPr>
                <w:ins w:id="722" w:author="Runsen, Samsung" w:date="2023-11-16T08:43:00Z"/>
                <w:rFonts w:eastAsia="宋体"/>
                <w:lang w:eastAsia="zh-CN"/>
              </w:rPr>
            </w:pPr>
            <w:ins w:id="723" w:author="Runsen, Samsung" w:date="2023-11-16T08:43:00Z">
              <w:r w:rsidRPr="00C25669">
                <w:rPr>
                  <w:rFonts w:eastAsia="宋体" w:hint="eastAsia"/>
                  <w:lang w:eastAsia="zh-CN"/>
                </w:rPr>
                <w:t>(</w:t>
              </w:r>
              <w:r w:rsidRPr="00C25669">
                <w:rPr>
                  <w:rFonts w:eastAsia="宋体"/>
                  <w:lang w:eastAsia="zh-CN"/>
                </w:rPr>
                <w:t>4,1</w:t>
              </w:r>
              <w:r w:rsidRPr="00C25669">
                <w:rPr>
                  <w:rFonts w:eastAsia="宋体" w:hint="eastAsia"/>
                  <w:lang w:eastAsia="zh-CN"/>
                </w:rPr>
                <w:t>)</w:t>
              </w:r>
            </w:ins>
          </w:p>
        </w:tc>
      </w:tr>
      <w:tr w:rsidR="0004058D" w:rsidRPr="00C25669" w14:paraId="7BD21462" w14:textId="77777777" w:rsidTr="00A87E1D">
        <w:trPr>
          <w:ins w:id="724" w:author="Runsen, Samsung" w:date="2023-11-16T08:43:00Z"/>
        </w:trPr>
        <w:tc>
          <w:tcPr>
            <w:tcW w:w="2110" w:type="dxa"/>
            <w:gridSpan w:val="2"/>
            <w:vMerge/>
            <w:tcBorders>
              <w:left w:val="single" w:sz="4" w:space="0" w:color="auto"/>
              <w:right w:val="single" w:sz="4" w:space="0" w:color="auto"/>
            </w:tcBorders>
            <w:shd w:val="clear" w:color="auto" w:fill="auto"/>
          </w:tcPr>
          <w:p w14:paraId="219E71EB" w14:textId="77777777" w:rsidR="0004058D" w:rsidRDefault="0004058D" w:rsidP="00A87E1D">
            <w:pPr>
              <w:pStyle w:val="TAL"/>
              <w:rPr>
                <w:ins w:id="725"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6850149" w14:textId="77777777" w:rsidR="0004058D" w:rsidRPr="00C25669" w:rsidRDefault="0004058D" w:rsidP="00A87E1D">
            <w:pPr>
              <w:widowControl w:val="0"/>
              <w:spacing w:after="0"/>
              <w:rPr>
                <w:ins w:id="726" w:author="Runsen, Samsung" w:date="2023-11-16T08:43:00Z"/>
                <w:rFonts w:ascii="Arial" w:eastAsia="宋体" w:hAnsi="Arial"/>
                <w:sz w:val="18"/>
              </w:rPr>
            </w:pPr>
            <w:proofErr w:type="spellStart"/>
            <w:ins w:id="727" w:author="Runsen, Samsung" w:date="2023-11-16T08:43:00Z">
              <w:r w:rsidRPr="00C25669">
                <w:rPr>
                  <w:rFonts w:ascii="Arial" w:eastAsia="宋体"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8F4135" w14:textId="77777777" w:rsidR="0004058D" w:rsidRPr="00C25669" w:rsidRDefault="0004058D" w:rsidP="00A87E1D">
            <w:pPr>
              <w:pStyle w:val="TAL"/>
              <w:rPr>
                <w:ins w:id="728"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C5797A" w14:textId="77777777" w:rsidR="0004058D" w:rsidRPr="00C25669" w:rsidRDefault="0004058D" w:rsidP="00A87E1D">
            <w:pPr>
              <w:pStyle w:val="TAC"/>
              <w:rPr>
                <w:ins w:id="729" w:author="Runsen, Samsung" w:date="2023-11-16T08:43:00Z"/>
                <w:rFonts w:eastAsia="宋体"/>
                <w:lang w:eastAsia="zh-CN"/>
              </w:rPr>
            </w:pPr>
            <w:ins w:id="730" w:author="Runsen, Samsung" w:date="2023-11-16T08:43:00Z">
              <w:r w:rsidRPr="00C25669">
                <w:rPr>
                  <w:rFonts w:eastAsia="宋体" w:hint="eastAsia"/>
                  <w:lang w:eastAsia="zh-CN"/>
                </w:rPr>
                <w:t>0x FFFF</w:t>
              </w:r>
            </w:ins>
          </w:p>
        </w:tc>
      </w:tr>
      <w:tr w:rsidR="0004058D" w:rsidRPr="00C25669" w14:paraId="7B4026B3" w14:textId="77777777" w:rsidTr="00A87E1D">
        <w:trPr>
          <w:ins w:id="731" w:author="Runsen, Samsung" w:date="2023-11-16T08:43:00Z"/>
        </w:trPr>
        <w:tc>
          <w:tcPr>
            <w:tcW w:w="2110" w:type="dxa"/>
            <w:gridSpan w:val="2"/>
            <w:vMerge/>
            <w:tcBorders>
              <w:left w:val="single" w:sz="4" w:space="0" w:color="auto"/>
              <w:bottom w:val="single" w:sz="4" w:space="0" w:color="auto"/>
              <w:right w:val="single" w:sz="4" w:space="0" w:color="auto"/>
            </w:tcBorders>
            <w:shd w:val="clear" w:color="auto" w:fill="auto"/>
          </w:tcPr>
          <w:p w14:paraId="4564F65A" w14:textId="77777777" w:rsidR="0004058D" w:rsidRDefault="0004058D" w:rsidP="00A87E1D">
            <w:pPr>
              <w:pStyle w:val="TAL"/>
              <w:rPr>
                <w:ins w:id="732" w:author="Runsen, Samsung" w:date="2023-11-16T08:43:00Z"/>
                <w:rFonts w:eastAsia="宋体"/>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D4BB32F" w14:textId="77777777" w:rsidR="0004058D" w:rsidRPr="00C25669" w:rsidRDefault="0004058D" w:rsidP="00A87E1D">
            <w:pPr>
              <w:widowControl w:val="0"/>
              <w:spacing w:after="0"/>
              <w:rPr>
                <w:ins w:id="733" w:author="Runsen, Samsung" w:date="2023-11-16T08:43:00Z"/>
                <w:rFonts w:ascii="Arial" w:eastAsia="宋体" w:hAnsi="Arial"/>
                <w:sz w:val="18"/>
              </w:rPr>
            </w:pPr>
            <w:ins w:id="734" w:author="Runsen, Samsung" w:date="2023-11-16T08:43:00Z">
              <w:r w:rsidRPr="00C25669">
                <w:rPr>
                  <w:rFonts w:ascii="Arial" w:eastAsia="宋体"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25FFC4" w14:textId="77777777" w:rsidR="0004058D" w:rsidRPr="001424CF" w:rsidRDefault="0004058D" w:rsidP="00A87E1D">
            <w:pPr>
              <w:pStyle w:val="TAL"/>
              <w:rPr>
                <w:ins w:id="735"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1FF69" w14:textId="77777777" w:rsidR="0004058D" w:rsidRPr="001424CF" w:rsidRDefault="0004058D" w:rsidP="00A87E1D">
            <w:pPr>
              <w:pStyle w:val="TAC"/>
              <w:rPr>
                <w:ins w:id="736" w:author="Runsen, Samsung" w:date="2023-11-16T08:43:00Z"/>
                <w:rFonts w:eastAsia="宋体"/>
                <w:lang w:eastAsia="zh-CN"/>
              </w:rPr>
            </w:pPr>
            <w:ins w:id="737" w:author="Runsen, Samsung" w:date="2023-11-16T08:43:00Z">
              <w:r w:rsidRPr="00294AB6">
                <w:rPr>
                  <w:rFonts w:eastAsia="宋体"/>
                  <w:lang w:eastAsia="zh-CN"/>
                </w:rPr>
                <w:t>000000</w:t>
              </w:r>
              <w:r>
                <w:rPr>
                  <w:rFonts w:eastAsia="宋体"/>
                  <w:lang w:eastAsia="zh-CN"/>
                </w:rPr>
                <w:t>01</w:t>
              </w:r>
              <w:r w:rsidRPr="00294AB6">
                <w:rPr>
                  <w:rFonts w:eastAsia="宋体"/>
                  <w:lang w:eastAsia="zh-CN"/>
                </w:rPr>
                <w:t xml:space="preserve"> (1 MIMO layer per </w:t>
              </w:r>
              <w:proofErr w:type="spellStart"/>
              <w:r w:rsidRPr="00294AB6">
                <w:rPr>
                  <w:rFonts w:eastAsia="宋体"/>
                  <w:lang w:val="en-US"/>
                </w:rPr>
                <w:t>TRxP</w:t>
              </w:r>
              <w:proofErr w:type="spellEnd"/>
              <w:r w:rsidRPr="00294AB6">
                <w:rPr>
                  <w:rFonts w:eastAsia="宋体"/>
                  <w:lang w:eastAsia="zh-CN"/>
                </w:rPr>
                <w:t>)</w:t>
              </w:r>
            </w:ins>
          </w:p>
        </w:tc>
      </w:tr>
      <w:tr w:rsidR="0004058D" w:rsidRPr="00C25669" w14:paraId="5F6FC62D" w14:textId="77777777" w:rsidTr="00A87E1D">
        <w:trPr>
          <w:ins w:id="738"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tcPr>
          <w:p w14:paraId="67198CC6" w14:textId="77777777" w:rsidR="0004058D" w:rsidRPr="00C25669" w:rsidRDefault="0004058D" w:rsidP="00A87E1D">
            <w:pPr>
              <w:pStyle w:val="TAL"/>
              <w:rPr>
                <w:ins w:id="739" w:author="Runsen, Samsung" w:date="2023-11-16T08:43:00Z"/>
                <w:rFonts w:eastAsia="宋体"/>
              </w:rPr>
            </w:pPr>
            <w:ins w:id="740" w:author="Runsen, Samsung" w:date="2023-11-16T08:43:00Z">
              <w:r w:rsidRPr="00C25669">
                <w:rPr>
                  <w:rFonts w:eastAsia="宋体"/>
                </w:rPr>
                <w:t>Physical channel for CSI report</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3A698F" w14:textId="77777777" w:rsidR="0004058D" w:rsidRPr="00C25669" w:rsidRDefault="0004058D" w:rsidP="00A87E1D">
            <w:pPr>
              <w:pStyle w:val="TAL"/>
              <w:rPr>
                <w:ins w:id="741"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F086CB" w14:textId="77777777" w:rsidR="0004058D" w:rsidRPr="00C25669" w:rsidRDefault="0004058D" w:rsidP="00A87E1D">
            <w:pPr>
              <w:pStyle w:val="TAC"/>
              <w:rPr>
                <w:ins w:id="742" w:author="Runsen, Samsung" w:date="2023-11-16T08:43:00Z"/>
                <w:rFonts w:eastAsia="宋体"/>
                <w:lang w:eastAsia="zh-CN"/>
              </w:rPr>
            </w:pPr>
            <w:ins w:id="743" w:author="Runsen, Samsung" w:date="2023-11-16T08:43:00Z">
              <w:r w:rsidRPr="00C25669">
                <w:rPr>
                  <w:rFonts w:eastAsia="宋体" w:hint="eastAsia"/>
                  <w:lang w:eastAsia="zh-CN"/>
                </w:rPr>
                <w:t>PUSCH</w:t>
              </w:r>
            </w:ins>
          </w:p>
        </w:tc>
      </w:tr>
      <w:tr w:rsidR="0004058D" w:rsidRPr="00C25669" w14:paraId="32BDB48C" w14:textId="77777777" w:rsidTr="00A87E1D">
        <w:trPr>
          <w:ins w:id="744"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5E12A189" w14:textId="77777777" w:rsidR="0004058D" w:rsidRPr="00C25669" w:rsidRDefault="0004058D" w:rsidP="00A87E1D">
            <w:pPr>
              <w:pStyle w:val="TAL"/>
              <w:rPr>
                <w:ins w:id="745" w:author="Runsen, Samsung" w:date="2023-11-16T08:43:00Z"/>
                <w:rFonts w:eastAsia="宋体"/>
              </w:rPr>
            </w:pPr>
            <w:ins w:id="746" w:author="Runsen, Samsung" w:date="2023-11-16T08:43:00Z">
              <w:r w:rsidRPr="00C25669">
                <w:rPr>
                  <w:rFonts w:eastAsia="宋体"/>
                </w:rPr>
                <w:t xml:space="preserve">CQI/RI/PMI delay </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BE1E9" w14:textId="77777777" w:rsidR="0004058D" w:rsidRPr="00C25669" w:rsidRDefault="0004058D" w:rsidP="00A87E1D">
            <w:pPr>
              <w:pStyle w:val="TAL"/>
              <w:rPr>
                <w:ins w:id="747" w:author="Runsen, Samsung" w:date="2023-11-16T08:43:00Z"/>
                <w:rFonts w:eastAsia="宋体"/>
                <w:lang w:eastAsia="zh-CN"/>
              </w:rPr>
            </w:pPr>
            <w:proofErr w:type="spellStart"/>
            <w:ins w:id="748" w:author="Runsen, Samsung" w:date="2023-11-16T08:43:00Z">
              <w:r w:rsidRPr="00C25669">
                <w:rPr>
                  <w:rFonts w:eastAsia="宋体"/>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A652A8" w14:textId="77777777" w:rsidR="0004058D" w:rsidRPr="00C25669" w:rsidRDefault="0004058D" w:rsidP="00A87E1D">
            <w:pPr>
              <w:pStyle w:val="TAC"/>
              <w:rPr>
                <w:ins w:id="749" w:author="Runsen, Samsung" w:date="2023-11-16T08:43:00Z"/>
                <w:rFonts w:eastAsia="宋体"/>
                <w:lang w:eastAsia="zh-CN"/>
              </w:rPr>
            </w:pPr>
            <w:ins w:id="750" w:author="Runsen, Samsung" w:date="2023-11-16T08:43:00Z">
              <w:r w:rsidRPr="00C25669">
                <w:rPr>
                  <w:rFonts w:eastAsia="宋体" w:hint="eastAsia"/>
                  <w:lang w:eastAsia="zh-CN"/>
                </w:rPr>
                <w:t>8</w:t>
              </w:r>
            </w:ins>
          </w:p>
        </w:tc>
      </w:tr>
      <w:tr w:rsidR="0004058D" w:rsidRPr="00C25669" w14:paraId="16378C47" w14:textId="77777777" w:rsidTr="00A87E1D">
        <w:trPr>
          <w:ins w:id="751"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32C43D92" w14:textId="77777777" w:rsidR="0004058D" w:rsidRPr="007733F2" w:rsidRDefault="0004058D" w:rsidP="00A87E1D">
            <w:pPr>
              <w:pStyle w:val="TAL"/>
              <w:rPr>
                <w:ins w:id="752" w:author="Runsen, Samsung" w:date="2023-11-16T08:43:00Z"/>
                <w:rFonts w:eastAsia="宋体"/>
              </w:rPr>
            </w:pPr>
            <w:ins w:id="753" w:author="Runsen, Samsung" w:date="2023-11-16T08:43:00Z">
              <w:r w:rsidRPr="007733F2">
                <w:rPr>
                  <w:rFonts w:eastAsia="宋体"/>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D7AD44B" w14:textId="77777777" w:rsidR="0004058D" w:rsidRPr="007733F2" w:rsidRDefault="0004058D" w:rsidP="00A87E1D">
            <w:pPr>
              <w:pStyle w:val="TAL"/>
              <w:rPr>
                <w:ins w:id="754"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F1B4F" w14:textId="77777777" w:rsidR="0004058D" w:rsidRPr="007733F2" w:rsidRDefault="0004058D" w:rsidP="00A87E1D">
            <w:pPr>
              <w:pStyle w:val="TAC"/>
              <w:rPr>
                <w:ins w:id="755" w:author="Runsen, Samsung" w:date="2023-11-16T08:43:00Z"/>
                <w:rFonts w:eastAsia="宋体"/>
                <w:lang w:eastAsia="zh-CN"/>
              </w:rPr>
            </w:pPr>
            <w:ins w:id="756" w:author="Runsen, Samsung" w:date="2023-11-16T08:43:00Z">
              <w:r w:rsidRPr="007733F2">
                <w:rPr>
                  <w:rFonts w:eastAsia="宋体" w:hint="eastAsia"/>
                  <w:lang w:eastAsia="zh-CN"/>
                </w:rPr>
                <w:t>4</w:t>
              </w:r>
            </w:ins>
          </w:p>
        </w:tc>
      </w:tr>
      <w:tr w:rsidR="0004058D" w:rsidRPr="00C25669" w14:paraId="2505D8F7" w14:textId="77777777" w:rsidTr="00A87E1D">
        <w:trPr>
          <w:ins w:id="757"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6C0D4CD1" w14:textId="77777777" w:rsidR="0004058D" w:rsidRPr="00C25669" w:rsidRDefault="0004058D" w:rsidP="00A87E1D">
            <w:pPr>
              <w:pStyle w:val="TAL"/>
              <w:rPr>
                <w:ins w:id="758" w:author="Runsen, Samsung" w:date="2023-11-16T08:43:00Z"/>
                <w:rFonts w:eastAsia="宋体"/>
              </w:rPr>
            </w:pPr>
            <w:ins w:id="759" w:author="Runsen, Samsung" w:date="2023-11-16T08:43:00Z">
              <w:r w:rsidRPr="00C25669">
                <w:rPr>
                  <w:rFonts w:eastAsia="宋体"/>
                </w:rPr>
                <w:t>Measurement channel</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48E3A3" w14:textId="77777777" w:rsidR="0004058D" w:rsidRPr="00C25669" w:rsidRDefault="0004058D" w:rsidP="00A87E1D">
            <w:pPr>
              <w:pStyle w:val="TAL"/>
              <w:rPr>
                <w:ins w:id="760"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1CBD7" w14:textId="77777777" w:rsidR="0004058D" w:rsidRPr="00C25669" w:rsidRDefault="0004058D" w:rsidP="00A87E1D">
            <w:pPr>
              <w:pStyle w:val="TAC"/>
              <w:rPr>
                <w:ins w:id="761" w:author="Runsen, Samsung" w:date="2023-11-16T08:43:00Z"/>
                <w:rFonts w:eastAsia="宋体"/>
                <w:lang w:eastAsia="zh-CN"/>
              </w:rPr>
            </w:pPr>
            <w:ins w:id="762" w:author="Runsen, Samsung" w:date="2023-11-16T08:43:00Z">
              <w:r w:rsidRPr="00C25669">
                <w:rPr>
                  <w:rFonts w:cs="Arial"/>
                  <w:szCs w:val="18"/>
                </w:rPr>
                <w:t>R.PDSCH.1-6.</w:t>
              </w:r>
              <w:r>
                <w:rPr>
                  <w:rFonts w:cs="Arial"/>
                  <w:szCs w:val="18"/>
                </w:rPr>
                <w:t>4</w:t>
              </w:r>
              <w:r w:rsidRPr="005B3300">
                <w:rPr>
                  <w:rFonts w:ascii="Calibri" w:hAnsi="Calibri" w:cs="Calibri"/>
                  <w:szCs w:val="18"/>
                </w:rPr>
                <w:t xml:space="preserve"> </w:t>
              </w:r>
            </w:ins>
          </w:p>
        </w:tc>
      </w:tr>
      <w:tr w:rsidR="0004058D" w:rsidRPr="00C25669" w14:paraId="3D9F46C0" w14:textId="77777777" w:rsidTr="00A87E1D">
        <w:trPr>
          <w:ins w:id="763" w:author="Runsen, Samsung" w:date="2023-11-16T08:43:00Z"/>
        </w:trPr>
        <w:tc>
          <w:tcPr>
            <w:tcW w:w="5467" w:type="dxa"/>
            <w:gridSpan w:val="5"/>
            <w:tcBorders>
              <w:left w:val="single" w:sz="4" w:space="0" w:color="auto"/>
              <w:bottom w:val="single" w:sz="4" w:space="0" w:color="auto"/>
              <w:right w:val="single" w:sz="4" w:space="0" w:color="auto"/>
            </w:tcBorders>
            <w:shd w:val="clear" w:color="auto" w:fill="auto"/>
            <w:vAlign w:val="center"/>
          </w:tcPr>
          <w:p w14:paraId="6C6137BF" w14:textId="77777777" w:rsidR="0004058D" w:rsidRPr="00C25669" w:rsidRDefault="0004058D" w:rsidP="00A87E1D">
            <w:pPr>
              <w:pStyle w:val="TAL"/>
              <w:rPr>
                <w:ins w:id="764" w:author="Runsen, Samsung" w:date="2023-11-16T08:43:00Z"/>
                <w:rFonts w:eastAsia="宋体"/>
              </w:rPr>
            </w:pPr>
            <w:ins w:id="765" w:author="Runsen, Samsung" w:date="2023-11-16T08:43:00Z">
              <w:r w:rsidRPr="00DB30AC">
                <w:rPr>
                  <w:rFonts w:eastAsia="宋体"/>
                </w:rPr>
                <w:t>PDSCH &amp; PDSCH DMRS</w:t>
              </w:r>
              <w:r w:rsidRPr="00DB30AC">
                <w:t xml:space="preserve"> Precoding configuration</w:t>
              </w:r>
              <w:r>
                <w:t xml:space="preserve"> for random Precoding</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8A4872E" w14:textId="77777777" w:rsidR="0004058D" w:rsidRPr="00C25669" w:rsidRDefault="0004058D" w:rsidP="00A87E1D">
            <w:pPr>
              <w:pStyle w:val="TAL"/>
              <w:rPr>
                <w:ins w:id="766" w:author="Runsen, Samsung" w:date="2023-11-16T08:43:00Z"/>
                <w:rFonts w:eastAsia="宋体"/>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E2E607" w14:textId="77777777" w:rsidR="0004058D" w:rsidRPr="00C25669" w:rsidRDefault="0004058D" w:rsidP="00A87E1D">
            <w:pPr>
              <w:pStyle w:val="TAC"/>
              <w:rPr>
                <w:ins w:id="767" w:author="Runsen, Samsung" w:date="2023-11-16T08:43:00Z"/>
                <w:rFonts w:eastAsia="宋体"/>
                <w:lang w:eastAsia="zh-CN"/>
              </w:rPr>
            </w:pPr>
            <w:ins w:id="768" w:author="Runsen, Samsung" w:date="2023-11-16T08:43:00Z">
              <w:r w:rsidRPr="00DB30AC">
                <w:rPr>
                  <w:rFonts w:eastAsia="宋体"/>
                </w:rPr>
                <w:t xml:space="preserve">Single Panel Type I, Random </w:t>
              </w:r>
              <w:proofErr w:type="spellStart"/>
              <w:r w:rsidRPr="00DB30AC">
                <w:rPr>
                  <w:rFonts w:eastAsia="宋体"/>
                </w:rPr>
                <w:t>precoder</w:t>
              </w:r>
              <w:proofErr w:type="spellEnd"/>
              <w:r w:rsidRPr="00DB30AC">
                <w:rPr>
                  <w:rFonts w:eastAsia="宋体"/>
                </w:rPr>
                <w:t xml:space="preserve"> selection updated per slot, with equal probability of each applicable i</w:t>
              </w:r>
              <w:r w:rsidRPr="00DB30AC">
                <w:rPr>
                  <w:rFonts w:eastAsia="宋体"/>
                  <w:vertAlign w:val="subscript"/>
                </w:rPr>
                <w:t>1</w:t>
              </w:r>
              <w:r w:rsidRPr="00DB30AC">
                <w:rPr>
                  <w:rFonts w:eastAsia="宋体"/>
                </w:rPr>
                <w:t>, i</w:t>
              </w:r>
              <w:r w:rsidRPr="00DB30AC">
                <w:rPr>
                  <w:rFonts w:eastAsia="宋体"/>
                  <w:vertAlign w:val="subscript"/>
                </w:rPr>
                <w:t>2</w:t>
              </w:r>
              <w:r w:rsidRPr="00DB30AC">
                <w:rPr>
                  <w:rFonts w:eastAsia="宋体"/>
                </w:rPr>
                <w:t xml:space="preserve"> combination, and </w:t>
              </w:r>
              <w:r w:rsidRPr="00DB30AC">
                <w:t>with Wideband granularity</w:t>
              </w:r>
            </w:ins>
          </w:p>
        </w:tc>
      </w:tr>
      <w:tr w:rsidR="0004058D" w:rsidRPr="00C25669" w14:paraId="44C981B5" w14:textId="77777777" w:rsidTr="00A87E1D">
        <w:trPr>
          <w:ins w:id="769" w:author="Runsen, Samsung" w:date="2023-11-16T08:43:00Z"/>
        </w:trPr>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26A1409" w14:textId="77777777" w:rsidR="0004058D" w:rsidRPr="001424CF" w:rsidRDefault="0004058D" w:rsidP="00A87E1D">
            <w:pPr>
              <w:pStyle w:val="TAN"/>
              <w:rPr>
                <w:ins w:id="770" w:author="Runsen, Samsung" w:date="2023-11-16T08:43:00Z"/>
                <w:rFonts w:eastAsia="宋体"/>
                <w:lang w:eastAsia="zh-CN"/>
              </w:rPr>
            </w:pPr>
            <w:ins w:id="771" w:author="Runsen, Samsung" w:date="2023-11-16T08:43:00Z">
              <w:r w:rsidRPr="00294AB6">
                <w:rPr>
                  <w:rFonts w:eastAsia="宋体"/>
                  <w:lang w:eastAsia="zh-CN"/>
                </w:rPr>
                <w:t>Note 1:</w:t>
              </w:r>
              <w:r w:rsidRPr="00294AB6">
                <w:tab/>
              </w:r>
              <w:r w:rsidRPr="00294AB6">
                <w:rPr>
                  <w:rFonts w:eastAsia="宋体"/>
                  <w:lang w:eastAsia="zh-CN"/>
                </w:rPr>
                <w:t xml:space="preserve">PDSCH transmission is done from both </w:t>
              </w:r>
              <w:proofErr w:type="spellStart"/>
              <w:r w:rsidRPr="00294AB6">
                <w:rPr>
                  <w:rFonts w:eastAsia="宋体"/>
                  <w:lang w:eastAsia="zh-CN"/>
                </w:rPr>
                <w:t>TRxPs</w:t>
              </w:r>
              <w:proofErr w:type="spellEnd"/>
              <w:r w:rsidRPr="00294AB6">
                <w:rPr>
                  <w:rFonts w:eastAsia="宋体"/>
                  <w:lang w:eastAsia="zh-CN"/>
                </w:rPr>
                <w:t xml:space="preserve"> (PDSCH Layer 0 is transmitted from </w:t>
              </w:r>
              <w:proofErr w:type="spellStart"/>
              <w:r w:rsidRPr="00294AB6">
                <w:rPr>
                  <w:rFonts w:eastAsia="宋体"/>
                  <w:lang w:eastAsia="zh-CN"/>
                </w:rPr>
                <w:t>TRxP</w:t>
              </w:r>
              <w:proofErr w:type="spellEnd"/>
              <w:r w:rsidRPr="00294AB6">
                <w:rPr>
                  <w:rFonts w:eastAsia="宋体"/>
                  <w:lang w:eastAsia="zh-CN"/>
                </w:rPr>
                <w:t xml:space="preserve"> #1 and PDSCH layer 1 is transmitted from </w:t>
              </w:r>
              <w:proofErr w:type="spellStart"/>
              <w:r w:rsidRPr="00294AB6">
                <w:rPr>
                  <w:rFonts w:eastAsia="宋体"/>
                  <w:lang w:eastAsia="zh-CN"/>
                </w:rPr>
                <w:t>TRxP</w:t>
              </w:r>
              <w:proofErr w:type="spellEnd"/>
              <w:r w:rsidRPr="00294AB6">
                <w:rPr>
                  <w:rFonts w:eastAsia="宋体"/>
                  <w:lang w:eastAsia="zh-CN"/>
                </w:rPr>
                <w:t xml:space="preserve"> #2)</w:t>
              </w:r>
            </w:ins>
          </w:p>
          <w:p w14:paraId="5A8F6067" w14:textId="77777777" w:rsidR="0004058D" w:rsidRPr="001424CF" w:rsidRDefault="0004058D" w:rsidP="00A87E1D">
            <w:pPr>
              <w:widowControl w:val="0"/>
              <w:spacing w:after="0"/>
              <w:ind w:left="851" w:hanging="851"/>
              <w:rPr>
                <w:ins w:id="772" w:author="Runsen, Samsung" w:date="2023-11-16T08:43:00Z"/>
                <w:rFonts w:ascii="Arial" w:eastAsia="宋体" w:hAnsi="Arial"/>
                <w:sz w:val="18"/>
              </w:rPr>
            </w:pPr>
            <w:ins w:id="773" w:author="Runsen, Samsung" w:date="2023-11-16T08:43:00Z">
              <w:r w:rsidRPr="001424CF">
                <w:rPr>
                  <w:rFonts w:ascii="Arial" w:eastAsia="宋体" w:hAnsi="Arial"/>
                  <w:sz w:val="18"/>
                </w:rPr>
                <w:t>Note 2:</w:t>
              </w:r>
              <w:r w:rsidRPr="001424CF">
                <w:rPr>
                  <w:rFonts w:ascii="Arial" w:eastAsia="宋体" w:hAnsi="Arial"/>
                  <w:sz w:val="18"/>
                  <w:lang w:eastAsia="zh-CN"/>
                </w:rPr>
                <w:tab/>
                <w:t>When Throughput is measured using</w:t>
              </w:r>
              <w:r w:rsidRPr="001424CF">
                <w:rPr>
                  <w:rFonts w:ascii="Arial" w:eastAsia="宋体" w:hAnsi="Arial"/>
                  <w:sz w:val="18"/>
                </w:rPr>
                <w:t xml:space="preserve"> random </w:t>
              </w:r>
              <w:proofErr w:type="spellStart"/>
              <w:r w:rsidRPr="001424CF">
                <w:rPr>
                  <w:rFonts w:ascii="Arial" w:eastAsia="宋体" w:hAnsi="Arial"/>
                  <w:sz w:val="18"/>
                </w:rPr>
                <w:t>precoder</w:t>
              </w:r>
              <w:proofErr w:type="spellEnd"/>
              <w:r w:rsidRPr="001424CF">
                <w:rPr>
                  <w:rFonts w:ascii="Arial" w:eastAsia="宋体" w:hAnsi="Arial"/>
                  <w:sz w:val="18"/>
                </w:rPr>
                <w:t xml:space="preserve"> selection, the </w:t>
              </w:r>
              <w:proofErr w:type="spellStart"/>
              <w:r w:rsidRPr="001424CF">
                <w:rPr>
                  <w:rFonts w:ascii="Arial" w:eastAsia="宋体" w:hAnsi="Arial"/>
                  <w:sz w:val="18"/>
                </w:rPr>
                <w:t>precoder</w:t>
              </w:r>
              <w:proofErr w:type="spellEnd"/>
              <w:r w:rsidRPr="001424CF">
                <w:rPr>
                  <w:rFonts w:ascii="Arial" w:eastAsia="宋体" w:hAnsi="Arial"/>
                  <w:sz w:val="18"/>
                </w:rPr>
                <w:t xml:space="preserve"> shall be updated in each slot (1 </w:t>
              </w:r>
              <w:proofErr w:type="spellStart"/>
              <w:r w:rsidRPr="001424CF">
                <w:rPr>
                  <w:rFonts w:ascii="Arial" w:eastAsia="宋体" w:hAnsi="Arial"/>
                  <w:sz w:val="18"/>
                </w:rPr>
                <w:t>ms</w:t>
              </w:r>
              <w:proofErr w:type="spellEnd"/>
              <w:r w:rsidRPr="001424CF">
                <w:rPr>
                  <w:rFonts w:ascii="Arial" w:eastAsia="宋体" w:hAnsi="Arial"/>
                  <w:sz w:val="18"/>
                </w:rPr>
                <w:t xml:space="preserve"> granularity) with equal probability of each applicable i</w:t>
              </w:r>
              <w:r w:rsidRPr="001424CF">
                <w:rPr>
                  <w:rFonts w:ascii="Arial" w:eastAsia="宋体" w:hAnsi="Arial"/>
                  <w:sz w:val="18"/>
                  <w:vertAlign w:val="subscript"/>
                </w:rPr>
                <w:t>1</w:t>
              </w:r>
              <w:r w:rsidRPr="001424CF">
                <w:rPr>
                  <w:rFonts w:ascii="Arial" w:eastAsia="宋体" w:hAnsi="Arial"/>
                  <w:sz w:val="18"/>
                </w:rPr>
                <w:t>, i</w:t>
              </w:r>
              <w:r w:rsidRPr="001424CF">
                <w:rPr>
                  <w:rFonts w:ascii="Arial" w:eastAsia="宋体" w:hAnsi="Arial"/>
                  <w:sz w:val="18"/>
                  <w:vertAlign w:val="subscript"/>
                </w:rPr>
                <w:t>2</w:t>
              </w:r>
              <w:r w:rsidRPr="001424CF">
                <w:rPr>
                  <w:rFonts w:ascii="Arial" w:eastAsia="宋体" w:hAnsi="Arial"/>
                  <w:sz w:val="18"/>
                </w:rPr>
                <w:t xml:space="preserve"> combination.</w:t>
              </w:r>
            </w:ins>
          </w:p>
          <w:p w14:paraId="49724607" w14:textId="77777777" w:rsidR="0004058D" w:rsidRPr="001424CF" w:rsidRDefault="0004058D" w:rsidP="00A87E1D">
            <w:pPr>
              <w:widowControl w:val="0"/>
              <w:spacing w:after="0"/>
              <w:ind w:left="851" w:hanging="851"/>
              <w:rPr>
                <w:ins w:id="774" w:author="Runsen, Samsung" w:date="2023-11-16T08:43:00Z"/>
                <w:rFonts w:ascii="Arial" w:eastAsia="宋体" w:hAnsi="Arial"/>
                <w:sz w:val="18"/>
              </w:rPr>
            </w:pPr>
            <w:ins w:id="775" w:author="Runsen, Samsung" w:date="2023-11-16T08:43:00Z">
              <w:r w:rsidRPr="001424CF">
                <w:rPr>
                  <w:rFonts w:ascii="Arial" w:eastAsia="宋体" w:hAnsi="Arial"/>
                  <w:sz w:val="18"/>
                </w:rPr>
                <w:t>Note 3</w:t>
              </w:r>
              <w:r w:rsidRPr="001424CF">
                <w:rPr>
                  <w:rFonts w:ascii="Arial" w:eastAsia="宋体" w:hAnsi="Arial"/>
                  <w:sz w:val="18"/>
                  <w:lang w:eastAsia="zh-CN"/>
                </w:rPr>
                <w:t>:</w:t>
              </w:r>
              <w:r w:rsidRPr="001424CF">
                <w:rPr>
                  <w:rFonts w:ascii="Arial" w:eastAsia="宋体" w:hAnsi="Arial"/>
                  <w:sz w:val="18"/>
                  <w:lang w:eastAsia="zh-CN"/>
                </w:rPr>
                <w:tab/>
              </w:r>
              <w:r w:rsidRPr="001424CF">
                <w:rPr>
                  <w:rFonts w:ascii="Arial" w:eastAsia="宋体" w:hAnsi="Arial"/>
                  <w:sz w:val="18"/>
                </w:rPr>
                <w:t xml:space="preserve">If the UE reports in an available uplink reporting instance at </w:t>
              </w:r>
              <w:proofErr w:type="spellStart"/>
              <w:r w:rsidRPr="001424CF">
                <w:rPr>
                  <w:rFonts w:ascii="Arial" w:eastAsia="宋体" w:hAnsi="Arial"/>
                  <w:sz w:val="18"/>
                  <w:lang w:eastAsia="zh-CN"/>
                </w:rPr>
                <w:t>slot</w:t>
              </w:r>
              <w:r w:rsidRPr="001424CF">
                <w:rPr>
                  <w:rFonts w:ascii="Arial" w:eastAsia="宋体" w:hAnsi="Arial"/>
                  <w:sz w:val="18"/>
                </w:rPr>
                <w:t>#n</w:t>
              </w:r>
              <w:proofErr w:type="spellEnd"/>
              <w:r w:rsidRPr="001424CF">
                <w:rPr>
                  <w:rFonts w:ascii="Arial" w:eastAsia="宋体" w:hAnsi="Arial"/>
                  <w:sz w:val="18"/>
                </w:rPr>
                <w:t xml:space="preserve"> based on PMI estimation at a downlink </w:t>
              </w:r>
              <w:r w:rsidRPr="001424CF">
                <w:rPr>
                  <w:rFonts w:ascii="Arial" w:eastAsia="宋体" w:hAnsi="Arial"/>
                  <w:sz w:val="18"/>
                  <w:lang w:eastAsia="zh-CN"/>
                </w:rPr>
                <w:t>slot</w:t>
              </w:r>
              <w:r w:rsidRPr="001424CF">
                <w:rPr>
                  <w:rFonts w:ascii="Arial" w:eastAsia="宋体" w:hAnsi="Arial"/>
                  <w:sz w:val="18"/>
                </w:rPr>
                <w:t xml:space="preserve"> not later than </w:t>
              </w:r>
              <w:r w:rsidRPr="001424CF">
                <w:rPr>
                  <w:rFonts w:ascii="Arial" w:eastAsia="宋体" w:hAnsi="Arial"/>
                  <w:sz w:val="18"/>
                  <w:lang w:eastAsia="zh-CN"/>
                </w:rPr>
                <w:t>slot</w:t>
              </w:r>
              <w:r w:rsidRPr="001424CF">
                <w:rPr>
                  <w:rFonts w:ascii="Arial" w:eastAsia="宋体" w:hAnsi="Arial"/>
                  <w:sz w:val="18"/>
                </w:rPr>
                <w:t xml:space="preserve">#(n-4), this reported PMI cannot be applied at the gNB downlink before </w:t>
              </w:r>
              <w:r w:rsidRPr="001424CF">
                <w:rPr>
                  <w:rFonts w:ascii="Arial" w:eastAsia="宋体" w:hAnsi="Arial"/>
                  <w:sz w:val="18"/>
                  <w:lang w:eastAsia="zh-CN"/>
                </w:rPr>
                <w:t>slot</w:t>
              </w:r>
              <w:r w:rsidRPr="001424CF">
                <w:rPr>
                  <w:rFonts w:ascii="Arial" w:eastAsia="宋体" w:hAnsi="Arial"/>
                  <w:sz w:val="18"/>
                </w:rPr>
                <w:t>#(n+4).</w:t>
              </w:r>
            </w:ins>
          </w:p>
          <w:p w14:paraId="3FF568FD" w14:textId="77777777" w:rsidR="0004058D" w:rsidRPr="001424CF" w:rsidRDefault="0004058D" w:rsidP="00A87E1D">
            <w:pPr>
              <w:pStyle w:val="TAN"/>
              <w:rPr>
                <w:ins w:id="776" w:author="Runsen, Samsung" w:date="2023-11-16T08:43:00Z"/>
                <w:rFonts w:eastAsia="宋体"/>
                <w:lang w:eastAsia="zh-CN"/>
              </w:rPr>
            </w:pPr>
            <w:ins w:id="777" w:author="Runsen, Samsung" w:date="2023-11-16T08:43:00Z">
              <w:r w:rsidRPr="00294AB6">
                <w:rPr>
                  <w:rFonts w:eastAsia="宋体"/>
                </w:rPr>
                <w:t>Note 4:</w:t>
              </w:r>
              <w:r w:rsidRPr="00294AB6">
                <w:rPr>
                  <w:rFonts w:eastAsia="宋体"/>
                  <w:lang w:eastAsia="zh-CN"/>
                </w:rPr>
                <w:tab/>
              </w:r>
              <w:r w:rsidRPr="00294AB6">
                <w:rPr>
                  <w:rFonts w:eastAsia="宋体"/>
                </w:rPr>
                <w:t xml:space="preserve">Randomization of the principle beam direction per </w:t>
              </w:r>
              <w:proofErr w:type="spellStart"/>
              <w:r w:rsidRPr="00294AB6">
                <w:rPr>
                  <w:rFonts w:eastAsia="宋体"/>
                </w:rPr>
                <w:t>TRxP</w:t>
              </w:r>
              <w:proofErr w:type="spellEnd"/>
              <w:r w:rsidRPr="00294AB6">
                <w:rPr>
                  <w:rFonts w:eastAsia="宋体"/>
                </w:rPr>
                <w:t xml:space="preserve"> shall be used as specified in </w:t>
              </w:r>
              <w:r w:rsidRPr="00294AB6">
                <w:rPr>
                  <w:rFonts w:cs="Arial"/>
                  <w:noProof/>
                  <w:szCs w:val="18"/>
                  <w:lang w:eastAsia="zh-CN"/>
                </w:rPr>
                <w:t>Annex B.2.3.2.3</w:t>
              </w:r>
              <w:r w:rsidRPr="00294AB6">
                <w:rPr>
                  <w:rFonts w:eastAsia="宋体"/>
                </w:rPr>
                <w:t>.</w:t>
              </w:r>
            </w:ins>
          </w:p>
        </w:tc>
      </w:tr>
    </w:tbl>
    <w:p w14:paraId="0181E7C1" w14:textId="77777777" w:rsidR="0004058D" w:rsidRPr="00EF6014" w:rsidRDefault="0004058D" w:rsidP="0004058D">
      <w:pPr>
        <w:rPr>
          <w:ins w:id="778" w:author="Runsen, Samsung" w:date="2023-11-16T08:43:00Z"/>
          <w:lang w:eastAsia="zh-CN"/>
        </w:rPr>
      </w:pPr>
    </w:p>
    <w:p w14:paraId="6FA49946" w14:textId="77777777" w:rsidR="0004058D" w:rsidRPr="00B72BC0" w:rsidRDefault="0004058D" w:rsidP="0004058D">
      <w:pPr>
        <w:pStyle w:val="TH"/>
        <w:rPr>
          <w:ins w:id="779" w:author="Runsen, Samsung" w:date="2023-11-16T08:43:00Z"/>
          <w:lang w:eastAsia="zh-CN"/>
        </w:rPr>
      </w:pPr>
      <w:ins w:id="780" w:author="Runsen, Samsung" w:date="2023-11-16T08:43:00Z">
        <w:r w:rsidRPr="00B72BC0">
          <w:t xml:space="preserve">Table </w:t>
        </w:r>
        <w:r w:rsidRPr="00B72BC0">
          <w:rPr>
            <w:lang w:eastAsia="zh-CN"/>
          </w:rPr>
          <w:t>6.3.2.1.</w:t>
        </w:r>
        <w:r>
          <w:rPr>
            <w:lang w:eastAsia="zh-CN"/>
          </w:rPr>
          <w:t>7</w:t>
        </w:r>
        <w:r w:rsidRPr="00B72BC0">
          <w:rPr>
            <w:lang w:eastAsia="zh-CN"/>
          </w:rPr>
          <w:t>.3</w:t>
        </w:r>
        <w:r w:rsidRPr="00B72BC0">
          <w:t>-2</w:t>
        </w:r>
        <w:r w:rsidRPr="00B72BC0">
          <w:rPr>
            <w:lang w:eastAsia="zh-CN"/>
          </w:rPr>
          <w:t>:</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4058D" w:rsidRPr="00B72BC0" w14:paraId="6746FC60" w14:textId="77777777" w:rsidTr="00A87E1D">
        <w:trPr>
          <w:jc w:val="center"/>
          <w:ins w:id="781" w:author="Runsen, Samsung" w:date="2023-11-16T08:43:00Z"/>
        </w:trPr>
        <w:tc>
          <w:tcPr>
            <w:tcW w:w="2126" w:type="dxa"/>
            <w:tcBorders>
              <w:top w:val="single" w:sz="4" w:space="0" w:color="auto"/>
              <w:left w:val="single" w:sz="4" w:space="0" w:color="auto"/>
              <w:bottom w:val="single" w:sz="4" w:space="0" w:color="auto"/>
              <w:right w:val="single" w:sz="4" w:space="0" w:color="auto"/>
            </w:tcBorders>
            <w:hideMark/>
          </w:tcPr>
          <w:p w14:paraId="1898FB2F" w14:textId="77777777" w:rsidR="0004058D" w:rsidRPr="00B72BC0" w:rsidRDefault="0004058D" w:rsidP="00A87E1D">
            <w:pPr>
              <w:pStyle w:val="TAH"/>
              <w:rPr>
                <w:ins w:id="782" w:author="Runsen, Samsung" w:date="2023-11-16T08:43:00Z"/>
              </w:rPr>
            </w:pPr>
            <w:ins w:id="783" w:author="Runsen, Samsung" w:date="2023-11-16T08:43:00Z">
              <w:r w:rsidRPr="00B72BC0">
                <w:t>Parameter</w:t>
              </w:r>
            </w:ins>
          </w:p>
        </w:tc>
        <w:tc>
          <w:tcPr>
            <w:tcW w:w="1701" w:type="dxa"/>
            <w:tcBorders>
              <w:top w:val="single" w:sz="4" w:space="0" w:color="auto"/>
              <w:left w:val="single" w:sz="4" w:space="0" w:color="auto"/>
              <w:bottom w:val="single" w:sz="4" w:space="0" w:color="auto"/>
              <w:right w:val="single" w:sz="4" w:space="0" w:color="auto"/>
            </w:tcBorders>
            <w:hideMark/>
          </w:tcPr>
          <w:p w14:paraId="3FE8F68B" w14:textId="77777777" w:rsidR="0004058D" w:rsidRPr="00B72BC0" w:rsidRDefault="0004058D" w:rsidP="00A87E1D">
            <w:pPr>
              <w:pStyle w:val="TAH"/>
              <w:rPr>
                <w:ins w:id="784" w:author="Runsen, Samsung" w:date="2023-11-16T08:43:00Z"/>
              </w:rPr>
            </w:pPr>
            <w:ins w:id="785" w:author="Runsen, Samsung" w:date="2023-11-16T08:43:00Z">
              <w:r w:rsidRPr="00B72BC0">
                <w:t>Test 1</w:t>
              </w:r>
            </w:ins>
          </w:p>
        </w:tc>
      </w:tr>
      <w:tr w:rsidR="0004058D" w:rsidRPr="00B72BC0" w14:paraId="5096EE17" w14:textId="77777777" w:rsidTr="00A87E1D">
        <w:trPr>
          <w:jc w:val="center"/>
          <w:ins w:id="786" w:author="Runsen, Samsung" w:date="2023-11-16T08:43:00Z"/>
        </w:trPr>
        <w:tc>
          <w:tcPr>
            <w:tcW w:w="2126" w:type="dxa"/>
            <w:tcBorders>
              <w:top w:val="single" w:sz="4" w:space="0" w:color="auto"/>
              <w:left w:val="single" w:sz="4" w:space="0" w:color="auto"/>
              <w:bottom w:val="single" w:sz="4" w:space="0" w:color="auto"/>
              <w:right w:val="single" w:sz="4" w:space="0" w:color="auto"/>
            </w:tcBorders>
            <w:hideMark/>
          </w:tcPr>
          <w:p w14:paraId="294CCC76" w14:textId="77777777" w:rsidR="0004058D" w:rsidRPr="00B72BC0" w:rsidRDefault="0004058D" w:rsidP="00A87E1D">
            <w:pPr>
              <w:pStyle w:val="TAC"/>
              <w:rPr>
                <w:ins w:id="787" w:author="Runsen, Samsung" w:date="2023-11-16T08:43:00Z"/>
                <w:rFonts w:cs="Arial"/>
              </w:rPr>
            </w:pPr>
            <w:ins w:id="788" w:author="Runsen, Samsung" w:date="2023-11-16T08:43:00Z">
              <w:r w:rsidRPr="00B72BC0">
                <w:rPr>
                  <w:rFonts w:ascii="Symbol" w:eastAsia="?? ??" w:hAnsi="Symbol" w:cs="Arial"/>
                  <w:i/>
                  <w:iCs/>
                </w:rPr>
                <w:t></w:t>
              </w:r>
            </w:ins>
          </w:p>
        </w:tc>
        <w:tc>
          <w:tcPr>
            <w:tcW w:w="1701" w:type="dxa"/>
            <w:tcBorders>
              <w:top w:val="single" w:sz="4" w:space="0" w:color="auto"/>
              <w:left w:val="single" w:sz="4" w:space="0" w:color="auto"/>
              <w:bottom w:val="single" w:sz="4" w:space="0" w:color="auto"/>
              <w:right w:val="single" w:sz="4" w:space="0" w:color="auto"/>
            </w:tcBorders>
            <w:hideMark/>
          </w:tcPr>
          <w:p w14:paraId="024C9FB1" w14:textId="3F7795DA" w:rsidR="0004058D" w:rsidRPr="00B72BC0" w:rsidRDefault="003C6AB8" w:rsidP="00A87E1D">
            <w:pPr>
              <w:pStyle w:val="TAC"/>
              <w:rPr>
                <w:ins w:id="789" w:author="Runsen, Samsung" w:date="2023-11-16T08:43:00Z"/>
                <w:lang w:eastAsia="zh-CN"/>
              </w:rPr>
            </w:pPr>
            <w:ins w:id="790" w:author="Runsen, Samsung" w:date="2023-11-16T09:09:00Z">
              <w:r w:rsidRPr="003C6AB8">
                <w:rPr>
                  <w:highlight w:val="green"/>
                  <w:lang w:eastAsia="zh-CN"/>
                </w:rPr>
                <w:t>1.6</w:t>
              </w:r>
            </w:ins>
          </w:p>
        </w:tc>
      </w:tr>
    </w:tbl>
    <w:p w14:paraId="4938C951" w14:textId="7E858F5D" w:rsidR="0004058D" w:rsidRDefault="003C6AB8" w:rsidP="0004058D">
      <w:pPr>
        <w:rPr>
          <w:ins w:id="791" w:author="Runsen, Samsung" w:date="2023-11-16T09:19:00Z"/>
        </w:rPr>
      </w:pPr>
      <w:ins w:id="792" w:author="Runsen, Samsung" w:date="2023-11-16T09:19:00Z">
        <w:r w:rsidRPr="003C6AB8">
          <w:rPr>
            <w:highlight w:val="green"/>
          </w:rPr>
          <w:t>The normative reference for this requirement is TS 38.101-4 [5] clause 6.3.2.1.7.</w:t>
        </w:r>
      </w:ins>
    </w:p>
    <w:p w14:paraId="64D9DA72" w14:textId="77777777" w:rsidR="003C6AB8" w:rsidRPr="00B72BC0" w:rsidRDefault="003C6AB8" w:rsidP="0004058D">
      <w:pPr>
        <w:rPr>
          <w:ins w:id="793" w:author="Runsen, Samsung" w:date="2023-11-16T08:43:00Z"/>
        </w:rPr>
      </w:pPr>
    </w:p>
    <w:p w14:paraId="228FF48E" w14:textId="77777777" w:rsidR="0004058D" w:rsidRPr="00B72BC0" w:rsidRDefault="0004058D" w:rsidP="0004058D">
      <w:pPr>
        <w:pStyle w:val="H6"/>
        <w:rPr>
          <w:ins w:id="794" w:author="Runsen, Samsung" w:date="2023-11-16T08:43:00Z"/>
        </w:rPr>
      </w:pPr>
      <w:ins w:id="795" w:author="Runsen, Samsung" w:date="2023-11-16T08:43:00Z">
        <w:r w:rsidRPr="00B72BC0">
          <w:t>6.3.2.1.</w:t>
        </w:r>
        <w:r>
          <w:t>7</w:t>
        </w:r>
        <w:r w:rsidRPr="00B72BC0">
          <w:t>.4</w:t>
        </w:r>
        <w:r w:rsidRPr="00B72BC0">
          <w:tab/>
          <w:t>Test description</w:t>
        </w:r>
      </w:ins>
    </w:p>
    <w:p w14:paraId="07A5B40C" w14:textId="77777777" w:rsidR="0004058D" w:rsidRPr="00B72BC0" w:rsidRDefault="0004058D" w:rsidP="0004058D">
      <w:pPr>
        <w:pStyle w:val="H6"/>
        <w:rPr>
          <w:ins w:id="796" w:author="Runsen, Samsung" w:date="2023-11-16T08:43:00Z"/>
        </w:rPr>
      </w:pPr>
      <w:ins w:id="797" w:author="Runsen, Samsung" w:date="2023-11-16T08:43:00Z">
        <w:r w:rsidRPr="00B72BC0">
          <w:t>6.3.2.1.2.</w:t>
        </w:r>
        <w:r>
          <w:t>7</w:t>
        </w:r>
        <w:r w:rsidRPr="00B72BC0">
          <w:t>.1</w:t>
        </w:r>
        <w:r w:rsidRPr="00B72BC0">
          <w:tab/>
          <w:t>Initial conditions</w:t>
        </w:r>
      </w:ins>
    </w:p>
    <w:p w14:paraId="7AF8D645" w14:textId="77777777" w:rsidR="0004058D" w:rsidRPr="00B72BC0" w:rsidRDefault="0004058D" w:rsidP="0004058D">
      <w:pPr>
        <w:rPr>
          <w:ins w:id="798" w:author="Runsen, Samsung" w:date="2023-11-16T08:43:00Z"/>
        </w:rPr>
      </w:pPr>
      <w:ins w:id="799" w:author="Runsen, Samsung" w:date="2023-11-16T08:43:00Z">
        <w:r w:rsidRPr="00B72BC0">
          <w:t>Initial conditions are a set of test configurations the UE needs to be tested in and the steps for the SS to take with the UE to reach the correct measurement state.</w:t>
        </w:r>
      </w:ins>
    </w:p>
    <w:p w14:paraId="374111D3" w14:textId="77777777" w:rsidR="0004058D" w:rsidRPr="00B72BC0" w:rsidRDefault="0004058D" w:rsidP="0004058D">
      <w:pPr>
        <w:rPr>
          <w:ins w:id="800" w:author="Runsen, Samsung" w:date="2023-11-16T08:43:00Z"/>
        </w:rPr>
      </w:pPr>
      <w:ins w:id="801" w:author="Runsen, Samsung" w:date="2023-11-16T08:43:00Z">
        <w:r w:rsidRPr="00B72BC0">
          <w:t>The initial test configurations consist of environmental conditions, test frequencies, test channel bandwidths and sub-carrier spacing based on NR operating bands specified in Table 5.3.5-1 and Table 5.3.6-1 of 38.521-1.</w:t>
        </w:r>
      </w:ins>
    </w:p>
    <w:p w14:paraId="56558FC3" w14:textId="77777777" w:rsidR="0004058D" w:rsidRPr="00B72BC0" w:rsidRDefault="0004058D" w:rsidP="0004058D">
      <w:pPr>
        <w:rPr>
          <w:ins w:id="802" w:author="Runsen, Samsung" w:date="2023-11-16T08:43:00Z"/>
        </w:rPr>
      </w:pPr>
      <w:ins w:id="803" w:author="Runsen, Samsung" w:date="2023-11-16T08:43:00Z">
        <w:r w:rsidRPr="00B72BC0">
          <w:t xml:space="preserve">Configurations of </w:t>
        </w:r>
        <w:r w:rsidRPr="00B72BC0">
          <w:rPr>
            <w:rFonts w:eastAsia="Batang"/>
          </w:rPr>
          <w:t>PDSCH</w:t>
        </w:r>
        <w:r w:rsidRPr="00B72BC0">
          <w:t xml:space="preserve"> and PDCCH before measurement are specified in Annex C.</w:t>
        </w:r>
      </w:ins>
    </w:p>
    <w:p w14:paraId="2B7909F4" w14:textId="77777777" w:rsidR="0004058D" w:rsidRPr="00B72BC0" w:rsidRDefault="0004058D" w:rsidP="0004058D">
      <w:pPr>
        <w:rPr>
          <w:ins w:id="804" w:author="Runsen, Samsung" w:date="2023-11-16T08:43:00Z"/>
        </w:rPr>
      </w:pPr>
      <w:ins w:id="805" w:author="Runsen, Samsung" w:date="2023-11-16T08:43:00Z">
        <w:r w:rsidRPr="00B72BC0">
          <w:t>Test Environment: Normal, as defined in TS 38.508-1 [6] clause 4.1.</w:t>
        </w:r>
      </w:ins>
    </w:p>
    <w:p w14:paraId="5D7F8E82" w14:textId="77777777" w:rsidR="0004058D" w:rsidRPr="00B72BC0" w:rsidRDefault="0004058D" w:rsidP="0004058D">
      <w:pPr>
        <w:rPr>
          <w:ins w:id="806" w:author="Runsen, Samsung" w:date="2023-11-16T08:43:00Z"/>
        </w:rPr>
      </w:pPr>
      <w:ins w:id="807" w:author="Runsen, Samsung" w:date="2023-11-16T08:43:00Z">
        <w:r w:rsidRPr="00B72BC0">
          <w:t xml:space="preserve">Frequencies to be tested: </w:t>
        </w:r>
        <w:proofErr w:type="spellStart"/>
        <w:r w:rsidRPr="00B72BC0">
          <w:t>Mid Range</w:t>
        </w:r>
        <w:proofErr w:type="spellEnd"/>
        <w:r w:rsidRPr="00B72BC0">
          <w:t>, as defined in TS 38.508-1 [6] clause 5.2.2.</w:t>
        </w:r>
      </w:ins>
    </w:p>
    <w:p w14:paraId="018B0C43" w14:textId="77777777" w:rsidR="0004058D" w:rsidRPr="00B72BC0" w:rsidRDefault="0004058D" w:rsidP="0004058D">
      <w:pPr>
        <w:rPr>
          <w:ins w:id="808" w:author="Runsen, Samsung" w:date="2023-11-16T08:43:00Z"/>
        </w:rPr>
      </w:pPr>
      <w:ins w:id="809" w:author="Runsen, Samsung" w:date="2023-11-16T08:43:00Z">
        <w:r w:rsidRPr="00B72BC0">
          <w:t>For EN-DC within FR1 operation, setup the LTE link according to Annex D</w:t>
        </w:r>
      </w:ins>
    </w:p>
    <w:p w14:paraId="4E62238E" w14:textId="77777777" w:rsidR="0004058D" w:rsidRPr="00B72BC0" w:rsidRDefault="0004058D" w:rsidP="0004058D">
      <w:pPr>
        <w:pStyle w:val="B1"/>
        <w:rPr>
          <w:ins w:id="810" w:author="Runsen, Samsung" w:date="2023-11-16T08:43:00Z"/>
        </w:rPr>
      </w:pPr>
      <w:ins w:id="811" w:author="Runsen, Samsung" w:date="2023-11-16T08:43:00Z">
        <w:r w:rsidRPr="00B72BC0">
          <w:t>1.</w:t>
        </w:r>
        <w:r w:rsidRPr="00B72BC0">
          <w:tab/>
          <w:t>Connect the SS, the faders and AWGN noise source to the UE antenna connectors as shown in TS 38.508-1 [6] Annex A, in Figure A.3.1.7.1 for TE diagram and section A.3.2.2 for UE diagram.</w:t>
        </w:r>
      </w:ins>
    </w:p>
    <w:p w14:paraId="25FAE7CA" w14:textId="77777777" w:rsidR="0004058D" w:rsidRPr="00B72BC0" w:rsidRDefault="0004058D" w:rsidP="0004058D">
      <w:pPr>
        <w:pStyle w:val="B1"/>
        <w:rPr>
          <w:ins w:id="812" w:author="Runsen, Samsung" w:date="2023-11-16T08:43:00Z"/>
        </w:rPr>
      </w:pPr>
      <w:ins w:id="813" w:author="Runsen, Samsung" w:date="2023-11-16T08:43:00Z">
        <w:r w:rsidRPr="00B72BC0">
          <w:t>2.</w:t>
        </w:r>
        <w:r w:rsidRPr="00B72BC0">
          <w:tab/>
          <w:t>The parameter settings for the cell are set up according to Table 6.1.2-1 and Table 6.3.2.1.</w:t>
        </w:r>
        <w:r>
          <w:t>7</w:t>
        </w:r>
        <w:r w:rsidRPr="00B72BC0">
          <w:t>.3-1 and as appropriate.</w:t>
        </w:r>
      </w:ins>
    </w:p>
    <w:p w14:paraId="259AF039" w14:textId="77777777" w:rsidR="0004058D" w:rsidRPr="00B72BC0" w:rsidRDefault="0004058D" w:rsidP="0004058D">
      <w:pPr>
        <w:pStyle w:val="B1"/>
        <w:rPr>
          <w:ins w:id="814" w:author="Runsen, Samsung" w:date="2023-11-16T08:43:00Z"/>
        </w:rPr>
      </w:pPr>
      <w:ins w:id="815" w:author="Runsen, Samsung" w:date="2023-11-16T08:43:00Z">
        <w:r w:rsidRPr="00B72BC0">
          <w:t>3.</w:t>
        </w:r>
        <w:r w:rsidRPr="00B72BC0">
          <w:tab/>
          <w:t>Downlink signals for NR cell are initially set up according to Annexes C.0, C.1, C.2, C.3.1 and uplink signals according to Annexes G.0, G.1, G.2, G.3.1 of TS 38.521-1 [7].</w:t>
        </w:r>
      </w:ins>
    </w:p>
    <w:p w14:paraId="43FE8B41" w14:textId="77777777" w:rsidR="0004058D" w:rsidRPr="00B72BC0" w:rsidRDefault="0004058D" w:rsidP="0004058D">
      <w:pPr>
        <w:pStyle w:val="B1"/>
        <w:rPr>
          <w:ins w:id="816" w:author="Runsen, Samsung" w:date="2023-11-16T08:43:00Z"/>
        </w:rPr>
      </w:pPr>
      <w:ins w:id="817" w:author="Runsen, Samsung" w:date="2023-11-16T08:43:00Z">
        <w:r w:rsidRPr="00B72BC0">
          <w:t>4.</w:t>
        </w:r>
        <w:r w:rsidRPr="00B72BC0">
          <w:tab/>
          <w:t>Propagation conditions are set according to Annex B.0.</w:t>
        </w:r>
      </w:ins>
    </w:p>
    <w:p w14:paraId="17312092" w14:textId="77777777" w:rsidR="0004058D" w:rsidRPr="00B72BC0" w:rsidRDefault="0004058D" w:rsidP="0004058D">
      <w:pPr>
        <w:pStyle w:val="B1"/>
        <w:rPr>
          <w:ins w:id="818" w:author="Runsen, Samsung" w:date="2023-11-16T08:43:00Z"/>
        </w:rPr>
      </w:pPr>
      <w:ins w:id="819" w:author="Runsen, Samsung" w:date="2023-11-16T08:43:00Z">
        <w:r w:rsidRPr="00B72BC0">
          <w:t>5.</w:t>
        </w:r>
        <w:r w:rsidRPr="00B72BC0">
          <w:tab/>
          <w:t xml:space="preserve">Ensure the UE is in state RRC_CONNECTED with generic procedure parameters Connectivity NR, Connected without release </w:t>
        </w:r>
        <w:r w:rsidRPr="00B72BC0">
          <w:rPr>
            <w:i/>
          </w:rPr>
          <w:t>On</w:t>
        </w:r>
        <w:r w:rsidRPr="00B72BC0">
          <w:t xml:space="preserve"> for SA or (EN-DC, DC bearer </w:t>
        </w:r>
        <w:r w:rsidRPr="00B72BC0">
          <w:rPr>
            <w:i/>
          </w:rPr>
          <w:t>MCG</w:t>
        </w:r>
        <w:r w:rsidRPr="00B72BC0">
          <w:t xml:space="preserve"> and </w:t>
        </w:r>
        <w:r w:rsidRPr="00B72BC0">
          <w:rPr>
            <w:i/>
          </w:rPr>
          <w:t>SCG, Connected without Release On)</w:t>
        </w:r>
        <w:r w:rsidRPr="00B72BC0">
          <w:t xml:space="preserve"> for NSA according to TS 38.508-1 [6] clause 4.5. Message content are defined in clause 6.3.2.1.2</w:t>
        </w:r>
        <w:r>
          <w:t>.7</w:t>
        </w:r>
        <w:r w:rsidRPr="00B72BC0">
          <w:t>.3.</w:t>
        </w:r>
      </w:ins>
    </w:p>
    <w:p w14:paraId="52BB405A" w14:textId="77777777" w:rsidR="0004058D" w:rsidRPr="00B72BC0" w:rsidRDefault="0004058D" w:rsidP="0004058D">
      <w:pPr>
        <w:pStyle w:val="H6"/>
        <w:rPr>
          <w:ins w:id="820" w:author="Runsen, Samsung" w:date="2023-11-16T08:43:00Z"/>
        </w:rPr>
      </w:pPr>
      <w:ins w:id="821" w:author="Runsen, Samsung" w:date="2023-11-16T08:43:00Z">
        <w:r w:rsidRPr="00B72BC0">
          <w:t>6.3.2.1.2.</w:t>
        </w:r>
        <w:r>
          <w:t>7</w:t>
        </w:r>
        <w:r w:rsidRPr="00B72BC0">
          <w:t>.2</w:t>
        </w:r>
        <w:r w:rsidRPr="00B72BC0">
          <w:tab/>
          <w:t>Test procedure</w:t>
        </w:r>
      </w:ins>
    </w:p>
    <w:p w14:paraId="74A0A930" w14:textId="77777777" w:rsidR="0004058D" w:rsidRPr="00B72BC0" w:rsidRDefault="0004058D" w:rsidP="0004058D">
      <w:pPr>
        <w:pStyle w:val="B1"/>
        <w:rPr>
          <w:ins w:id="822" w:author="Runsen, Samsung" w:date="2023-11-16T08:43:00Z"/>
        </w:rPr>
      </w:pPr>
      <w:ins w:id="823" w:author="Runsen, Samsung" w:date="2023-11-16T08:43:00Z">
        <w:r w:rsidRPr="00B72BC0">
          <w:t>1.</w:t>
        </w:r>
        <w:r w:rsidRPr="00B72BC0">
          <w:tab/>
          <w:t>Set the parameters of bandwidth, the propagation condition, antenna configuration and measurement channel according to Table 6.3.2.1.</w:t>
        </w:r>
        <w:r>
          <w:t>7</w:t>
        </w:r>
        <w:r w:rsidRPr="00B72BC0">
          <w:t>.3-1</w:t>
        </w:r>
        <w:r w:rsidRPr="00B72BC0">
          <w:rPr>
            <w:lang w:eastAsia="zh-CN"/>
          </w:rPr>
          <w:t xml:space="preserve"> </w:t>
        </w:r>
        <w:r w:rsidRPr="00B72BC0">
          <w:t>as appropriate.</w:t>
        </w:r>
      </w:ins>
    </w:p>
    <w:p w14:paraId="5287973D" w14:textId="77777777" w:rsidR="0004058D" w:rsidRPr="00B72BC0" w:rsidRDefault="0004058D" w:rsidP="0004058D">
      <w:pPr>
        <w:pStyle w:val="B1"/>
        <w:rPr>
          <w:ins w:id="824" w:author="Runsen, Samsung" w:date="2023-11-16T08:43:00Z"/>
        </w:rPr>
      </w:pPr>
      <w:ins w:id="825" w:author="Runsen, Samsung" w:date="2023-11-16T08:43:00Z">
        <w:r w:rsidRPr="00B72BC0">
          <w:t>2.</w:t>
        </w:r>
        <w:r w:rsidRPr="00B72BC0">
          <w:tab/>
          <w:t xml:space="preserve">The SS shall transmit PDSCH via </w:t>
        </w:r>
        <w:r w:rsidRPr="00891B5A">
          <w:t xml:space="preserve">PDCCH DCI format </w:t>
        </w:r>
        <w:r w:rsidRPr="00891B5A">
          <w:rPr>
            <w:lang w:eastAsia="zh-CN"/>
          </w:rPr>
          <w:t>[1_1]</w:t>
        </w:r>
        <w:r w:rsidRPr="00B72BC0">
          <w:t xml:space="preserve"> for C_RNTI to transmit the DL RMC with precoding matrix according to </w:t>
        </w:r>
        <w:r w:rsidRPr="00891B5A">
          <w:t>PMI</w:t>
        </w:r>
        <w:r w:rsidRPr="00B72BC0">
          <w:t xml:space="preserve"> report from the UE. The SS sends downlink MAC padding bits on the DL </w:t>
        </w:r>
        <w:r w:rsidRPr="00B72BC0">
          <w:lastRenderedPageBreak/>
          <w:t xml:space="preserve">RMC. </w:t>
        </w:r>
        <w:r w:rsidRPr="00B72BC0">
          <w:rPr>
            <w:lang w:eastAsia="zh-CN"/>
          </w:rPr>
          <w:t xml:space="preserve">SS schedules the UL transmission with an UL RMC for CP-OFDM QPSK with 5 RBs allocated according to A.2.2.6 of TS 38.521-1 [21] to carry the PUSCH CSI feedback via </w:t>
        </w:r>
        <w:r w:rsidRPr="00891B5A">
          <w:rPr>
            <w:lang w:eastAsia="zh-CN"/>
          </w:rPr>
          <w:t>PDCCH DCI format [0_1]</w:t>
        </w:r>
        <w:r w:rsidRPr="00B72BC0">
          <w:rPr>
            <w:lang w:eastAsia="zh-CN"/>
          </w:rPr>
          <w:t xml:space="preserve"> with aperiodic CSI request triggered.</w:t>
        </w:r>
        <w:r w:rsidRPr="00B72BC0">
          <w:t xml:space="preserve"> No transport block is sent in parallel to the CQI feedback. Establish </w:t>
        </w:r>
      </w:ins>
      <w:ins w:id="826" w:author="Runsen, Samsung" w:date="2023-11-16T08:43:00Z">
        <w:r w:rsidRPr="00B72BC0">
          <w:rPr>
            <w:position w:val="-14"/>
          </w:rPr>
          <w:object w:dxaOrig="1260" w:dyaOrig="380" w14:anchorId="3DC27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21pt" o:ole="">
              <v:imagedata r:id="rId13" o:title=""/>
            </v:shape>
            <o:OLEObject Type="Embed" ProgID="Equation.3" ShapeID="_x0000_i1025" DrawAspect="Content" ObjectID="_1761632377" r:id="rId14"/>
          </w:object>
        </w:r>
      </w:ins>
      <w:ins w:id="827" w:author="Runsen, Samsung" w:date="2023-11-16T08:43:00Z">
        <w:r w:rsidRPr="00B72BC0">
          <w:t xml:space="preserve">and </w:t>
        </w:r>
      </w:ins>
      <w:ins w:id="828" w:author="Runsen, Samsung" w:date="2023-11-16T08:43:00Z">
        <w:r w:rsidRPr="00B72BC0">
          <w:rPr>
            <w:position w:val="-14"/>
          </w:rPr>
          <w:object w:dxaOrig="1420" w:dyaOrig="380" w14:anchorId="69AEADEC">
            <v:shape id="_x0000_i1026" type="#_x0000_t75" style="width:60.75pt;height:15pt" o:ole="">
              <v:imagedata r:id="rId15" o:title=""/>
            </v:shape>
            <o:OLEObject Type="Embed" ProgID="Equation.DSMT4" ShapeID="_x0000_i1026" DrawAspect="Content" ObjectID="_1761632378" r:id="rId16"/>
          </w:object>
        </w:r>
      </w:ins>
      <w:ins w:id="829" w:author="Runsen, Samsung" w:date="2023-11-16T08:43:00Z">
        <w:r w:rsidRPr="00B72BC0">
          <w:t xml:space="preserve"> according to </w:t>
        </w:r>
        <w:r w:rsidRPr="00B72BC0">
          <w:rPr>
            <w:lang w:eastAsia="zh-CN"/>
          </w:rPr>
          <w:t>A</w:t>
        </w:r>
        <w:r w:rsidRPr="00B72BC0">
          <w:t xml:space="preserve">nnex </w:t>
        </w:r>
        <w:r w:rsidRPr="00B72BC0">
          <w:rPr>
            <w:lang w:eastAsia="zh-CN"/>
          </w:rPr>
          <w:t>G.3.2</w:t>
        </w:r>
        <w:r w:rsidRPr="00B72BC0">
          <w:t>.</w:t>
        </w:r>
      </w:ins>
    </w:p>
    <w:p w14:paraId="36C1E24B" w14:textId="77777777" w:rsidR="0004058D" w:rsidRPr="00B72BC0" w:rsidRDefault="0004058D" w:rsidP="0004058D">
      <w:pPr>
        <w:pStyle w:val="B1"/>
        <w:rPr>
          <w:ins w:id="830" w:author="Runsen, Samsung" w:date="2023-11-16T08:43:00Z"/>
          <w:lang w:eastAsia="zh-CN"/>
        </w:rPr>
      </w:pPr>
      <w:ins w:id="831" w:author="Runsen, Samsung" w:date="2023-11-16T08:43:00Z">
        <w:r w:rsidRPr="00B72BC0">
          <w:t>3.</w:t>
        </w:r>
        <w:r w:rsidRPr="00B72BC0">
          <w:tab/>
          <w:t>Set SNR to</w:t>
        </w:r>
      </w:ins>
      <w:ins w:id="832" w:author="Runsen, Samsung" w:date="2023-11-16T08:43:00Z">
        <w:r w:rsidRPr="00B72BC0">
          <w:rPr>
            <w:position w:val="-14"/>
          </w:rPr>
          <w:object w:dxaOrig="1420" w:dyaOrig="380" w14:anchorId="6D5322A1">
            <v:shape id="_x0000_i1027" type="#_x0000_t75" style="width:60.75pt;height:15pt" o:ole="">
              <v:imagedata r:id="rId15" o:title=""/>
            </v:shape>
            <o:OLEObject Type="Embed" ProgID="Equation.DSMT4" ShapeID="_x0000_i1027" DrawAspect="Content" ObjectID="_1761632379" r:id="rId17"/>
          </w:object>
        </w:r>
      </w:ins>
      <w:ins w:id="833" w:author="Runsen, Samsung" w:date="2023-11-16T08:43:00Z">
        <w:r w:rsidRPr="00B72BC0">
          <w:t>. The SS shall transmit PDSCH with randomly selected precoding matrix from codebook (Table 5.2.2.2.1-6</w:t>
        </w:r>
        <w:r w:rsidRPr="00B72BC0">
          <w:rPr>
            <w:lang w:eastAsia="zh-CN"/>
          </w:rPr>
          <w:t xml:space="preserve"> </w:t>
        </w:r>
        <w:r w:rsidRPr="00B72BC0">
          <w:t xml:space="preserve">in TS 38.214 [12])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834" w:author="Runsen, Samsung" w:date="2023-11-16T08:43:00Z">
        <w:r w:rsidRPr="00B72BC0">
          <w:rPr>
            <w:position w:val="-14"/>
          </w:rPr>
          <w:object w:dxaOrig="760" w:dyaOrig="380" w14:anchorId="296469E9">
            <v:shape id="_x0000_i1028" type="#_x0000_t75" style="width:36pt;height:21pt" o:ole="">
              <v:imagedata r:id="rId18" o:title=""/>
            </v:shape>
            <o:OLEObject Type="Embed" ProgID="Equation.DSMT4" ShapeID="_x0000_i1028" DrawAspect="Content" ObjectID="_1761632380" r:id="rId19"/>
          </w:object>
        </w:r>
      </w:ins>
      <w:ins w:id="835" w:author="Runsen, Samsung" w:date="2023-11-16T08:43:00Z">
        <w:r w:rsidRPr="00B72BC0">
          <w:t xml:space="preserve">according to Annex </w:t>
        </w:r>
        <w:r w:rsidRPr="00B72BC0">
          <w:rPr>
            <w:lang w:eastAsia="zh-CN"/>
          </w:rPr>
          <w:t>G.3.3.</w:t>
        </w:r>
      </w:ins>
    </w:p>
    <w:p w14:paraId="471316A3" w14:textId="77777777" w:rsidR="0004058D" w:rsidRPr="00B72BC0" w:rsidRDefault="0004058D" w:rsidP="0004058D">
      <w:pPr>
        <w:pStyle w:val="B1"/>
        <w:rPr>
          <w:ins w:id="836" w:author="Runsen, Samsung" w:date="2023-11-16T08:43:00Z"/>
        </w:rPr>
      </w:pPr>
      <w:ins w:id="837" w:author="Runsen, Samsung" w:date="2023-11-16T08:43:00Z">
        <w:r w:rsidRPr="00B72BC0">
          <w:t>4.</w:t>
        </w:r>
        <w:r w:rsidRPr="00B72BC0">
          <w:tab/>
          <w:t>Calculate</w:t>
        </w:r>
      </w:ins>
      <w:ins w:id="838" w:author="Runsen, Samsung" w:date="2023-11-16T08:43:00Z">
        <w:r w:rsidRPr="00B72BC0">
          <w:rPr>
            <w:position w:val="-34"/>
          </w:rPr>
          <w:object w:dxaOrig="1719" w:dyaOrig="760" w14:anchorId="0C3FC705">
            <v:shape id="_x0000_i1029" type="#_x0000_t75" style="width:87pt;height:36pt" o:ole="">
              <v:imagedata r:id="rId20" o:title=""/>
            </v:shape>
            <o:OLEObject Type="Embed" ProgID="Equation.3" ShapeID="_x0000_i1029" DrawAspect="Content" ObjectID="_1761632381" r:id="rId21"/>
          </w:object>
        </w:r>
      </w:ins>
      <w:ins w:id="839" w:author="Runsen, Samsung" w:date="2023-11-16T08:43: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which is specified in table</w:t>
        </w:r>
        <w:r w:rsidRPr="00B72BC0">
          <w:rPr>
            <w:lang w:eastAsia="zh-CN"/>
          </w:rPr>
          <w:t xml:space="preserve"> 6.3.2.1.</w:t>
        </w:r>
        <w:r>
          <w:rPr>
            <w:lang w:eastAsia="zh-CN"/>
          </w:rPr>
          <w:t>7</w:t>
        </w:r>
        <w:r w:rsidRPr="00B72BC0">
          <w:rPr>
            <w:lang w:eastAsia="zh-CN"/>
          </w:rPr>
          <w:t>.5-1</w:t>
        </w:r>
        <w:r w:rsidRPr="00B72BC0">
          <w:t>, then the test is pass. Otherwise, the test is fail.</w:t>
        </w:r>
      </w:ins>
    </w:p>
    <w:p w14:paraId="42583851" w14:textId="77777777" w:rsidR="0004058D" w:rsidRPr="00B72BC0" w:rsidRDefault="0004058D" w:rsidP="0004058D">
      <w:pPr>
        <w:pStyle w:val="H6"/>
        <w:rPr>
          <w:ins w:id="840" w:author="Runsen, Samsung" w:date="2023-11-16T08:43:00Z"/>
        </w:rPr>
      </w:pPr>
      <w:ins w:id="841" w:author="Runsen, Samsung" w:date="2023-11-16T08:43:00Z">
        <w:r w:rsidRPr="00B72BC0">
          <w:t>6.3.2.1.</w:t>
        </w:r>
        <w:r>
          <w:t>7</w:t>
        </w:r>
        <w:r w:rsidRPr="00B72BC0">
          <w:t>.4.3</w:t>
        </w:r>
        <w:r w:rsidRPr="00B72BC0">
          <w:tab/>
          <w:t>Message contents</w:t>
        </w:r>
      </w:ins>
    </w:p>
    <w:p w14:paraId="4D7551BE" w14:textId="77777777" w:rsidR="0004058D" w:rsidRPr="00B72BC0" w:rsidRDefault="0004058D" w:rsidP="0004058D">
      <w:pPr>
        <w:rPr>
          <w:ins w:id="842" w:author="Runsen, Samsung" w:date="2023-11-16T08:43:00Z"/>
        </w:rPr>
      </w:pPr>
      <w:ins w:id="843" w:author="Runsen, Samsung" w:date="2023-11-16T08:43:00Z">
        <w:r w:rsidRPr="00B72BC0">
          <w:t>Message contents are according to TS 38.508-1 [6] clause 4.6.1.</w:t>
        </w:r>
      </w:ins>
    </w:p>
    <w:p w14:paraId="28CDC974" w14:textId="77777777" w:rsidR="0004058D" w:rsidRPr="00B72BC0" w:rsidRDefault="0004058D" w:rsidP="0004058D">
      <w:pPr>
        <w:pStyle w:val="H6"/>
        <w:rPr>
          <w:ins w:id="844" w:author="Runsen, Samsung" w:date="2023-11-16T08:43:00Z"/>
        </w:rPr>
      </w:pPr>
      <w:ins w:id="845" w:author="Runsen, Samsung" w:date="2023-11-16T08:43:00Z">
        <w:r w:rsidRPr="00B72BC0">
          <w:t>6.3.2.1.</w:t>
        </w:r>
        <w:r>
          <w:t>7</w:t>
        </w:r>
        <w:r w:rsidRPr="00B72BC0">
          <w:t>.4.3.1</w:t>
        </w:r>
        <w:r w:rsidRPr="00B72BC0">
          <w:tab/>
          <w:t>Message exceptions for SA</w:t>
        </w:r>
      </w:ins>
    </w:p>
    <w:p w14:paraId="79B64266" w14:textId="77777777" w:rsidR="0004058D" w:rsidRPr="00B72BC0" w:rsidRDefault="0004058D" w:rsidP="0004058D">
      <w:pPr>
        <w:pStyle w:val="TH"/>
        <w:rPr>
          <w:ins w:id="846" w:author="Runsen, Samsung" w:date="2023-11-16T08:43:00Z"/>
        </w:rPr>
      </w:pPr>
      <w:ins w:id="847" w:author="Runsen, Samsung" w:date="2023-11-16T08:43:00Z">
        <w:r w:rsidRPr="00B72BC0">
          <w:t>Table 6.</w:t>
        </w:r>
        <w:r w:rsidRPr="00B72BC0">
          <w:rPr>
            <w:lang w:eastAsia="zh-CN"/>
          </w:rPr>
          <w:t>3</w:t>
        </w:r>
        <w:r w:rsidRPr="00B72BC0">
          <w:t>.2.1.</w:t>
        </w:r>
        <w:r>
          <w:rPr>
            <w:lang w:eastAsia="zh-CN"/>
          </w:rPr>
          <w:t>7</w:t>
        </w:r>
        <w:r w:rsidRPr="00B72BC0">
          <w:t>.4.3.1-1: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58D" w:rsidRPr="00B72BC0" w14:paraId="0565BCF3" w14:textId="77777777" w:rsidTr="00A87E1D">
        <w:trPr>
          <w:ins w:id="848" w:author="Runsen, Samsung" w:date="2023-11-16T08:43:00Z"/>
        </w:trPr>
        <w:tc>
          <w:tcPr>
            <w:tcW w:w="9747" w:type="dxa"/>
            <w:gridSpan w:val="4"/>
          </w:tcPr>
          <w:p w14:paraId="601E4C66" w14:textId="77777777" w:rsidR="0004058D" w:rsidRPr="00B72BC0" w:rsidRDefault="0004058D" w:rsidP="00A87E1D">
            <w:pPr>
              <w:pStyle w:val="TAH"/>
              <w:jc w:val="left"/>
              <w:rPr>
                <w:ins w:id="849" w:author="Runsen, Samsung" w:date="2023-11-16T08:43:00Z"/>
                <w:b w:val="0"/>
                <w:lang w:eastAsia="zh-CN"/>
              </w:rPr>
            </w:pPr>
            <w:ins w:id="850" w:author="Runsen, Samsung" w:date="2023-11-16T08:43:00Z">
              <w:r w:rsidRPr="00B72BC0">
                <w:rPr>
                  <w:b w:val="0"/>
                </w:rPr>
                <w:t>Derivation Path: TS 38.508-1 [6], clause 4.6.3, Table 4.6.3-4</w:t>
              </w:r>
              <w:r w:rsidRPr="00B72BC0">
                <w:rPr>
                  <w:b w:val="0"/>
                  <w:lang w:eastAsia="zh-CN"/>
                </w:rPr>
                <w:t>1</w:t>
              </w:r>
            </w:ins>
          </w:p>
        </w:tc>
      </w:tr>
      <w:tr w:rsidR="0004058D" w:rsidRPr="00B72BC0" w14:paraId="1F010F72" w14:textId="77777777" w:rsidTr="00A87E1D">
        <w:trPr>
          <w:ins w:id="851" w:author="Runsen, Samsung" w:date="2023-11-16T08:43:00Z"/>
        </w:trPr>
        <w:tc>
          <w:tcPr>
            <w:tcW w:w="4535" w:type="dxa"/>
          </w:tcPr>
          <w:p w14:paraId="2B0E6C3A" w14:textId="77777777" w:rsidR="0004058D" w:rsidRPr="00B72BC0" w:rsidRDefault="0004058D" w:rsidP="00A87E1D">
            <w:pPr>
              <w:pStyle w:val="TAH"/>
              <w:rPr>
                <w:ins w:id="852" w:author="Runsen, Samsung" w:date="2023-11-16T08:43:00Z"/>
              </w:rPr>
            </w:pPr>
            <w:ins w:id="853" w:author="Runsen, Samsung" w:date="2023-11-16T08:43:00Z">
              <w:r w:rsidRPr="00B72BC0">
                <w:t>Information Element</w:t>
              </w:r>
            </w:ins>
          </w:p>
        </w:tc>
        <w:tc>
          <w:tcPr>
            <w:tcW w:w="2267" w:type="dxa"/>
          </w:tcPr>
          <w:p w14:paraId="635ABE84" w14:textId="77777777" w:rsidR="0004058D" w:rsidRPr="00B72BC0" w:rsidRDefault="0004058D" w:rsidP="00A87E1D">
            <w:pPr>
              <w:pStyle w:val="TAH"/>
              <w:rPr>
                <w:ins w:id="854" w:author="Runsen, Samsung" w:date="2023-11-16T08:43:00Z"/>
              </w:rPr>
            </w:pPr>
            <w:ins w:id="855" w:author="Runsen, Samsung" w:date="2023-11-16T08:43:00Z">
              <w:r w:rsidRPr="00B72BC0">
                <w:t>Value/remark</w:t>
              </w:r>
            </w:ins>
          </w:p>
        </w:tc>
        <w:tc>
          <w:tcPr>
            <w:tcW w:w="1700" w:type="dxa"/>
          </w:tcPr>
          <w:p w14:paraId="2B4BB8CD" w14:textId="77777777" w:rsidR="0004058D" w:rsidRPr="00B72BC0" w:rsidRDefault="0004058D" w:rsidP="00A87E1D">
            <w:pPr>
              <w:pStyle w:val="TAH"/>
              <w:rPr>
                <w:ins w:id="856" w:author="Runsen, Samsung" w:date="2023-11-16T08:43:00Z"/>
              </w:rPr>
            </w:pPr>
            <w:ins w:id="857" w:author="Runsen, Samsung" w:date="2023-11-16T08:43:00Z">
              <w:r w:rsidRPr="00B72BC0">
                <w:t>Comment</w:t>
              </w:r>
            </w:ins>
          </w:p>
        </w:tc>
        <w:tc>
          <w:tcPr>
            <w:tcW w:w="1245" w:type="dxa"/>
          </w:tcPr>
          <w:p w14:paraId="12FD6B10" w14:textId="77777777" w:rsidR="0004058D" w:rsidRPr="00B72BC0" w:rsidRDefault="0004058D" w:rsidP="00A87E1D">
            <w:pPr>
              <w:pStyle w:val="TAH"/>
              <w:rPr>
                <w:ins w:id="858" w:author="Runsen, Samsung" w:date="2023-11-16T08:43:00Z"/>
              </w:rPr>
            </w:pPr>
            <w:ins w:id="859" w:author="Runsen, Samsung" w:date="2023-11-16T08:43:00Z">
              <w:r w:rsidRPr="00B72BC0">
                <w:t>Condition</w:t>
              </w:r>
            </w:ins>
          </w:p>
        </w:tc>
      </w:tr>
      <w:tr w:rsidR="0004058D" w:rsidRPr="00B72BC0" w14:paraId="3752EB9A" w14:textId="77777777" w:rsidTr="00A87E1D">
        <w:trPr>
          <w:ins w:id="860" w:author="Runsen, Samsung" w:date="2023-11-16T08:43:00Z"/>
        </w:trPr>
        <w:tc>
          <w:tcPr>
            <w:tcW w:w="4535" w:type="dxa"/>
          </w:tcPr>
          <w:p w14:paraId="06BA3899" w14:textId="77777777" w:rsidR="0004058D" w:rsidRPr="00B72BC0" w:rsidRDefault="0004058D" w:rsidP="00A87E1D">
            <w:pPr>
              <w:pStyle w:val="TAL"/>
              <w:rPr>
                <w:ins w:id="861" w:author="Runsen, Samsung" w:date="2023-11-16T08:43:00Z"/>
              </w:rPr>
            </w:pPr>
            <w:ins w:id="862" w:author="Runsen, Samsung" w:date="2023-11-16T08:43:00Z">
              <w:r w:rsidRPr="00B72BC0">
                <w:t>CSI-</w:t>
              </w:r>
              <w:proofErr w:type="spellStart"/>
              <w:r w:rsidRPr="00B72BC0">
                <w:t>ResourceConfig</w:t>
              </w:r>
              <w:proofErr w:type="spellEnd"/>
              <w:r w:rsidRPr="00B72BC0">
                <w:t xml:space="preserve"> ::= </w:t>
              </w:r>
              <w:r w:rsidRPr="00B72BC0">
                <w:rPr>
                  <w:snapToGrid w:val="0"/>
                </w:rPr>
                <w:t xml:space="preserve">SEQUENCE </w:t>
              </w:r>
              <w:r w:rsidRPr="00B72BC0">
                <w:t>{</w:t>
              </w:r>
            </w:ins>
          </w:p>
        </w:tc>
        <w:tc>
          <w:tcPr>
            <w:tcW w:w="2267" w:type="dxa"/>
          </w:tcPr>
          <w:p w14:paraId="3119F131" w14:textId="77777777" w:rsidR="0004058D" w:rsidRPr="00B72BC0" w:rsidRDefault="0004058D" w:rsidP="00A87E1D">
            <w:pPr>
              <w:pStyle w:val="TAL"/>
              <w:rPr>
                <w:ins w:id="863" w:author="Runsen, Samsung" w:date="2023-11-16T08:43:00Z"/>
              </w:rPr>
            </w:pPr>
          </w:p>
        </w:tc>
        <w:tc>
          <w:tcPr>
            <w:tcW w:w="1700" w:type="dxa"/>
          </w:tcPr>
          <w:p w14:paraId="4B46B3B3" w14:textId="77777777" w:rsidR="0004058D" w:rsidRPr="00B72BC0" w:rsidRDefault="0004058D" w:rsidP="00A87E1D">
            <w:pPr>
              <w:pStyle w:val="TAL"/>
              <w:rPr>
                <w:ins w:id="864" w:author="Runsen, Samsung" w:date="2023-11-16T08:43:00Z"/>
              </w:rPr>
            </w:pPr>
          </w:p>
        </w:tc>
        <w:tc>
          <w:tcPr>
            <w:tcW w:w="1245" w:type="dxa"/>
          </w:tcPr>
          <w:p w14:paraId="7268BE21" w14:textId="77777777" w:rsidR="0004058D" w:rsidRPr="00B72BC0" w:rsidRDefault="0004058D" w:rsidP="00A87E1D">
            <w:pPr>
              <w:pStyle w:val="TAL"/>
              <w:rPr>
                <w:ins w:id="865" w:author="Runsen, Samsung" w:date="2023-11-16T08:43:00Z"/>
              </w:rPr>
            </w:pPr>
          </w:p>
        </w:tc>
      </w:tr>
      <w:tr w:rsidR="0004058D" w:rsidRPr="00B72BC0" w14:paraId="2CB51DC1" w14:textId="77777777" w:rsidTr="00A87E1D">
        <w:trPr>
          <w:ins w:id="866" w:author="Runsen, Samsung" w:date="2023-11-16T08:43:00Z"/>
        </w:trPr>
        <w:tc>
          <w:tcPr>
            <w:tcW w:w="4535" w:type="dxa"/>
          </w:tcPr>
          <w:p w14:paraId="03255747" w14:textId="77777777" w:rsidR="0004058D" w:rsidRPr="00B72BC0" w:rsidRDefault="0004058D" w:rsidP="00A87E1D">
            <w:pPr>
              <w:pStyle w:val="TAL"/>
              <w:rPr>
                <w:ins w:id="867" w:author="Runsen, Samsung" w:date="2023-11-16T08:43:00Z"/>
              </w:rPr>
            </w:pPr>
            <w:ins w:id="868" w:author="Runsen, Samsung" w:date="2023-11-16T08:43:00Z">
              <w:r w:rsidRPr="00B72BC0">
                <w:t xml:space="preserve">  </w:t>
              </w:r>
              <w:proofErr w:type="spellStart"/>
              <w:r w:rsidRPr="00B72BC0">
                <w:t>resourceType</w:t>
              </w:r>
              <w:proofErr w:type="spellEnd"/>
            </w:ins>
          </w:p>
        </w:tc>
        <w:tc>
          <w:tcPr>
            <w:tcW w:w="2267" w:type="dxa"/>
          </w:tcPr>
          <w:p w14:paraId="4A91FA96" w14:textId="77777777" w:rsidR="0004058D" w:rsidRPr="00B72BC0" w:rsidRDefault="0004058D" w:rsidP="00A87E1D">
            <w:pPr>
              <w:pStyle w:val="TAL"/>
              <w:rPr>
                <w:ins w:id="869" w:author="Runsen, Samsung" w:date="2023-11-16T08:43:00Z"/>
              </w:rPr>
            </w:pPr>
            <w:ins w:id="870" w:author="Runsen, Samsung" w:date="2023-11-16T08:43:00Z">
              <w:r w:rsidRPr="00B72BC0">
                <w:rPr>
                  <w:lang w:eastAsia="zh-CN"/>
                </w:rPr>
                <w:t>a</w:t>
              </w:r>
              <w:r w:rsidRPr="00B72BC0">
                <w:t>periodic</w:t>
              </w:r>
            </w:ins>
          </w:p>
        </w:tc>
        <w:tc>
          <w:tcPr>
            <w:tcW w:w="1700" w:type="dxa"/>
          </w:tcPr>
          <w:p w14:paraId="5D472462" w14:textId="77777777" w:rsidR="0004058D" w:rsidRPr="00B72BC0" w:rsidRDefault="0004058D" w:rsidP="00A87E1D">
            <w:pPr>
              <w:pStyle w:val="TAL"/>
              <w:rPr>
                <w:ins w:id="871" w:author="Runsen, Samsung" w:date="2023-11-16T08:43:00Z"/>
              </w:rPr>
            </w:pPr>
          </w:p>
        </w:tc>
        <w:tc>
          <w:tcPr>
            <w:tcW w:w="1245" w:type="dxa"/>
          </w:tcPr>
          <w:p w14:paraId="0D4BB6EB" w14:textId="77777777" w:rsidR="0004058D" w:rsidRPr="00B72BC0" w:rsidRDefault="0004058D" w:rsidP="00A87E1D">
            <w:pPr>
              <w:pStyle w:val="TAL"/>
              <w:rPr>
                <w:ins w:id="872" w:author="Runsen, Samsung" w:date="2023-11-16T08:43:00Z"/>
              </w:rPr>
            </w:pPr>
          </w:p>
        </w:tc>
      </w:tr>
      <w:tr w:rsidR="0004058D" w:rsidRPr="00B72BC0" w14:paraId="37656CCC" w14:textId="77777777" w:rsidTr="00A87E1D">
        <w:trPr>
          <w:ins w:id="873" w:author="Runsen, Samsung" w:date="2023-11-16T08:43:00Z"/>
        </w:trPr>
        <w:tc>
          <w:tcPr>
            <w:tcW w:w="4535" w:type="dxa"/>
          </w:tcPr>
          <w:p w14:paraId="3B433A6C" w14:textId="77777777" w:rsidR="0004058D" w:rsidRPr="00B72BC0" w:rsidRDefault="0004058D" w:rsidP="00A87E1D">
            <w:pPr>
              <w:pStyle w:val="TAL"/>
              <w:rPr>
                <w:ins w:id="874" w:author="Runsen, Samsung" w:date="2023-11-16T08:43:00Z"/>
              </w:rPr>
            </w:pPr>
            <w:ins w:id="875" w:author="Runsen, Samsung" w:date="2023-11-16T08:43:00Z">
              <w:r w:rsidRPr="00B72BC0">
                <w:t>}</w:t>
              </w:r>
            </w:ins>
          </w:p>
        </w:tc>
        <w:tc>
          <w:tcPr>
            <w:tcW w:w="2267" w:type="dxa"/>
          </w:tcPr>
          <w:p w14:paraId="1D251BC0" w14:textId="77777777" w:rsidR="0004058D" w:rsidRPr="00B72BC0" w:rsidRDefault="0004058D" w:rsidP="00A87E1D">
            <w:pPr>
              <w:pStyle w:val="TAL"/>
              <w:rPr>
                <w:ins w:id="876" w:author="Runsen, Samsung" w:date="2023-11-16T08:43:00Z"/>
              </w:rPr>
            </w:pPr>
          </w:p>
        </w:tc>
        <w:tc>
          <w:tcPr>
            <w:tcW w:w="1700" w:type="dxa"/>
          </w:tcPr>
          <w:p w14:paraId="33A65869" w14:textId="77777777" w:rsidR="0004058D" w:rsidRPr="00B72BC0" w:rsidRDefault="0004058D" w:rsidP="00A87E1D">
            <w:pPr>
              <w:pStyle w:val="TAL"/>
              <w:rPr>
                <w:ins w:id="877" w:author="Runsen, Samsung" w:date="2023-11-16T08:43:00Z"/>
              </w:rPr>
            </w:pPr>
          </w:p>
        </w:tc>
        <w:tc>
          <w:tcPr>
            <w:tcW w:w="1245" w:type="dxa"/>
          </w:tcPr>
          <w:p w14:paraId="0F9A8ED0" w14:textId="77777777" w:rsidR="0004058D" w:rsidRPr="00B72BC0" w:rsidRDefault="0004058D" w:rsidP="00A87E1D">
            <w:pPr>
              <w:pStyle w:val="TAL"/>
              <w:rPr>
                <w:ins w:id="878" w:author="Runsen, Samsung" w:date="2023-11-16T08:43:00Z"/>
              </w:rPr>
            </w:pPr>
          </w:p>
        </w:tc>
      </w:tr>
    </w:tbl>
    <w:p w14:paraId="490BA088" w14:textId="77777777" w:rsidR="0004058D" w:rsidRPr="00B72BC0" w:rsidRDefault="0004058D" w:rsidP="0004058D">
      <w:pPr>
        <w:rPr>
          <w:ins w:id="879" w:author="Runsen, Samsung" w:date="2023-11-16T08:43:00Z"/>
          <w:lang w:eastAsia="zh-CN"/>
        </w:rPr>
      </w:pPr>
    </w:p>
    <w:p w14:paraId="5E1A53C0" w14:textId="77777777" w:rsidR="0004058D" w:rsidRPr="00B72BC0" w:rsidRDefault="0004058D" w:rsidP="0004058D">
      <w:pPr>
        <w:pStyle w:val="TH"/>
        <w:rPr>
          <w:ins w:id="880" w:author="Runsen, Samsung" w:date="2023-11-16T08:43:00Z"/>
        </w:rPr>
      </w:pPr>
      <w:ins w:id="881" w:author="Runsen, Samsung" w:date="2023-11-16T08:43:00Z">
        <w:r w:rsidRPr="00B72BC0">
          <w:t>Table 6.</w:t>
        </w:r>
        <w:r w:rsidRPr="00B72BC0">
          <w:rPr>
            <w:lang w:eastAsia="zh-CN"/>
          </w:rPr>
          <w:t>3</w:t>
        </w:r>
        <w:r w:rsidRPr="00B72BC0">
          <w:t>.2.1.</w:t>
        </w:r>
        <w:r>
          <w:rPr>
            <w:lang w:eastAsia="zh-CN"/>
          </w:rPr>
          <w:t>7</w:t>
        </w:r>
        <w:r w:rsidRPr="00B72BC0">
          <w:t>.4.3.1-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58D" w:rsidRPr="00B72BC0" w14:paraId="69635745" w14:textId="77777777" w:rsidTr="00A87E1D">
        <w:trPr>
          <w:ins w:id="882" w:author="Runsen, Samsung" w:date="2023-11-16T08:43:00Z"/>
        </w:trPr>
        <w:tc>
          <w:tcPr>
            <w:tcW w:w="9747" w:type="dxa"/>
            <w:gridSpan w:val="4"/>
          </w:tcPr>
          <w:p w14:paraId="330BDE7E" w14:textId="77777777" w:rsidR="0004058D" w:rsidRPr="00B72BC0" w:rsidRDefault="0004058D" w:rsidP="00A87E1D">
            <w:pPr>
              <w:pStyle w:val="TAH"/>
              <w:jc w:val="left"/>
              <w:rPr>
                <w:ins w:id="883" w:author="Runsen, Samsung" w:date="2023-11-16T08:43:00Z"/>
                <w:b w:val="0"/>
              </w:rPr>
            </w:pPr>
            <w:ins w:id="884" w:author="Runsen, Samsung" w:date="2023-11-16T08:43:00Z">
              <w:r w:rsidRPr="00B72BC0">
                <w:rPr>
                  <w:b w:val="0"/>
                </w:rPr>
                <w:t>Derivation Path: TS 38.508-1 [6], clause 5.4.2, Table5.4.2.0-15</w:t>
              </w:r>
            </w:ins>
          </w:p>
        </w:tc>
      </w:tr>
      <w:tr w:rsidR="0004058D" w:rsidRPr="00B72BC0" w14:paraId="18A28E44" w14:textId="77777777" w:rsidTr="00A87E1D">
        <w:trPr>
          <w:ins w:id="885" w:author="Runsen, Samsung" w:date="2023-11-16T08:43:00Z"/>
        </w:trPr>
        <w:tc>
          <w:tcPr>
            <w:tcW w:w="4535" w:type="dxa"/>
          </w:tcPr>
          <w:p w14:paraId="2317E78E" w14:textId="77777777" w:rsidR="0004058D" w:rsidRPr="00B72BC0" w:rsidRDefault="0004058D" w:rsidP="00A87E1D">
            <w:pPr>
              <w:pStyle w:val="TAH"/>
              <w:rPr>
                <w:ins w:id="886" w:author="Runsen, Samsung" w:date="2023-11-16T08:43:00Z"/>
              </w:rPr>
            </w:pPr>
            <w:ins w:id="887" w:author="Runsen, Samsung" w:date="2023-11-16T08:43:00Z">
              <w:r w:rsidRPr="00B72BC0">
                <w:t>Information Element</w:t>
              </w:r>
            </w:ins>
          </w:p>
        </w:tc>
        <w:tc>
          <w:tcPr>
            <w:tcW w:w="2267" w:type="dxa"/>
          </w:tcPr>
          <w:p w14:paraId="671B053B" w14:textId="77777777" w:rsidR="0004058D" w:rsidRPr="00B72BC0" w:rsidRDefault="0004058D" w:rsidP="00A87E1D">
            <w:pPr>
              <w:pStyle w:val="TAH"/>
              <w:rPr>
                <w:ins w:id="888" w:author="Runsen, Samsung" w:date="2023-11-16T08:43:00Z"/>
              </w:rPr>
            </w:pPr>
            <w:ins w:id="889" w:author="Runsen, Samsung" w:date="2023-11-16T08:43:00Z">
              <w:r w:rsidRPr="00B72BC0">
                <w:t>Value/remark</w:t>
              </w:r>
            </w:ins>
          </w:p>
        </w:tc>
        <w:tc>
          <w:tcPr>
            <w:tcW w:w="1700" w:type="dxa"/>
          </w:tcPr>
          <w:p w14:paraId="12A48FB0" w14:textId="77777777" w:rsidR="0004058D" w:rsidRPr="00B72BC0" w:rsidRDefault="0004058D" w:rsidP="00A87E1D">
            <w:pPr>
              <w:pStyle w:val="TAH"/>
              <w:rPr>
                <w:ins w:id="890" w:author="Runsen, Samsung" w:date="2023-11-16T08:43:00Z"/>
              </w:rPr>
            </w:pPr>
            <w:ins w:id="891" w:author="Runsen, Samsung" w:date="2023-11-16T08:43:00Z">
              <w:r w:rsidRPr="00B72BC0">
                <w:t>Comment</w:t>
              </w:r>
            </w:ins>
          </w:p>
        </w:tc>
        <w:tc>
          <w:tcPr>
            <w:tcW w:w="1245" w:type="dxa"/>
          </w:tcPr>
          <w:p w14:paraId="4E2911F4" w14:textId="77777777" w:rsidR="0004058D" w:rsidRPr="00B72BC0" w:rsidRDefault="0004058D" w:rsidP="00A87E1D">
            <w:pPr>
              <w:pStyle w:val="TAH"/>
              <w:rPr>
                <w:ins w:id="892" w:author="Runsen, Samsung" w:date="2023-11-16T08:43:00Z"/>
              </w:rPr>
            </w:pPr>
            <w:ins w:id="893" w:author="Runsen, Samsung" w:date="2023-11-16T08:43:00Z">
              <w:r w:rsidRPr="00B72BC0">
                <w:t>Condition</w:t>
              </w:r>
            </w:ins>
          </w:p>
        </w:tc>
      </w:tr>
      <w:tr w:rsidR="0004058D" w:rsidRPr="00B72BC0" w14:paraId="7A986061" w14:textId="77777777" w:rsidTr="00A87E1D">
        <w:trPr>
          <w:ins w:id="894" w:author="Runsen, Samsung" w:date="2023-11-16T08:43:00Z"/>
        </w:trPr>
        <w:tc>
          <w:tcPr>
            <w:tcW w:w="4535" w:type="dxa"/>
          </w:tcPr>
          <w:p w14:paraId="2F388B44" w14:textId="77777777" w:rsidR="0004058D" w:rsidRPr="00B72BC0" w:rsidRDefault="0004058D" w:rsidP="00A87E1D">
            <w:pPr>
              <w:pStyle w:val="TAL"/>
              <w:rPr>
                <w:ins w:id="895" w:author="Runsen, Samsung" w:date="2023-11-16T08:43:00Z"/>
              </w:rPr>
            </w:pPr>
            <w:ins w:id="896" w:author="Runsen, Samsung" w:date="2023-11-16T08:43: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27436AE6" w14:textId="77777777" w:rsidR="0004058D" w:rsidRPr="00B72BC0" w:rsidRDefault="0004058D" w:rsidP="00A87E1D">
            <w:pPr>
              <w:pStyle w:val="TAL"/>
              <w:rPr>
                <w:ins w:id="897" w:author="Runsen, Samsung" w:date="2023-11-16T08:43:00Z"/>
              </w:rPr>
            </w:pPr>
          </w:p>
        </w:tc>
        <w:tc>
          <w:tcPr>
            <w:tcW w:w="1700" w:type="dxa"/>
          </w:tcPr>
          <w:p w14:paraId="6068C010" w14:textId="77777777" w:rsidR="0004058D" w:rsidRPr="00B72BC0" w:rsidRDefault="0004058D" w:rsidP="00A87E1D">
            <w:pPr>
              <w:pStyle w:val="TAL"/>
              <w:rPr>
                <w:ins w:id="898" w:author="Runsen, Samsung" w:date="2023-11-16T08:43:00Z"/>
              </w:rPr>
            </w:pPr>
          </w:p>
        </w:tc>
        <w:tc>
          <w:tcPr>
            <w:tcW w:w="1245" w:type="dxa"/>
          </w:tcPr>
          <w:p w14:paraId="2D9CFCBB" w14:textId="77777777" w:rsidR="0004058D" w:rsidRPr="00B72BC0" w:rsidRDefault="0004058D" w:rsidP="00A87E1D">
            <w:pPr>
              <w:pStyle w:val="TAL"/>
              <w:rPr>
                <w:ins w:id="899" w:author="Runsen, Samsung" w:date="2023-11-16T08:43:00Z"/>
              </w:rPr>
            </w:pPr>
          </w:p>
        </w:tc>
      </w:tr>
      <w:tr w:rsidR="0004058D" w:rsidRPr="00B72BC0" w14:paraId="5C17C9C0" w14:textId="77777777" w:rsidTr="00A87E1D">
        <w:trPr>
          <w:ins w:id="900" w:author="Runsen, Samsung" w:date="2023-11-16T08:43:00Z"/>
        </w:trPr>
        <w:tc>
          <w:tcPr>
            <w:tcW w:w="4535" w:type="dxa"/>
          </w:tcPr>
          <w:p w14:paraId="42B67042" w14:textId="77777777" w:rsidR="0004058D" w:rsidRPr="00B72BC0" w:rsidRDefault="0004058D" w:rsidP="00A87E1D">
            <w:pPr>
              <w:pStyle w:val="TAL"/>
              <w:rPr>
                <w:ins w:id="901" w:author="Runsen, Samsung" w:date="2023-11-16T08:43:00Z"/>
              </w:rPr>
            </w:pPr>
            <w:ins w:id="902" w:author="Runsen, Samsung" w:date="2023-11-16T08:43:00Z">
              <w:r w:rsidRPr="00B72BC0">
                <w:t xml:space="preserve">  </w:t>
              </w:r>
              <w:proofErr w:type="spellStart"/>
              <w:r w:rsidRPr="00B72BC0">
                <w:t>frequencyDomainAllocation</w:t>
              </w:r>
              <w:proofErr w:type="spellEnd"/>
              <w:r w:rsidRPr="00B72BC0">
                <w:t xml:space="preserve"> CHOICE {</w:t>
              </w:r>
            </w:ins>
          </w:p>
        </w:tc>
        <w:tc>
          <w:tcPr>
            <w:tcW w:w="2267" w:type="dxa"/>
          </w:tcPr>
          <w:p w14:paraId="6BFD7A1A" w14:textId="77777777" w:rsidR="0004058D" w:rsidRPr="00B72BC0" w:rsidRDefault="0004058D" w:rsidP="00A87E1D">
            <w:pPr>
              <w:pStyle w:val="TAL"/>
              <w:rPr>
                <w:ins w:id="903" w:author="Runsen, Samsung" w:date="2023-11-16T08:43:00Z"/>
              </w:rPr>
            </w:pPr>
          </w:p>
        </w:tc>
        <w:tc>
          <w:tcPr>
            <w:tcW w:w="1700" w:type="dxa"/>
          </w:tcPr>
          <w:p w14:paraId="76422763" w14:textId="77777777" w:rsidR="0004058D" w:rsidRPr="00B72BC0" w:rsidRDefault="0004058D" w:rsidP="00A87E1D">
            <w:pPr>
              <w:pStyle w:val="TAL"/>
              <w:rPr>
                <w:ins w:id="904" w:author="Runsen, Samsung" w:date="2023-11-16T08:43:00Z"/>
              </w:rPr>
            </w:pPr>
          </w:p>
        </w:tc>
        <w:tc>
          <w:tcPr>
            <w:tcW w:w="1245" w:type="dxa"/>
          </w:tcPr>
          <w:p w14:paraId="62EDE930" w14:textId="77777777" w:rsidR="0004058D" w:rsidRPr="00B72BC0" w:rsidRDefault="0004058D" w:rsidP="00A87E1D">
            <w:pPr>
              <w:pStyle w:val="TAL"/>
              <w:rPr>
                <w:ins w:id="905" w:author="Runsen, Samsung" w:date="2023-11-16T08:43:00Z"/>
              </w:rPr>
            </w:pPr>
          </w:p>
        </w:tc>
      </w:tr>
      <w:tr w:rsidR="0004058D" w:rsidRPr="00B72BC0" w14:paraId="03D126EE" w14:textId="77777777" w:rsidTr="00A87E1D">
        <w:trPr>
          <w:ins w:id="906" w:author="Runsen, Samsung" w:date="2023-11-16T08:43:00Z"/>
        </w:trPr>
        <w:tc>
          <w:tcPr>
            <w:tcW w:w="4535" w:type="dxa"/>
          </w:tcPr>
          <w:p w14:paraId="17A3B97F" w14:textId="77777777" w:rsidR="0004058D" w:rsidRPr="00B72BC0" w:rsidRDefault="0004058D" w:rsidP="00A87E1D">
            <w:pPr>
              <w:pStyle w:val="TAL"/>
              <w:rPr>
                <w:ins w:id="907" w:author="Runsen, Samsung" w:date="2023-11-16T08:43:00Z"/>
                <w:lang w:eastAsia="zh-CN"/>
              </w:rPr>
            </w:pPr>
            <w:ins w:id="908" w:author="Runsen, Samsung" w:date="2023-11-16T08:43:00Z">
              <w:r w:rsidRPr="00B72BC0">
                <w:t xml:space="preserve">     other</w:t>
              </w:r>
            </w:ins>
          </w:p>
        </w:tc>
        <w:tc>
          <w:tcPr>
            <w:tcW w:w="2267" w:type="dxa"/>
          </w:tcPr>
          <w:p w14:paraId="7F100271" w14:textId="77777777" w:rsidR="0004058D" w:rsidRPr="00B72BC0" w:rsidRDefault="0004058D" w:rsidP="00A87E1D">
            <w:pPr>
              <w:pStyle w:val="TAL"/>
              <w:rPr>
                <w:ins w:id="909" w:author="Runsen, Samsung" w:date="2023-11-16T08:43:00Z"/>
                <w:lang w:eastAsia="zh-CN"/>
              </w:rPr>
            </w:pPr>
            <w:ins w:id="910" w:author="Runsen, Samsung" w:date="2023-11-16T08:43:00Z">
              <w:r w:rsidRPr="00B72BC0">
                <w:rPr>
                  <w:lang w:eastAsia="zh-CN"/>
                </w:rPr>
                <w:t>001100</w:t>
              </w:r>
            </w:ins>
          </w:p>
        </w:tc>
        <w:tc>
          <w:tcPr>
            <w:tcW w:w="1700" w:type="dxa"/>
          </w:tcPr>
          <w:p w14:paraId="243AA9EE" w14:textId="77777777" w:rsidR="0004058D" w:rsidRPr="00B72BC0" w:rsidRDefault="0004058D" w:rsidP="00A87E1D">
            <w:pPr>
              <w:pStyle w:val="TAL"/>
              <w:rPr>
                <w:ins w:id="911" w:author="Runsen, Samsung" w:date="2023-11-16T08:43:00Z"/>
              </w:rPr>
            </w:pPr>
          </w:p>
        </w:tc>
        <w:tc>
          <w:tcPr>
            <w:tcW w:w="1245" w:type="dxa"/>
          </w:tcPr>
          <w:p w14:paraId="7995D31E" w14:textId="77777777" w:rsidR="0004058D" w:rsidRPr="00B72BC0" w:rsidRDefault="0004058D" w:rsidP="00A87E1D">
            <w:pPr>
              <w:pStyle w:val="TAL"/>
              <w:rPr>
                <w:ins w:id="912" w:author="Runsen, Samsung" w:date="2023-11-16T08:43:00Z"/>
              </w:rPr>
            </w:pPr>
          </w:p>
        </w:tc>
      </w:tr>
      <w:tr w:rsidR="0004058D" w:rsidRPr="00B72BC0" w14:paraId="2749E1C9" w14:textId="77777777" w:rsidTr="00A87E1D">
        <w:trPr>
          <w:ins w:id="913" w:author="Runsen, Samsung" w:date="2023-11-16T08:43:00Z"/>
        </w:trPr>
        <w:tc>
          <w:tcPr>
            <w:tcW w:w="4535" w:type="dxa"/>
            <w:tcBorders>
              <w:bottom w:val="single" w:sz="4" w:space="0" w:color="auto"/>
            </w:tcBorders>
          </w:tcPr>
          <w:p w14:paraId="09CF23D9" w14:textId="77777777" w:rsidR="0004058D" w:rsidRPr="00B72BC0" w:rsidRDefault="0004058D" w:rsidP="00A87E1D">
            <w:pPr>
              <w:pStyle w:val="TAL"/>
              <w:rPr>
                <w:ins w:id="914" w:author="Runsen, Samsung" w:date="2023-11-16T08:43:00Z"/>
              </w:rPr>
            </w:pPr>
            <w:ins w:id="915" w:author="Runsen, Samsung" w:date="2023-11-16T08:43:00Z">
              <w:r w:rsidRPr="00B72BC0">
                <w:t xml:space="preserve">  }</w:t>
              </w:r>
            </w:ins>
          </w:p>
        </w:tc>
        <w:tc>
          <w:tcPr>
            <w:tcW w:w="2267" w:type="dxa"/>
          </w:tcPr>
          <w:p w14:paraId="6A9EF5D3" w14:textId="77777777" w:rsidR="0004058D" w:rsidRPr="00B72BC0" w:rsidRDefault="0004058D" w:rsidP="00A87E1D">
            <w:pPr>
              <w:pStyle w:val="TAL"/>
              <w:rPr>
                <w:ins w:id="916" w:author="Runsen, Samsung" w:date="2023-11-16T08:43:00Z"/>
              </w:rPr>
            </w:pPr>
          </w:p>
        </w:tc>
        <w:tc>
          <w:tcPr>
            <w:tcW w:w="1700" w:type="dxa"/>
          </w:tcPr>
          <w:p w14:paraId="6F49901E" w14:textId="77777777" w:rsidR="0004058D" w:rsidRPr="00B72BC0" w:rsidRDefault="0004058D" w:rsidP="00A87E1D">
            <w:pPr>
              <w:pStyle w:val="TAL"/>
              <w:rPr>
                <w:ins w:id="917" w:author="Runsen, Samsung" w:date="2023-11-16T08:43:00Z"/>
              </w:rPr>
            </w:pPr>
          </w:p>
        </w:tc>
        <w:tc>
          <w:tcPr>
            <w:tcW w:w="1245" w:type="dxa"/>
          </w:tcPr>
          <w:p w14:paraId="742AC163" w14:textId="77777777" w:rsidR="0004058D" w:rsidRPr="00B72BC0" w:rsidRDefault="0004058D" w:rsidP="00A87E1D">
            <w:pPr>
              <w:pStyle w:val="TAL"/>
              <w:rPr>
                <w:ins w:id="918" w:author="Runsen, Samsung" w:date="2023-11-16T08:43:00Z"/>
              </w:rPr>
            </w:pPr>
          </w:p>
        </w:tc>
      </w:tr>
      <w:tr w:rsidR="0004058D" w:rsidRPr="00B72BC0" w14:paraId="2793DCE4" w14:textId="77777777" w:rsidTr="00A87E1D">
        <w:trPr>
          <w:ins w:id="919" w:author="Runsen, Samsung" w:date="2023-11-16T08:43:00Z"/>
        </w:trPr>
        <w:tc>
          <w:tcPr>
            <w:tcW w:w="4535" w:type="dxa"/>
            <w:tcBorders>
              <w:top w:val="single" w:sz="4" w:space="0" w:color="auto"/>
              <w:left w:val="single" w:sz="4" w:space="0" w:color="auto"/>
              <w:bottom w:val="nil"/>
              <w:right w:val="single" w:sz="4" w:space="0" w:color="auto"/>
            </w:tcBorders>
          </w:tcPr>
          <w:p w14:paraId="5867A85F" w14:textId="77777777" w:rsidR="0004058D" w:rsidRPr="00B72BC0" w:rsidRDefault="0004058D" w:rsidP="00A87E1D">
            <w:pPr>
              <w:pStyle w:val="TAL"/>
              <w:rPr>
                <w:ins w:id="920" w:author="Runsen, Samsung" w:date="2023-11-16T08:43:00Z"/>
              </w:rPr>
            </w:pPr>
            <w:ins w:id="921" w:author="Runsen, Samsung" w:date="2023-11-16T08:43: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1BB321E0" w14:textId="77777777" w:rsidR="0004058D" w:rsidRPr="00B72BC0" w:rsidRDefault="0004058D" w:rsidP="00A87E1D">
            <w:pPr>
              <w:pStyle w:val="TAL"/>
              <w:rPr>
                <w:ins w:id="922" w:author="Runsen, Samsung" w:date="2023-11-16T08:43:00Z"/>
                <w:lang w:eastAsia="zh-CN"/>
              </w:rPr>
            </w:pPr>
            <w:ins w:id="923" w:author="Runsen, Samsung" w:date="2023-11-16T08:43:00Z">
              <w:r w:rsidRPr="00B72BC0">
                <w:rPr>
                  <w:lang w:eastAsia="zh-CN"/>
                </w:rPr>
                <w:t>p8</w:t>
              </w:r>
            </w:ins>
          </w:p>
        </w:tc>
        <w:tc>
          <w:tcPr>
            <w:tcW w:w="1700" w:type="dxa"/>
          </w:tcPr>
          <w:p w14:paraId="42274E4A" w14:textId="77777777" w:rsidR="0004058D" w:rsidRPr="00B72BC0" w:rsidRDefault="0004058D" w:rsidP="00A87E1D">
            <w:pPr>
              <w:pStyle w:val="TAL"/>
              <w:rPr>
                <w:ins w:id="924" w:author="Runsen, Samsung" w:date="2023-11-16T08:43:00Z"/>
              </w:rPr>
            </w:pPr>
          </w:p>
        </w:tc>
        <w:tc>
          <w:tcPr>
            <w:tcW w:w="1245" w:type="dxa"/>
          </w:tcPr>
          <w:p w14:paraId="78F34465" w14:textId="77777777" w:rsidR="0004058D" w:rsidRPr="00B72BC0" w:rsidRDefault="0004058D" w:rsidP="00A87E1D">
            <w:pPr>
              <w:pStyle w:val="TAL"/>
              <w:rPr>
                <w:ins w:id="925" w:author="Runsen, Samsung" w:date="2023-11-16T08:43:00Z"/>
              </w:rPr>
            </w:pPr>
          </w:p>
        </w:tc>
      </w:tr>
      <w:tr w:rsidR="0004058D" w:rsidRPr="00B72BC0" w14:paraId="4AD2A6D3" w14:textId="77777777" w:rsidTr="00A87E1D">
        <w:trPr>
          <w:ins w:id="926" w:author="Runsen, Samsung" w:date="2023-11-16T08:43:00Z"/>
        </w:trPr>
        <w:tc>
          <w:tcPr>
            <w:tcW w:w="4535" w:type="dxa"/>
            <w:tcBorders>
              <w:top w:val="single" w:sz="4" w:space="0" w:color="auto"/>
              <w:left w:val="single" w:sz="4" w:space="0" w:color="auto"/>
              <w:bottom w:val="nil"/>
              <w:right w:val="single" w:sz="4" w:space="0" w:color="auto"/>
            </w:tcBorders>
          </w:tcPr>
          <w:p w14:paraId="6E8DD697" w14:textId="77777777" w:rsidR="0004058D" w:rsidRPr="00B72BC0" w:rsidRDefault="0004058D" w:rsidP="00A87E1D">
            <w:pPr>
              <w:pStyle w:val="TAL"/>
              <w:rPr>
                <w:ins w:id="927" w:author="Runsen, Samsung" w:date="2023-11-16T08:43:00Z"/>
              </w:rPr>
            </w:pPr>
            <w:ins w:id="928" w:author="Runsen, Samsung" w:date="2023-11-16T08:43:00Z">
              <w:r w:rsidRPr="00B72BC0">
                <w:t xml:space="preserve">  </w:t>
              </w:r>
              <w:proofErr w:type="spellStart"/>
              <w:r w:rsidRPr="00B72BC0">
                <w:t>firstOFDMSymbolInTimeDomain</w:t>
              </w:r>
              <w:proofErr w:type="spellEnd"/>
            </w:ins>
          </w:p>
        </w:tc>
        <w:tc>
          <w:tcPr>
            <w:tcW w:w="2267" w:type="dxa"/>
            <w:tcBorders>
              <w:left w:val="single" w:sz="4" w:space="0" w:color="auto"/>
            </w:tcBorders>
          </w:tcPr>
          <w:p w14:paraId="526E4ECC" w14:textId="77777777" w:rsidR="0004058D" w:rsidRPr="00B72BC0" w:rsidRDefault="0004058D" w:rsidP="00A87E1D">
            <w:pPr>
              <w:pStyle w:val="TAL"/>
              <w:rPr>
                <w:ins w:id="929" w:author="Runsen, Samsung" w:date="2023-11-16T08:43:00Z"/>
                <w:lang w:eastAsia="zh-CN"/>
              </w:rPr>
            </w:pPr>
            <w:ins w:id="930" w:author="Runsen, Samsung" w:date="2023-11-16T08:43:00Z">
              <w:r w:rsidRPr="00B72BC0">
                <w:rPr>
                  <w:lang w:eastAsia="zh-CN"/>
                </w:rPr>
                <w:t>5</w:t>
              </w:r>
              <w:r>
                <w:rPr>
                  <w:lang w:eastAsia="zh-CN"/>
                </w:rPr>
                <w:t>,9</w:t>
              </w:r>
            </w:ins>
          </w:p>
        </w:tc>
        <w:tc>
          <w:tcPr>
            <w:tcW w:w="1700" w:type="dxa"/>
          </w:tcPr>
          <w:p w14:paraId="6CD1D055" w14:textId="77777777" w:rsidR="0004058D" w:rsidRPr="00B72BC0" w:rsidRDefault="0004058D" w:rsidP="00A87E1D">
            <w:pPr>
              <w:pStyle w:val="TAL"/>
              <w:rPr>
                <w:ins w:id="931" w:author="Runsen, Samsung" w:date="2023-11-16T08:43:00Z"/>
              </w:rPr>
            </w:pPr>
          </w:p>
        </w:tc>
        <w:tc>
          <w:tcPr>
            <w:tcW w:w="1245" w:type="dxa"/>
          </w:tcPr>
          <w:p w14:paraId="4832401E" w14:textId="77777777" w:rsidR="0004058D" w:rsidRPr="00B72BC0" w:rsidRDefault="0004058D" w:rsidP="00A87E1D">
            <w:pPr>
              <w:pStyle w:val="TAL"/>
              <w:rPr>
                <w:ins w:id="932" w:author="Runsen, Samsung" w:date="2023-11-16T08:43:00Z"/>
              </w:rPr>
            </w:pPr>
          </w:p>
        </w:tc>
      </w:tr>
      <w:tr w:rsidR="0004058D" w:rsidRPr="00B72BC0" w14:paraId="430D4A77" w14:textId="77777777" w:rsidTr="00A87E1D">
        <w:trPr>
          <w:ins w:id="933" w:author="Runsen, Samsung" w:date="2023-11-16T08:43:00Z"/>
        </w:trPr>
        <w:tc>
          <w:tcPr>
            <w:tcW w:w="4535" w:type="dxa"/>
            <w:tcBorders>
              <w:top w:val="single" w:sz="4" w:space="0" w:color="auto"/>
              <w:left w:val="single" w:sz="4" w:space="0" w:color="auto"/>
              <w:bottom w:val="nil"/>
              <w:right w:val="single" w:sz="4" w:space="0" w:color="auto"/>
            </w:tcBorders>
          </w:tcPr>
          <w:p w14:paraId="0E56C406" w14:textId="77777777" w:rsidR="0004058D" w:rsidRPr="00B72BC0" w:rsidRDefault="0004058D" w:rsidP="00A87E1D">
            <w:pPr>
              <w:pStyle w:val="TAL"/>
              <w:rPr>
                <w:ins w:id="934" w:author="Runsen, Samsung" w:date="2023-11-16T08:43:00Z"/>
                <w:lang w:eastAsia="zh-CN"/>
              </w:rPr>
            </w:pPr>
            <w:ins w:id="935" w:author="Runsen, Samsung" w:date="2023-11-16T08:43:00Z">
              <w:r w:rsidRPr="00B72BC0">
                <w:rPr>
                  <w:lang w:eastAsia="zh-CN"/>
                </w:rPr>
                <w:t xml:space="preserve">  </w:t>
              </w:r>
              <w:proofErr w:type="spellStart"/>
              <w:r w:rsidRPr="00B72BC0">
                <w:t>cdm</w:t>
              </w:r>
              <w:proofErr w:type="spellEnd"/>
              <w:r w:rsidRPr="00B72BC0">
                <w:t>-Type</w:t>
              </w:r>
            </w:ins>
          </w:p>
        </w:tc>
        <w:tc>
          <w:tcPr>
            <w:tcW w:w="2267" w:type="dxa"/>
            <w:tcBorders>
              <w:left w:val="single" w:sz="4" w:space="0" w:color="auto"/>
            </w:tcBorders>
          </w:tcPr>
          <w:p w14:paraId="31AAC5B7" w14:textId="77777777" w:rsidR="0004058D" w:rsidRPr="00B72BC0" w:rsidRDefault="0004058D" w:rsidP="00A87E1D">
            <w:pPr>
              <w:pStyle w:val="TAL"/>
              <w:rPr>
                <w:ins w:id="936" w:author="Runsen, Samsung" w:date="2023-11-16T08:43:00Z"/>
                <w:lang w:eastAsia="zh-CN"/>
              </w:rPr>
            </w:pPr>
            <w:ins w:id="937" w:author="Runsen, Samsung" w:date="2023-11-16T08:43:00Z">
              <w:r w:rsidRPr="00B72BC0">
                <w:t>cdm4-FD2-TD2</w:t>
              </w:r>
            </w:ins>
          </w:p>
        </w:tc>
        <w:tc>
          <w:tcPr>
            <w:tcW w:w="1700" w:type="dxa"/>
          </w:tcPr>
          <w:p w14:paraId="7F6FC568" w14:textId="77777777" w:rsidR="0004058D" w:rsidRPr="00B72BC0" w:rsidRDefault="0004058D" w:rsidP="00A87E1D">
            <w:pPr>
              <w:pStyle w:val="TAL"/>
              <w:rPr>
                <w:ins w:id="938" w:author="Runsen, Samsung" w:date="2023-11-16T08:43:00Z"/>
              </w:rPr>
            </w:pPr>
          </w:p>
        </w:tc>
        <w:tc>
          <w:tcPr>
            <w:tcW w:w="1245" w:type="dxa"/>
          </w:tcPr>
          <w:p w14:paraId="7DF5355E" w14:textId="77777777" w:rsidR="0004058D" w:rsidRPr="00B72BC0" w:rsidRDefault="0004058D" w:rsidP="00A87E1D">
            <w:pPr>
              <w:pStyle w:val="TAL"/>
              <w:rPr>
                <w:ins w:id="939" w:author="Runsen, Samsung" w:date="2023-11-16T08:43:00Z"/>
              </w:rPr>
            </w:pPr>
          </w:p>
        </w:tc>
      </w:tr>
      <w:tr w:rsidR="0004058D" w:rsidRPr="00B72BC0" w14:paraId="3480A2B8" w14:textId="77777777" w:rsidTr="00A87E1D">
        <w:trPr>
          <w:ins w:id="940" w:author="Runsen, Samsung" w:date="2023-11-16T08:43:00Z"/>
        </w:trPr>
        <w:tc>
          <w:tcPr>
            <w:tcW w:w="4535" w:type="dxa"/>
            <w:tcBorders>
              <w:top w:val="single" w:sz="4" w:space="0" w:color="auto"/>
            </w:tcBorders>
          </w:tcPr>
          <w:p w14:paraId="6FEE7FAF" w14:textId="77777777" w:rsidR="0004058D" w:rsidRPr="00B72BC0" w:rsidRDefault="0004058D" w:rsidP="00A87E1D">
            <w:pPr>
              <w:pStyle w:val="TAL"/>
              <w:rPr>
                <w:ins w:id="941" w:author="Runsen, Samsung" w:date="2023-11-16T08:43:00Z"/>
              </w:rPr>
            </w:pPr>
            <w:ins w:id="942" w:author="Runsen, Samsung" w:date="2023-11-16T08:43:00Z">
              <w:r w:rsidRPr="00B72BC0">
                <w:t>}</w:t>
              </w:r>
            </w:ins>
          </w:p>
        </w:tc>
        <w:tc>
          <w:tcPr>
            <w:tcW w:w="2267" w:type="dxa"/>
          </w:tcPr>
          <w:p w14:paraId="2BA54F37" w14:textId="77777777" w:rsidR="0004058D" w:rsidRPr="00B72BC0" w:rsidRDefault="0004058D" w:rsidP="00A87E1D">
            <w:pPr>
              <w:pStyle w:val="TAL"/>
              <w:rPr>
                <w:ins w:id="943" w:author="Runsen, Samsung" w:date="2023-11-16T08:43:00Z"/>
              </w:rPr>
            </w:pPr>
          </w:p>
        </w:tc>
        <w:tc>
          <w:tcPr>
            <w:tcW w:w="1700" w:type="dxa"/>
          </w:tcPr>
          <w:p w14:paraId="7FDCC785" w14:textId="77777777" w:rsidR="0004058D" w:rsidRPr="00B72BC0" w:rsidRDefault="0004058D" w:rsidP="00A87E1D">
            <w:pPr>
              <w:pStyle w:val="TAL"/>
              <w:rPr>
                <w:ins w:id="944" w:author="Runsen, Samsung" w:date="2023-11-16T08:43:00Z"/>
              </w:rPr>
            </w:pPr>
          </w:p>
        </w:tc>
        <w:tc>
          <w:tcPr>
            <w:tcW w:w="1245" w:type="dxa"/>
          </w:tcPr>
          <w:p w14:paraId="53DF31A6" w14:textId="77777777" w:rsidR="0004058D" w:rsidRPr="00B72BC0" w:rsidRDefault="0004058D" w:rsidP="00A87E1D">
            <w:pPr>
              <w:pStyle w:val="TAL"/>
              <w:rPr>
                <w:ins w:id="945" w:author="Runsen, Samsung" w:date="2023-11-16T08:43:00Z"/>
              </w:rPr>
            </w:pPr>
          </w:p>
        </w:tc>
      </w:tr>
    </w:tbl>
    <w:p w14:paraId="45EF3885" w14:textId="77777777" w:rsidR="0004058D" w:rsidRPr="00B72BC0" w:rsidRDefault="0004058D" w:rsidP="0004058D">
      <w:pPr>
        <w:rPr>
          <w:ins w:id="946" w:author="Runsen, Samsung" w:date="2023-11-16T08:43:00Z"/>
        </w:rPr>
      </w:pPr>
    </w:p>
    <w:p w14:paraId="055831B1" w14:textId="77777777" w:rsidR="0004058D" w:rsidRPr="00B72BC0" w:rsidRDefault="0004058D" w:rsidP="0004058D">
      <w:pPr>
        <w:pStyle w:val="TH"/>
        <w:rPr>
          <w:ins w:id="947" w:author="Runsen, Samsung" w:date="2023-11-16T08:43:00Z"/>
        </w:rPr>
      </w:pPr>
      <w:ins w:id="948" w:author="Runsen, Samsung" w:date="2023-11-16T08:43:00Z">
        <w:r w:rsidRPr="00B72BC0">
          <w:t>Table 6.</w:t>
        </w:r>
        <w:r w:rsidRPr="00B72BC0">
          <w:rPr>
            <w:lang w:eastAsia="zh-CN"/>
          </w:rPr>
          <w:t>3</w:t>
        </w:r>
        <w:r w:rsidRPr="00B72BC0">
          <w:t>.2.1.</w:t>
        </w:r>
        <w:r>
          <w:rPr>
            <w:lang w:eastAsia="zh-CN"/>
          </w:rPr>
          <w:t>7</w:t>
        </w:r>
        <w:r w:rsidRPr="00B72BC0">
          <w:t>.4.3.1-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58D" w:rsidRPr="00B72BC0" w14:paraId="29F81EB2" w14:textId="77777777" w:rsidTr="00A87E1D">
        <w:trPr>
          <w:ins w:id="949" w:author="Runsen, Samsung" w:date="2023-11-16T08:43:00Z"/>
        </w:trPr>
        <w:tc>
          <w:tcPr>
            <w:tcW w:w="9747" w:type="dxa"/>
            <w:gridSpan w:val="4"/>
          </w:tcPr>
          <w:p w14:paraId="237711F1" w14:textId="77777777" w:rsidR="0004058D" w:rsidRPr="00B72BC0" w:rsidRDefault="0004058D" w:rsidP="00A87E1D">
            <w:pPr>
              <w:pStyle w:val="TAH"/>
              <w:jc w:val="left"/>
              <w:rPr>
                <w:ins w:id="950" w:author="Runsen, Samsung" w:date="2023-11-16T08:43:00Z"/>
                <w:b w:val="0"/>
              </w:rPr>
            </w:pPr>
            <w:ins w:id="951" w:author="Runsen, Samsung" w:date="2023-11-16T08:43:00Z">
              <w:r w:rsidRPr="00B72BC0">
                <w:rPr>
                  <w:b w:val="0"/>
                </w:rPr>
                <w:t>Derivation Path: TS 38.508-1 [6], clause 5.4.2, Table5.4.2.0-21</w:t>
              </w:r>
            </w:ins>
          </w:p>
        </w:tc>
      </w:tr>
      <w:tr w:rsidR="0004058D" w:rsidRPr="00B72BC0" w14:paraId="146B38B2" w14:textId="77777777" w:rsidTr="00A87E1D">
        <w:trPr>
          <w:ins w:id="952" w:author="Runsen, Samsung" w:date="2023-11-16T08:43:00Z"/>
        </w:trPr>
        <w:tc>
          <w:tcPr>
            <w:tcW w:w="4535" w:type="dxa"/>
          </w:tcPr>
          <w:p w14:paraId="2EBE6BD5" w14:textId="77777777" w:rsidR="0004058D" w:rsidRPr="00B72BC0" w:rsidRDefault="0004058D" w:rsidP="00A87E1D">
            <w:pPr>
              <w:pStyle w:val="TAH"/>
              <w:rPr>
                <w:ins w:id="953" w:author="Runsen, Samsung" w:date="2023-11-16T08:43:00Z"/>
              </w:rPr>
            </w:pPr>
            <w:ins w:id="954" w:author="Runsen, Samsung" w:date="2023-11-16T08:43:00Z">
              <w:r w:rsidRPr="00B72BC0">
                <w:t>Information Element</w:t>
              </w:r>
            </w:ins>
          </w:p>
        </w:tc>
        <w:tc>
          <w:tcPr>
            <w:tcW w:w="2267" w:type="dxa"/>
          </w:tcPr>
          <w:p w14:paraId="5A3B83B3" w14:textId="77777777" w:rsidR="0004058D" w:rsidRPr="00B72BC0" w:rsidRDefault="0004058D" w:rsidP="00A87E1D">
            <w:pPr>
              <w:pStyle w:val="TAH"/>
              <w:rPr>
                <w:ins w:id="955" w:author="Runsen, Samsung" w:date="2023-11-16T08:43:00Z"/>
              </w:rPr>
            </w:pPr>
            <w:ins w:id="956" w:author="Runsen, Samsung" w:date="2023-11-16T08:43:00Z">
              <w:r w:rsidRPr="00B72BC0">
                <w:t>Value/remark</w:t>
              </w:r>
            </w:ins>
          </w:p>
        </w:tc>
        <w:tc>
          <w:tcPr>
            <w:tcW w:w="1700" w:type="dxa"/>
          </w:tcPr>
          <w:p w14:paraId="38384225" w14:textId="77777777" w:rsidR="0004058D" w:rsidRPr="00B72BC0" w:rsidRDefault="0004058D" w:rsidP="00A87E1D">
            <w:pPr>
              <w:pStyle w:val="TAH"/>
              <w:rPr>
                <w:ins w:id="957" w:author="Runsen, Samsung" w:date="2023-11-16T08:43:00Z"/>
              </w:rPr>
            </w:pPr>
            <w:ins w:id="958" w:author="Runsen, Samsung" w:date="2023-11-16T08:43:00Z">
              <w:r w:rsidRPr="00B72BC0">
                <w:t>Comment</w:t>
              </w:r>
            </w:ins>
          </w:p>
        </w:tc>
        <w:tc>
          <w:tcPr>
            <w:tcW w:w="1245" w:type="dxa"/>
          </w:tcPr>
          <w:p w14:paraId="614E504B" w14:textId="77777777" w:rsidR="0004058D" w:rsidRPr="00B72BC0" w:rsidRDefault="0004058D" w:rsidP="00A87E1D">
            <w:pPr>
              <w:pStyle w:val="TAH"/>
              <w:rPr>
                <w:ins w:id="959" w:author="Runsen, Samsung" w:date="2023-11-16T08:43:00Z"/>
              </w:rPr>
            </w:pPr>
            <w:ins w:id="960" w:author="Runsen, Samsung" w:date="2023-11-16T08:43:00Z">
              <w:r w:rsidRPr="00B72BC0">
                <w:t>Condition</w:t>
              </w:r>
            </w:ins>
          </w:p>
        </w:tc>
      </w:tr>
      <w:tr w:rsidR="0004058D" w:rsidRPr="00B72BC0" w14:paraId="1216B763" w14:textId="77777777" w:rsidTr="00A87E1D">
        <w:trPr>
          <w:ins w:id="961" w:author="Runsen, Samsung" w:date="2023-11-16T08:43:00Z"/>
        </w:trPr>
        <w:tc>
          <w:tcPr>
            <w:tcW w:w="4535" w:type="dxa"/>
          </w:tcPr>
          <w:p w14:paraId="706ACA45" w14:textId="77777777" w:rsidR="0004058D" w:rsidRPr="00B72BC0" w:rsidRDefault="0004058D" w:rsidP="00A87E1D">
            <w:pPr>
              <w:pStyle w:val="TAL"/>
              <w:rPr>
                <w:ins w:id="962" w:author="Runsen, Samsung" w:date="2023-11-16T08:43:00Z"/>
              </w:rPr>
            </w:pPr>
            <w:ins w:id="963" w:author="Runsen, Samsung" w:date="2023-11-16T08:43:00Z">
              <w:r w:rsidRPr="00B72BC0">
                <w:t>CSI-RS-</w:t>
              </w:r>
              <w:proofErr w:type="spellStart"/>
              <w:r w:rsidRPr="00B72BC0">
                <w:t>ResourceMapping</w:t>
              </w:r>
              <w:proofErr w:type="spellEnd"/>
              <w:r w:rsidRPr="00B72BC0">
                <w:t xml:space="preserve"> ::= </w:t>
              </w:r>
              <w:r w:rsidRPr="00B72BC0">
                <w:rPr>
                  <w:snapToGrid w:val="0"/>
                </w:rPr>
                <w:t xml:space="preserve">SEQUENCE </w:t>
              </w:r>
              <w:r w:rsidRPr="00B72BC0">
                <w:t>{</w:t>
              </w:r>
            </w:ins>
          </w:p>
        </w:tc>
        <w:tc>
          <w:tcPr>
            <w:tcW w:w="2267" w:type="dxa"/>
          </w:tcPr>
          <w:p w14:paraId="4BDEAF74" w14:textId="77777777" w:rsidR="0004058D" w:rsidRPr="00B72BC0" w:rsidRDefault="0004058D" w:rsidP="00A87E1D">
            <w:pPr>
              <w:pStyle w:val="TAL"/>
              <w:rPr>
                <w:ins w:id="964" w:author="Runsen, Samsung" w:date="2023-11-16T08:43:00Z"/>
              </w:rPr>
            </w:pPr>
          </w:p>
        </w:tc>
        <w:tc>
          <w:tcPr>
            <w:tcW w:w="1700" w:type="dxa"/>
          </w:tcPr>
          <w:p w14:paraId="38FDCEAE" w14:textId="77777777" w:rsidR="0004058D" w:rsidRPr="00B72BC0" w:rsidRDefault="0004058D" w:rsidP="00A87E1D">
            <w:pPr>
              <w:pStyle w:val="TAL"/>
              <w:rPr>
                <w:ins w:id="965" w:author="Runsen, Samsung" w:date="2023-11-16T08:43:00Z"/>
              </w:rPr>
            </w:pPr>
          </w:p>
        </w:tc>
        <w:tc>
          <w:tcPr>
            <w:tcW w:w="1245" w:type="dxa"/>
          </w:tcPr>
          <w:p w14:paraId="7BEEC55F" w14:textId="77777777" w:rsidR="0004058D" w:rsidRPr="00B72BC0" w:rsidRDefault="0004058D" w:rsidP="00A87E1D">
            <w:pPr>
              <w:pStyle w:val="TAL"/>
              <w:rPr>
                <w:ins w:id="966" w:author="Runsen, Samsung" w:date="2023-11-16T08:43:00Z"/>
              </w:rPr>
            </w:pPr>
          </w:p>
        </w:tc>
      </w:tr>
      <w:tr w:rsidR="0004058D" w:rsidRPr="00B72BC0" w14:paraId="6483C0AC" w14:textId="77777777" w:rsidTr="00A87E1D">
        <w:trPr>
          <w:ins w:id="967" w:author="Runsen, Samsung" w:date="2023-11-16T08:43:00Z"/>
        </w:trPr>
        <w:tc>
          <w:tcPr>
            <w:tcW w:w="4535" w:type="dxa"/>
          </w:tcPr>
          <w:p w14:paraId="0C861DC5" w14:textId="77777777" w:rsidR="0004058D" w:rsidRPr="00B72BC0" w:rsidRDefault="0004058D" w:rsidP="00A87E1D">
            <w:pPr>
              <w:pStyle w:val="TAL"/>
              <w:rPr>
                <w:ins w:id="968" w:author="Runsen, Samsung" w:date="2023-11-16T08:43:00Z"/>
              </w:rPr>
            </w:pPr>
            <w:ins w:id="969" w:author="Runsen, Samsung" w:date="2023-11-16T08:43:00Z">
              <w:r w:rsidRPr="00B72BC0">
                <w:t xml:space="preserve">  </w:t>
              </w:r>
              <w:proofErr w:type="spellStart"/>
              <w:r w:rsidRPr="00B72BC0">
                <w:t>frequencyDomainAllocation</w:t>
              </w:r>
              <w:proofErr w:type="spellEnd"/>
              <w:r w:rsidRPr="00B72BC0">
                <w:t xml:space="preserve"> CHOICE {</w:t>
              </w:r>
            </w:ins>
          </w:p>
        </w:tc>
        <w:tc>
          <w:tcPr>
            <w:tcW w:w="2267" w:type="dxa"/>
          </w:tcPr>
          <w:p w14:paraId="1030C904" w14:textId="77777777" w:rsidR="0004058D" w:rsidRPr="00B72BC0" w:rsidRDefault="0004058D" w:rsidP="00A87E1D">
            <w:pPr>
              <w:pStyle w:val="TAL"/>
              <w:rPr>
                <w:ins w:id="970" w:author="Runsen, Samsung" w:date="2023-11-16T08:43:00Z"/>
              </w:rPr>
            </w:pPr>
          </w:p>
        </w:tc>
        <w:tc>
          <w:tcPr>
            <w:tcW w:w="1700" w:type="dxa"/>
          </w:tcPr>
          <w:p w14:paraId="3A9C45A4" w14:textId="77777777" w:rsidR="0004058D" w:rsidRPr="00B72BC0" w:rsidRDefault="0004058D" w:rsidP="00A87E1D">
            <w:pPr>
              <w:pStyle w:val="TAL"/>
              <w:rPr>
                <w:ins w:id="971" w:author="Runsen, Samsung" w:date="2023-11-16T08:43:00Z"/>
              </w:rPr>
            </w:pPr>
          </w:p>
        </w:tc>
        <w:tc>
          <w:tcPr>
            <w:tcW w:w="1245" w:type="dxa"/>
          </w:tcPr>
          <w:p w14:paraId="18287E58" w14:textId="77777777" w:rsidR="0004058D" w:rsidRPr="00B72BC0" w:rsidRDefault="0004058D" w:rsidP="00A87E1D">
            <w:pPr>
              <w:pStyle w:val="TAL"/>
              <w:rPr>
                <w:ins w:id="972" w:author="Runsen, Samsung" w:date="2023-11-16T08:43:00Z"/>
              </w:rPr>
            </w:pPr>
          </w:p>
        </w:tc>
      </w:tr>
      <w:tr w:rsidR="0004058D" w:rsidRPr="00B72BC0" w14:paraId="6500908A" w14:textId="77777777" w:rsidTr="00A87E1D">
        <w:trPr>
          <w:ins w:id="973" w:author="Runsen, Samsung" w:date="2023-11-16T08:43:00Z"/>
        </w:trPr>
        <w:tc>
          <w:tcPr>
            <w:tcW w:w="4535" w:type="dxa"/>
          </w:tcPr>
          <w:p w14:paraId="2D8363FF" w14:textId="77777777" w:rsidR="0004058D" w:rsidRPr="00B72BC0" w:rsidRDefault="0004058D" w:rsidP="00A87E1D">
            <w:pPr>
              <w:pStyle w:val="TAL"/>
              <w:rPr>
                <w:ins w:id="974" w:author="Runsen, Samsung" w:date="2023-11-16T08:43:00Z"/>
              </w:rPr>
            </w:pPr>
            <w:ins w:id="975" w:author="Runsen, Samsung" w:date="2023-11-16T08:43:00Z">
              <w:r w:rsidRPr="00B72BC0">
                <w:t xml:space="preserve">     other</w:t>
              </w:r>
            </w:ins>
          </w:p>
        </w:tc>
        <w:tc>
          <w:tcPr>
            <w:tcW w:w="2267" w:type="dxa"/>
          </w:tcPr>
          <w:p w14:paraId="249FFB7D" w14:textId="77777777" w:rsidR="0004058D" w:rsidRPr="00B72BC0" w:rsidRDefault="0004058D" w:rsidP="00A87E1D">
            <w:pPr>
              <w:pStyle w:val="TAL"/>
              <w:rPr>
                <w:ins w:id="976" w:author="Runsen, Samsung" w:date="2023-11-16T08:43:00Z"/>
              </w:rPr>
            </w:pPr>
            <w:ins w:id="977" w:author="Runsen, Samsung" w:date="2023-11-16T08:43:00Z">
              <w:r w:rsidRPr="00B72BC0">
                <w:t>000</w:t>
              </w:r>
              <w:r w:rsidRPr="00B72BC0">
                <w:rPr>
                  <w:lang w:eastAsia="zh-CN"/>
                </w:rPr>
                <w:t>10</w:t>
              </w:r>
              <w:r w:rsidRPr="00B72BC0">
                <w:t>0</w:t>
              </w:r>
            </w:ins>
          </w:p>
        </w:tc>
        <w:tc>
          <w:tcPr>
            <w:tcW w:w="1700" w:type="dxa"/>
          </w:tcPr>
          <w:p w14:paraId="287FB9B0" w14:textId="77777777" w:rsidR="0004058D" w:rsidRPr="00B72BC0" w:rsidRDefault="0004058D" w:rsidP="00A87E1D">
            <w:pPr>
              <w:pStyle w:val="TAL"/>
              <w:rPr>
                <w:ins w:id="978" w:author="Runsen, Samsung" w:date="2023-11-16T08:43:00Z"/>
              </w:rPr>
            </w:pPr>
          </w:p>
        </w:tc>
        <w:tc>
          <w:tcPr>
            <w:tcW w:w="1245" w:type="dxa"/>
          </w:tcPr>
          <w:p w14:paraId="47034F28" w14:textId="77777777" w:rsidR="0004058D" w:rsidRPr="00B72BC0" w:rsidRDefault="0004058D" w:rsidP="00A87E1D">
            <w:pPr>
              <w:pStyle w:val="TAL"/>
              <w:rPr>
                <w:ins w:id="979" w:author="Runsen, Samsung" w:date="2023-11-16T08:43:00Z"/>
              </w:rPr>
            </w:pPr>
          </w:p>
        </w:tc>
      </w:tr>
      <w:tr w:rsidR="0004058D" w:rsidRPr="00B72BC0" w14:paraId="2258C880" w14:textId="77777777" w:rsidTr="00A87E1D">
        <w:trPr>
          <w:ins w:id="980" w:author="Runsen, Samsung" w:date="2023-11-16T08:43:00Z"/>
        </w:trPr>
        <w:tc>
          <w:tcPr>
            <w:tcW w:w="4535" w:type="dxa"/>
            <w:tcBorders>
              <w:bottom w:val="single" w:sz="4" w:space="0" w:color="auto"/>
            </w:tcBorders>
          </w:tcPr>
          <w:p w14:paraId="61B5E442" w14:textId="77777777" w:rsidR="0004058D" w:rsidRPr="00B72BC0" w:rsidRDefault="0004058D" w:rsidP="00A87E1D">
            <w:pPr>
              <w:pStyle w:val="TAL"/>
              <w:rPr>
                <w:ins w:id="981" w:author="Runsen, Samsung" w:date="2023-11-16T08:43:00Z"/>
              </w:rPr>
            </w:pPr>
            <w:ins w:id="982" w:author="Runsen, Samsung" w:date="2023-11-16T08:43:00Z">
              <w:r w:rsidRPr="00B72BC0">
                <w:t xml:space="preserve">  }</w:t>
              </w:r>
            </w:ins>
          </w:p>
        </w:tc>
        <w:tc>
          <w:tcPr>
            <w:tcW w:w="2267" w:type="dxa"/>
          </w:tcPr>
          <w:p w14:paraId="1A02A7EC" w14:textId="77777777" w:rsidR="0004058D" w:rsidRPr="00B72BC0" w:rsidRDefault="0004058D" w:rsidP="00A87E1D">
            <w:pPr>
              <w:pStyle w:val="TAL"/>
              <w:rPr>
                <w:ins w:id="983" w:author="Runsen, Samsung" w:date="2023-11-16T08:43:00Z"/>
              </w:rPr>
            </w:pPr>
          </w:p>
        </w:tc>
        <w:tc>
          <w:tcPr>
            <w:tcW w:w="1700" w:type="dxa"/>
          </w:tcPr>
          <w:p w14:paraId="72F0CA72" w14:textId="77777777" w:rsidR="0004058D" w:rsidRPr="00B72BC0" w:rsidRDefault="0004058D" w:rsidP="00A87E1D">
            <w:pPr>
              <w:pStyle w:val="TAL"/>
              <w:rPr>
                <w:ins w:id="984" w:author="Runsen, Samsung" w:date="2023-11-16T08:43:00Z"/>
              </w:rPr>
            </w:pPr>
          </w:p>
        </w:tc>
        <w:tc>
          <w:tcPr>
            <w:tcW w:w="1245" w:type="dxa"/>
          </w:tcPr>
          <w:p w14:paraId="1A935CB8" w14:textId="77777777" w:rsidR="0004058D" w:rsidRPr="00B72BC0" w:rsidRDefault="0004058D" w:rsidP="00A87E1D">
            <w:pPr>
              <w:pStyle w:val="TAL"/>
              <w:rPr>
                <w:ins w:id="985" w:author="Runsen, Samsung" w:date="2023-11-16T08:43:00Z"/>
              </w:rPr>
            </w:pPr>
          </w:p>
        </w:tc>
      </w:tr>
      <w:tr w:rsidR="0004058D" w:rsidRPr="00B72BC0" w14:paraId="08669F4E" w14:textId="77777777" w:rsidTr="00A87E1D">
        <w:trPr>
          <w:ins w:id="986" w:author="Runsen, Samsung" w:date="2023-11-16T08:43:00Z"/>
        </w:trPr>
        <w:tc>
          <w:tcPr>
            <w:tcW w:w="4535" w:type="dxa"/>
            <w:tcBorders>
              <w:top w:val="nil"/>
              <w:left w:val="single" w:sz="4" w:space="0" w:color="auto"/>
              <w:bottom w:val="single" w:sz="4" w:space="0" w:color="auto"/>
              <w:right w:val="single" w:sz="4" w:space="0" w:color="auto"/>
            </w:tcBorders>
          </w:tcPr>
          <w:p w14:paraId="43109F2E" w14:textId="77777777" w:rsidR="0004058D" w:rsidRPr="00B72BC0" w:rsidRDefault="0004058D" w:rsidP="00A87E1D">
            <w:pPr>
              <w:pStyle w:val="TAL"/>
              <w:rPr>
                <w:ins w:id="987" w:author="Runsen, Samsung" w:date="2023-11-16T08:43:00Z"/>
              </w:rPr>
            </w:pPr>
            <w:ins w:id="988" w:author="Runsen, Samsung" w:date="2023-11-16T08:43:00Z">
              <w:r w:rsidRPr="00B72BC0">
                <w:t xml:space="preserve">  </w:t>
              </w:r>
              <w:proofErr w:type="spellStart"/>
              <w:r w:rsidRPr="00B72BC0">
                <w:t>nrofPorts</w:t>
              </w:r>
              <w:proofErr w:type="spellEnd"/>
            </w:ins>
          </w:p>
        </w:tc>
        <w:tc>
          <w:tcPr>
            <w:tcW w:w="2267" w:type="dxa"/>
            <w:tcBorders>
              <w:left w:val="single" w:sz="4" w:space="0" w:color="auto"/>
            </w:tcBorders>
          </w:tcPr>
          <w:p w14:paraId="6FB788E4" w14:textId="77777777" w:rsidR="0004058D" w:rsidRPr="00B72BC0" w:rsidRDefault="0004058D" w:rsidP="00A87E1D">
            <w:pPr>
              <w:pStyle w:val="TAL"/>
              <w:rPr>
                <w:ins w:id="989" w:author="Runsen, Samsung" w:date="2023-11-16T08:43:00Z"/>
              </w:rPr>
            </w:pPr>
            <w:ins w:id="990" w:author="Runsen, Samsung" w:date="2023-11-16T08:43:00Z">
              <w:r w:rsidRPr="00B72BC0">
                <w:t>p4</w:t>
              </w:r>
            </w:ins>
          </w:p>
        </w:tc>
        <w:tc>
          <w:tcPr>
            <w:tcW w:w="1700" w:type="dxa"/>
          </w:tcPr>
          <w:p w14:paraId="6F0B8338" w14:textId="77777777" w:rsidR="0004058D" w:rsidRPr="00B72BC0" w:rsidRDefault="0004058D" w:rsidP="00A87E1D">
            <w:pPr>
              <w:pStyle w:val="TAL"/>
              <w:rPr>
                <w:ins w:id="991" w:author="Runsen, Samsung" w:date="2023-11-16T08:43:00Z"/>
              </w:rPr>
            </w:pPr>
          </w:p>
        </w:tc>
        <w:tc>
          <w:tcPr>
            <w:tcW w:w="1245" w:type="dxa"/>
          </w:tcPr>
          <w:p w14:paraId="27B5E6DE" w14:textId="77777777" w:rsidR="0004058D" w:rsidRPr="00B72BC0" w:rsidRDefault="0004058D" w:rsidP="00A87E1D">
            <w:pPr>
              <w:pStyle w:val="TAL"/>
              <w:rPr>
                <w:ins w:id="992" w:author="Runsen, Samsung" w:date="2023-11-16T08:43:00Z"/>
              </w:rPr>
            </w:pPr>
          </w:p>
        </w:tc>
      </w:tr>
      <w:tr w:rsidR="0004058D" w:rsidRPr="00B72BC0" w14:paraId="3EBD7145" w14:textId="77777777" w:rsidTr="00A87E1D">
        <w:trPr>
          <w:ins w:id="993" w:author="Runsen, Samsung" w:date="2023-11-16T08:43:00Z"/>
        </w:trPr>
        <w:tc>
          <w:tcPr>
            <w:tcW w:w="4535" w:type="dxa"/>
            <w:tcBorders>
              <w:top w:val="nil"/>
              <w:left w:val="single" w:sz="4" w:space="0" w:color="auto"/>
              <w:bottom w:val="single" w:sz="4" w:space="0" w:color="auto"/>
              <w:right w:val="single" w:sz="4" w:space="0" w:color="auto"/>
            </w:tcBorders>
          </w:tcPr>
          <w:p w14:paraId="63FA1FD7" w14:textId="77777777" w:rsidR="0004058D" w:rsidRPr="00B72BC0" w:rsidRDefault="0004058D" w:rsidP="00A87E1D">
            <w:pPr>
              <w:pStyle w:val="TAL"/>
              <w:rPr>
                <w:ins w:id="994" w:author="Runsen, Samsung" w:date="2023-11-16T08:43:00Z"/>
              </w:rPr>
            </w:pPr>
            <w:ins w:id="995" w:author="Runsen, Samsung" w:date="2023-11-16T08:43:00Z">
              <w:r w:rsidRPr="00B72BC0">
                <w:t xml:space="preserve">  </w:t>
              </w:r>
              <w:proofErr w:type="spellStart"/>
              <w:r w:rsidRPr="00B72BC0">
                <w:t>firstOFDMSymbolInTimeDomain</w:t>
              </w:r>
              <w:proofErr w:type="spellEnd"/>
            </w:ins>
          </w:p>
        </w:tc>
        <w:tc>
          <w:tcPr>
            <w:tcW w:w="2267" w:type="dxa"/>
            <w:tcBorders>
              <w:left w:val="single" w:sz="4" w:space="0" w:color="auto"/>
            </w:tcBorders>
          </w:tcPr>
          <w:p w14:paraId="0DA47744" w14:textId="77777777" w:rsidR="0004058D" w:rsidRPr="00B72BC0" w:rsidRDefault="0004058D" w:rsidP="00A87E1D">
            <w:pPr>
              <w:pStyle w:val="TAL"/>
              <w:rPr>
                <w:ins w:id="996" w:author="Runsen, Samsung" w:date="2023-11-16T08:43:00Z"/>
              </w:rPr>
            </w:pPr>
            <w:ins w:id="997" w:author="Runsen, Samsung" w:date="2023-11-16T08:43:00Z">
              <w:r w:rsidRPr="00B72BC0">
                <w:t>9</w:t>
              </w:r>
            </w:ins>
          </w:p>
        </w:tc>
        <w:tc>
          <w:tcPr>
            <w:tcW w:w="1700" w:type="dxa"/>
          </w:tcPr>
          <w:p w14:paraId="79801E5A" w14:textId="77777777" w:rsidR="0004058D" w:rsidRPr="00B72BC0" w:rsidRDefault="0004058D" w:rsidP="00A87E1D">
            <w:pPr>
              <w:pStyle w:val="TAL"/>
              <w:rPr>
                <w:ins w:id="998" w:author="Runsen, Samsung" w:date="2023-11-16T08:43:00Z"/>
              </w:rPr>
            </w:pPr>
          </w:p>
        </w:tc>
        <w:tc>
          <w:tcPr>
            <w:tcW w:w="1245" w:type="dxa"/>
          </w:tcPr>
          <w:p w14:paraId="43195ACE" w14:textId="77777777" w:rsidR="0004058D" w:rsidRPr="00B72BC0" w:rsidRDefault="0004058D" w:rsidP="00A87E1D">
            <w:pPr>
              <w:pStyle w:val="TAL"/>
              <w:rPr>
                <w:ins w:id="999" w:author="Runsen, Samsung" w:date="2023-11-16T08:43:00Z"/>
              </w:rPr>
            </w:pPr>
          </w:p>
        </w:tc>
      </w:tr>
      <w:tr w:rsidR="0004058D" w:rsidRPr="00B72BC0" w14:paraId="5ECBC2EE" w14:textId="77777777" w:rsidTr="00A87E1D">
        <w:trPr>
          <w:ins w:id="1000" w:author="Runsen, Samsung" w:date="2023-11-16T08:43:00Z"/>
        </w:trPr>
        <w:tc>
          <w:tcPr>
            <w:tcW w:w="4535" w:type="dxa"/>
            <w:tcBorders>
              <w:top w:val="single" w:sz="4" w:space="0" w:color="auto"/>
            </w:tcBorders>
          </w:tcPr>
          <w:p w14:paraId="04AF3525" w14:textId="77777777" w:rsidR="0004058D" w:rsidRPr="00B72BC0" w:rsidRDefault="0004058D" w:rsidP="00A87E1D">
            <w:pPr>
              <w:pStyle w:val="TAL"/>
              <w:rPr>
                <w:ins w:id="1001" w:author="Runsen, Samsung" w:date="2023-11-16T08:43:00Z"/>
              </w:rPr>
            </w:pPr>
            <w:ins w:id="1002" w:author="Runsen, Samsung" w:date="2023-11-16T08:43:00Z">
              <w:r w:rsidRPr="00B72BC0">
                <w:t>}</w:t>
              </w:r>
            </w:ins>
          </w:p>
        </w:tc>
        <w:tc>
          <w:tcPr>
            <w:tcW w:w="2267" w:type="dxa"/>
          </w:tcPr>
          <w:p w14:paraId="50966E15" w14:textId="77777777" w:rsidR="0004058D" w:rsidRPr="00B72BC0" w:rsidRDefault="0004058D" w:rsidP="00A87E1D">
            <w:pPr>
              <w:pStyle w:val="TAL"/>
              <w:rPr>
                <w:ins w:id="1003" w:author="Runsen, Samsung" w:date="2023-11-16T08:43:00Z"/>
              </w:rPr>
            </w:pPr>
          </w:p>
        </w:tc>
        <w:tc>
          <w:tcPr>
            <w:tcW w:w="1700" w:type="dxa"/>
          </w:tcPr>
          <w:p w14:paraId="360A0AD3" w14:textId="77777777" w:rsidR="0004058D" w:rsidRPr="00B72BC0" w:rsidRDefault="0004058D" w:rsidP="00A87E1D">
            <w:pPr>
              <w:pStyle w:val="TAL"/>
              <w:rPr>
                <w:ins w:id="1004" w:author="Runsen, Samsung" w:date="2023-11-16T08:43:00Z"/>
              </w:rPr>
            </w:pPr>
          </w:p>
        </w:tc>
        <w:tc>
          <w:tcPr>
            <w:tcW w:w="1245" w:type="dxa"/>
          </w:tcPr>
          <w:p w14:paraId="3A4E0969" w14:textId="77777777" w:rsidR="0004058D" w:rsidRPr="00B72BC0" w:rsidRDefault="0004058D" w:rsidP="00A87E1D">
            <w:pPr>
              <w:pStyle w:val="TAL"/>
              <w:rPr>
                <w:ins w:id="1005" w:author="Runsen, Samsung" w:date="2023-11-16T08:43:00Z"/>
              </w:rPr>
            </w:pPr>
          </w:p>
        </w:tc>
      </w:tr>
    </w:tbl>
    <w:p w14:paraId="4A0210BB" w14:textId="77777777" w:rsidR="0004058D" w:rsidRPr="00B72BC0" w:rsidRDefault="0004058D" w:rsidP="0004058D">
      <w:pPr>
        <w:rPr>
          <w:ins w:id="1006" w:author="Runsen, Samsung" w:date="2023-11-16T08:43:00Z"/>
        </w:rPr>
      </w:pPr>
    </w:p>
    <w:p w14:paraId="4C48C1D4" w14:textId="77777777" w:rsidR="0004058D" w:rsidRPr="00B72BC0" w:rsidRDefault="0004058D" w:rsidP="0004058D">
      <w:pPr>
        <w:pStyle w:val="TH"/>
        <w:rPr>
          <w:ins w:id="1007" w:author="Runsen, Samsung" w:date="2023-11-16T08:43:00Z"/>
        </w:rPr>
      </w:pPr>
      <w:ins w:id="1008" w:author="Runsen, Samsung" w:date="2023-11-16T08:43:00Z">
        <w:r w:rsidRPr="00B72BC0">
          <w:lastRenderedPageBreak/>
          <w:t>Table 6.</w:t>
        </w:r>
        <w:r w:rsidRPr="00B72BC0">
          <w:rPr>
            <w:lang w:eastAsia="zh-CN"/>
          </w:rPr>
          <w:t>3</w:t>
        </w:r>
        <w:r w:rsidRPr="00B72BC0">
          <w:t>.2.1.</w:t>
        </w:r>
        <w:r>
          <w:rPr>
            <w:lang w:eastAsia="zh-CN"/>
          </w:rPr>
          <w:t>7</w:t>
        </w:r>
        <w:r w:rsidRPr="00B72BC0">
          <w:t>.4.3.1-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58D" w:rsidRPr="00B72BC0" w14:paraId="37AF6CFC" w14:textId="77777777" w:rsidTr="00A87E1D">
        <w:trPr>
          <w:ins w:id="1009" w:author="Runsen, Samsung" w:date="2023-11-16T08:43:00Z"/>
        </w:trPr>
        <w:tc>
          <w:tcPr>
            <w:tcW w:w="9747" w:type="dxa"/>
            <w:gridSpan w:val="4"/>
          </w:tcPr>
          <w:p w14:paraId="1E40D170" w14:textId="77777777" w:rsidR="0004058D" w:rsidRPr="00B72BC0" w:rsidRDefault="0004058D" w:rsidP="00A87E1D">
            <w:pPr>
              <w:pStyle w:val="TAH"/>
              <w:jc w:val="left"/>
              <w:rPr>
                <w:ins w:id="1010" w:author="Runsen, Samsung" w:date="2023-11-16T08:43:00Z"/>
                <w:b w:val="0"/>
              </w:rPr>
            </w:pPr>
            <w:ins w:id="1011" w:author="Runsen, Samsung" w:date="2023-11-16T08:43:00Z">
              <w:r w:rsidRPr="00B72BC0">
                <w:rPr>
                  <w:b w:val="0"/>
                </w:rPr>
                <w:t>Derivation Path: TS 38.508-1 [6], clause 4.6.3, Table 4.6.3-34</w:t>
              </w:r>
            </w:ins>
          </w:p>
        </w:tc>
      </w:tr>
      <w:tr w:rsidR="0004058D" w:rsidRPr="00B72BC0" w14:paraId="4CE67D1E" w14:textId="77777777" w:rsidTr="00A87E1D">
        <w:trPr>
          <w:ins w:id="1012" w:author="Runsen, Samsung" w:date="2023-11-16T08:43:00Z"/>
        </w:trPr>
        <w:tc>
          <w:tcPr>
            <w:tcW w:w="4535" w:type="dxa"/>
          </w:tcPr>
          <w:p w14:paraId="5FF4DB55" w14:textId="77777777" w:rsidR="0004058D" w:rsidRPr="00B72BC0" w:rsidRDefault="0004058D" w:rsidP="00A87E1D">
            <w:pPr>
              <w:pStyle w:val="TAH"/>
              <w:rPr>
                <w:ins w:id="1013" w:author="Runsen, Samsung" w:date="2023-11-16T08:43:00Z"/>
              </w:rPr>
            </w:pPr>
            <w:ins w:id="1014" w:author="Runsen, Samsung" w:date="2023-11-16T08:43:00Z">
              <w:r w:rsidRPr="00B72BC0">
                <w:t>Information Element</w:t>
              </w:r>
            </w:ins>
          </w:p>
        </w:tc>
        <w:tc>
          <w:tcPr>
            <w:tcW w:w="2267" w:type="dxa"/>
          </w:tcPr>
          <w:p w14:paraId="4F8F3946" w14:textId="77777777" w:rsidR="0004058D" w:rsidRPr="00B72BC0" w:rsidRDefault="0004058D" w:rsidP="00A87E1D">
            <w:pPr>
              <w:pStyle w:val="TAH"/>
              <w:rPr>
                <w:ins w:id="1015" w:author="Runsen, Samsung" w:date="2023-11-16T08:43:00Z"/>
              </w:rPr>
            </w:pPr>
            <w:ins w:id="1016" w:author="Runsen, Samsung" w:date="2023-11-16T08:43:00Z">
              <w:r w:rsidRPr="00B72BC0">
                <w:t>Value/remark</w:t>
              </w:r>
            </w:ins>
          </w:p>
        </w:tc>
        <w:tc>
          <w:tcPr>
            <w:tcW w:w="1700" w:type="dxa"/>
          </w:tcPr>
          <w:p w14:paraId="449513C3" w14:textId="77777777" w:rsidR="0004058D" w:rsidRPr="00B72BC0" w:rsidRDefault="0004058D" w:rsidP="00A87E1D">
            <w:pPr>
              <w:pStyle w:val="TAH"/>
              <w:rPr>
                <w:ins w:id="1017" w:author="Runsen, Samsung" w:date="2023-11-16T08:43:00Z"/>
              </w:rPr>
            </w:pPr>
            <w:ins w:id="1018" w:author="Runsen, Samsung" w:date="2023-11-16T08:43:00Z">
              <w:r w:rsidRPr="00B72BC0">
                <w:t>Comment</w:t>
              </w:r>
            </w:ins>
          </w:p>
        </w:tc>
        <w:tc>
          <w:tcPr>
            <w:tcW w:w="1245" w:type="dxa"/>
          </w:tcPr>
          <w:p w14:paraId="2623F7CF" w14:textId="77777777" w:rsidR="0004058D" w:rsidRPr="00B72BC0" w:rsidRDefault="0004058D" w:rsidP="00A87E1D">
            <w:pPr>
              <w:pStyle w:val="TAH"/>
              <w:rPr>
                <w:ins w:id="1019" w:author="Runsen, Samsung" w:date="2023-11-16T08:43:00Z"/>
              </w:rPr>
            </w:pPr>
            <w:ins w:id="1020" w:author="Runsen, Samsung" w:date="2023-11-16T08:43:00Z">
              <w:r w:rsidRPr="00B72BC0">
                <w:t>Condition</w:t>
              </w:r>
            </w:ins>
          </w:p>
        </w:tc>
      </w:tr>
      <w:tr w:rsidR="0004058D" w:rsidRPr="00B72BC0" w14:paraId="7A930673" w14:textId="77777777" w:rsidTr="00A87E1D">
        <w:trPr>
          <w:ins w:id="1021" w:author="Runsen, Samsung" w:date="2023-11-16T08:43:00Z"/>
        </w:trPr>
        <w:tc>
          <w:tcPr>
            <w:tcW w:w="4535" w:type="dxa"/>
          </w:tcPr>
          <w:p w14:paraId="415AB53A" w14:textId="77777777" w:rsidR="0004058D" w:rsidRPr="00B72BC0" w:rsidRDefault="0004058D" w:rsidP="00A87E1D">
            <w:pPr>
              <w:pStyle w:val="TAL"/>
              <w:rPr>
                <w:ins w:id="1022" w:author="Runsen, Samsung" w:date="2023-11-16T08:43:00Z"/>
              </w:rPr>
            </w:pPr>
            <w:proofErr w:type="spellStart"/>
            <w:ins w:id="1023" w:author="Runsen, Samsung" w:date="2023-11-16T08:43:00Z">
              <w:r w:rsidRPr="00B72BC0">
                <w:t>csi</w:t>
              </w:r>
              <w:proofErr w:type="spellEnd"/>
              <w:r w:rsidRPr="00B72BC0">
                <w:t>-IM-</w:t>
              </w:r>
              <w:proofErr w:type="spellStart"/>
              <w:r w:rsidRPr="00B72BC0">
                <w:t>ResourceElementPattern</w:t>
              </w:r>
              <w:proofErr w:type="spellEnd"/>
            </w:ins>
          </w:p>
        </w:tc>
        <w:tc>
          <w:tcPr>
            <w:tcW w:w="2267" w:type="dxa"/>
          </w:tcPr>
          <w:p w14:paraId="4FE736EE" w14:textId="77777777" w:rsidR="0004058D" w:rsidRPr="00B72BC0" w:rsidRDefault="0004058D" w:rsidP="00A87E1D">
            <w:pPr>
              <w:pStyle w:val="TAL"/>
              <w:rPr>
                <w:ins w:id="1024" w:author="Runsen, Samsung" w:date="2023-11-16T08:43:00Z"/>
              </w:rPr>
            </w:pPr>
          </w:p>
        </w:tc>
        <w:tc>
          <w:tcPr>
            <w:tcW w:w="1700" w:type="dxa"/>
          </w:tcPr>
          <w:p w14:paraId="74331F86" w14:textId="77777777" w:rsidR="0004058D" w:rsidRPr="00B72BC0" w:rsidRDefault="0004058D" w:rsidP="00A87E1D">
            <w:pPr>
              <w:pStyle w:val="TAL"/>
              <w:rPr>
                <w:ins w:id="1025" w:author="Runsen, Samsung" w:date="2023-11-16T08:43:00Z"/>
              </w:rPr>
            </w:pPr>
          </w:p>
        </w:tc>
        <w:tc>
          <w:tcPr>
            <w:tcW w:w="1245" w:type="dxa"/>
          </w:tcPr>
          <w:p w14:paraId="684D5A6D" w14:textId="77777777" w:rsidR="0004058D" w:rsidRPr="00B72BC0" w:rsidRDefault="0004058D" w:rsidP="00A87E1D">
            <w:pPr>
              <w:pStyle w:val="TAL"/>
              <w:rPr>
                <w:ins w:id="1026" w:author="Runsen, Samsung" w:date="2023-11-16T08:43:00Z"/>
              </w:rPr>
            </w:pPr>
          </w:p>
        </w:tc>
      </w:tr>
      <w:tr w:rsidR="0004058D" w:rsidRPr="00B72BC0" w14:paraId="02A06F5E" w14:textId="77777777" w:rsidTr="00A87E1D">
        <w:trPr>
          <w:ins w:id="1027" w:author="Runsen, Samsung" w:date="2023-11-16T08:43:00Z"/>
        </w:trPr>
        <w:tc>
          <w:tcPr>
            <w:tcW w:w="4535" w:type="dxa"/>
          </w:tcPr>
          <w:p w14:paraId="756B5778" w14:textId="77777777" w:rsidR="0004058D" w:rsidRPr="00B72BC0" w:rsidRDefault="0004058D" w:rsidP="00A87E1D">
            <w:pPr>
              <w:pStyle w:val="TAL"/>
              <w:rPr>
                <w:ins w:id="1028" w:author="Runsen, Samsung" w:date="2023-11-16T08:43:00Z"/>
              </w:rPr>
            </w:pPr>
            <w:ins w:id="1029" w:author="Runsen, Samsung" w:date="2023-11-16T08:43:00Z">
              <w:r w:rsidRPr="00B72BC0">
                <w:t xml:space="preserve">     pattern0 SEQUENCE {</w:t>
              </w:r>
            </w:ins>
          </w:p>
        </w:tc>
        <w:tc>
          <w:tcPr>
            <w:tcW w:w="2267" w:type="dxa"/>
          </w:tcPr>
          <w:p w14:paraId="320793CD" w14:textId="77777777" w:rsidR="0004058D" w:rsidRPr="00B72BC0" w:rsidRDefault="0004058D" w:rsidP="00A87E1D">
            <w:pPr>
              <w:pStyle w:val="TAL"/>
              <w:rPr>
                <w:ins w:id="1030" w:author="Runsen, Samsung" w:date="2023-11-16T08:43:00Z"/>
              </w:rPr>
            </w:pPr>
          </w:p>
        </w:tc>
        <w:tc>
          <w:tcPr>
            <w:tcW w:w="1700" w:type="dxa"/>
          </w:tcPr>
          <w:p w14:paraId="67BDE707" w14:textId="77777777" w:rsidR="0004058D" w:rsidRPr="00B72BC0" w:rsidRDefault="0004058D" w:rsidP="00A87E1D">
            <w:pPr>
              <w:pStyle w:val="TAL"/>
              <w:rPr>
                <w:ins w:id="1031" w:author="Runsen, Samsung" w:date="2023-11-16T08:43:00Z"/>
              </w:rPr>
            </w:pPr>
          </w:p>
        </w:tc>
        <w:tc>
          <w:tcPr>
            <w:tcW w:w="1245" w:type="dxa"/>
          </w:tcPr>
          <w:p w14:paraId="7B54E349" w14:textId="77777777" w:rsidR="0004058D" w:rsidRPr="00B72BC0" w:rsidRDefault="0004058D" w:rsidP="00A87E1D">
            <w:pPr>
              <w:pStyle w:val="TAL"/>
              <w:rPr>
                <w:ins w:id="1032" w:author="Runsen, Samsung" w:date="2023-11-16T08:43:00Z"/>
              </w:rPr>
            </w:pPr>
          </w:p>
        </w:tc>
      </w:tr>
      <w:tr w:rsidR="0004058D" w:rsidRPr="00B72BC0" w14:paraId="2E965389" w14:textId="77777777" w:rsidTr="00A87E1D">
        <w:trPr>
          <w:ins w:id="1033" w:author="Runsen, Samsung" w:date="2023-11-16T08:43:00Z"/>
        </w:trPr>
        <w:tc>
          <w:tcPr>
            <w:tcW w:w="4535" w:type="dxa"/>
          </w:tcPr>
          <w:p w14:paraId="5FDD28C3" w14:textId="77777777" w:rsidR="0004058D" w:rsidRPr="00B72BC0" w:rsidRDefault="0004058D" w:rsidP="00A87E1D">
            <w:pPr>
              <w:pStyle w:val="TAL"/>
              <w:rPr>
                <w:ins w:id="1034" w:author="Runsen, Samsung" w:date="2023-11-16T08:43:00Z"/>
              </w:rPr>
            </w:pPr>
            <w:ins w:id="1035" w:author="Runsen, Samsung" w:date="2023-11-16T08:43:00Z">
              <w:r w:rsidRPr="00B72BC0">
                <w:t xml:space="preserve">           subcarrierLocation-p0</w:t>
              </w:r>
            </w:ins>
          </w:p>
        </w:tc>
        <w:tc>
          <w:tcPr>
            <w:tcW w:w="2267" w:type="dxa"/>
          </w:tcPr>
          <w:p w14:paraId="4271A2D9" w14:textId="77777777" w:rsidR="0004058D" w:rsidRPr="00B72BC0" w:rsidRDefault="0004058D" w:rsidP="00A87E1D">
            <w:pPr>
              <w:pStyle w:val="TAL"/>
              <w:rPr>
                <w:ins w:id="1036" w:author="Runsen, Samsung" w:date="2023-11-16T08:43:00Z"/>
              </w:rPr>
            </w:pPr>
            <w:ins w:id="1037" w:author="Runsen, Samsung" w:date="2023-11-16T08:43:00Z">
              <w:r w:rsidRPr="00B72BC0">
                <w:t>s4</w:t>
              </w:r>
            </w:ins>
          </w:p>
        </w:tc>
        <w:tc>
          <w:tcPr>
            <w:tcW w:w="1700" w:type="dxa"/>
          </w:tcPr>
          <w:p w14:paraId="1C813FCB" w14:textId="77777777" w:rsidR="0004058D" w:rsidRPr="00B72BC0" w:rsidRDefault="0004058D" w:rsidP="00A87E1D">
            <w:pPr>
              <w:pStyle w:val="TAL"/>
              <w:rPr>
                <w:ins w:id="1038" w:author="Runsen, Samsung" w:date="2023-11-16T08:43:00Z"/>
              </w:rPr>
            </w:pPr>
          </w:p>
        </w:tc>
        <w:tc>
          <w:tcPr>
            <w:tcW w:w="1245" w:type="dxa"/>
          </w:tcPr>
          <w:p w14:paraId="257903DF" w14:textId="77777777" w:rsidR="0004058D" w:rsidRPr="00B72BC0" w:rsidRDefault="0004058D" w:rsidP="00A87E1D">
            <w:pPr>
              <w:pStyle w:val="TAL"/>
              <w:rPr>
                <w:ins w:id="1039" w:author="Runsen, Samsung" w:date="2023-11-16T08:43:00Z"/>
              </w:rPr>
            </w:pPr>
          </w:p>
        </w:tc>
      </w:tr>
      <w:tr w:rsidR="0004058D" w:rsidRPr="00B72BC0" w14:paraId="4DD81336" w14:textId="77777777" w:rsidTr="00A87E1D">
        <w:trPr>
          <w:ins w:id="1040" w:author="Runsen, Samsung" w:date="2023-11-16T08:43:00Z"/>
        </w:trPr>
        <w:tc>
          <w:tcPr>
            <w:tcW w:w="4535" w:type="dxa"/>
          </w:tcPr>
          <w:p w14:paraId="580F7A39" w14:textId="77777777" w:rsidR="0004058D" w:rsidRPr="00B72BC0" w:rsidRDefault="0004058D" w:rsidP="00A87E1D">
            <w:pPr>
              <w:pStyle w:val="TAL"/>
              <w:rPr>
                <w:ins w:id="1041" w:author="Runsen, Samsung" w:date="2023-11-16T08:43:00Z"/>
              </w:rPr>
            </w:pPr>
            <w:ins w:id="1042" w:author="Runsen, Samsung" w:date="2023-11-16T08:43:00Z">
              <w:r w:rsidRPr="00B72BC0">
                <w:t xml:space="preserve">           symbolLocation-p0</w:t>
              </w:r>
            </w:ins>
          </w:p>
        </w:tc>
        <w:tc>
          <w:tcPr>
            <w:tcW w:w="2267" w:type="dxa"/>
          </w:tcPr>
          <w:p w14:paraId="64D0B32C" w14:textId="77777777" w:rsidR="0004058D" w:rsidRPr="00B72BC0" w:rsidRDefault="0004058D" w:rsidP="00A87E1D">
            <w:pPr>
              <w:pStyle w:val="TAL"/>
              <w:rPr>
                <w:ins w:id="1043" w:author="Runsen, Samsung" w:date="2023-11-16T08:43:00Z"/>
              </w:rPr>
            </w:pPr>
            <w:ins w:id="1044" w:author="Runsen, Samsung" w:date="2023-11-16T08:43:00Z">
              <w:r w:rsidRPr="00B72BC0">
                <w:t>9</w:t>
              </w:r>
            </w:ins>
          </w:p>
        </w:tc>
        <w:tc>
          <w:tcPr>
            <w:tcW w:w="1700" w:type="dxa"/>
          </w:tcPr>
          <w:p w14:paraId="3576905A" w14:textId="77777777" w:rsidR="0004058D" w:rsidRPr="00B72BC0" w:rsidRDefault="0004058D" w:rsidP="00A87E1D">
            <w:pPr>
              <w:pStyle w:val="TAL"/>
              <w:rPr>
                <w:ins w:id="1045" w:author="Runsen, Samsung" w:date="2023-11-16T08:43:00Z"/>
              </w:rPr>
            </w:pPr>
          </w:p>
        </w:tc>
        <w:tc>
          <w:tcPr>
            <w:tcW w:w="1245" w:type="dxa"/>
          </w:tcPr>
          <w:p w14:paraId="208C9FB8" w14:textId="77777777" w:rsidR="0004058D" w:rsidRPr="00B72BC0" w:rsidRDefault="0004058D" w:rsidP="00A87E1D">
            <w:pPr>
              <w:pStyle w:val="TAL"/>
              <w:rPr>
                <w:ins w:id="1046" w:author="Runsen, Samsung" w:date="2023-11-16T08:43:00Z"/>
              </w:rPr>
            </w:pPr>
          </w:p>
        </w:tc>
      </w:tr>
      <w:tr w:rsidR="0004058D" w:rsidRPr="00B72BC0" w14:paraId="7FF1B775" w14:textId="77777777" w:rsidTr="00A87E1D">
        <w:trPr>
          <w:ins w:id="1047" w:author="Runsen, Samsung" w:date="2023-11-16T08:43:00Z"/>
        </w:trPr>
        <w:tc>
          <w:tcPr>
            <w:tcW w:w="4535" w:type="dxa"/>
          </w:tcPr>
          <w:p w14:paraId="7565CF63" w14:textId="77777777" w:rsidR="0004058D" w:rsidRPr="00B72BC0" w:rsidRDefault="0004058D" w:rsidP="00A87E1D">
            <w:pPr>
              <w:pStyle w:val="TAL"/>
              <w:rPr>
                <w:ins w:id="1048" w:author="Runsen, Samsung" w:date="2023-11-16T08:43:00Z"/>
              </w:rPr>
            </w:pPr>
            <w:ins w:id="1049" w:author="Runsen, Samsung" w:date="2023-11-16T08:43:00Z">
              <w:r w:rsidRPr="00B72BC0">
                <w:t xml:space="preserve">     }</w:t>
              </w:r>
            </w:ins>
          </w:p>
        </w:tc>
        <w:tc>
          <w:tcPr>
            <w:tcW w:w="2267" w:type="dxa"/>
          </w:tcPr>
          <w:p w14:paraId="5DD201D3" w14:textId="77777777" w:rsidR="0004058D" w:rsidRPr="00B72BC0" w:rsidRDefault="0004058D" w:rsidP="00A87E1D">
            <w:pPr>
              <w:pStyle w:val="TAL"/>
              <w:rPr>
                <w:ins w:id="1050" w:author="Runsen, Samsung" w:date="2023-11-16T08:43:00Z"/>
              </w:rPr>
            </w:pPr>
          </w:p>
        </w:tc>
        <w:tc>
          <w:tcPr>
            <w:tcW w:w="1700" w:type="dxa"/>
          </w:tcPr>
          <w:p w14:paraId="5C9CD50A" w14:textId="77777777" w:rsidR="0004058D" w:rsidRPr="00B72BC0" w:rsidRDefault="0004058D" w:rsidP="00A87E1D">
            <w:pPr>
              <w:pStyle w:val="TAL"/>
              <w:rPr>
                <w:ins w:id="1051" w:author="Runsen, Samsung" w:date="2023-11-16T08:43:00Z"/>
              </w:rPr>
            </w:pPr>
          </w:p>
        </w:tc>
        <w:tc>
          <w:tcPr>
            <w:tcW w:w="1245" w:type="dxa"/>
          </w:tcPr>
          <w:p w14:paraId="07A5D53A" w14:textId="77777777" w:rsidR="0004058D" w:rsidRPr="00B72BC0" w:rsidRDefault="0004058D" w:rsidP="00A87E1D">
            <w:pPr>
              <w:pStyle w:val="TAL"/>
              <w:rPr>
                <w:ins w:id="1052" w:author="Runsen, Samsung" w:date="2023-11-16T08:43:00Z"/>
              </w:rPr>
            </w:pPr>
          </w:p>
        </w:tc>
      </w:tr>
      <w:tr w:rsidR="0004058D" w:rsidRPr="00B72BC0" w14:paraId="78336F5E" w14:textId="77777777" w:rsidTr="00A87E1D">
        <w:trPr>
          <w:ins w:id="1053" w:author="Runsen, Samsung" w:date="2023-11-16T08:43:00Z"/>
        </w:trPr>
        <w:tc>
          <w:tcPr>
            <w:tcW w:w="4535" w:type="dxa"/>
          </w:tcPr>
          <w:p w14:paraId="7717F5D7" w14:textId="77777777" w:rsidR="0004058D" w:rsidRPr="00B72BC0" w:rsidRDefault="0004058D" w:rsidP="00A87E1D">
            <w:pPr>
              <w:pStyle w:val="TAL"/>
              <w:rPr>
                <w:ins w:id="1054" w:author="Runsen, Samsung" w:date="2023-11-16T08:43:00Z"/>
              </w:rPr>
            </w:pPr>
          </w:p>
        </w:tc>
        <w:tc>
          <w:tcPr>
            <w:tcW w:w="2267" w:type="dxa"/>
          </w:tcPr>
          <w:p w14:paraId="6D3F4080" w14:textId="77777777" w:rsidR="0004058D" w:rsidRPr="00B72BC0" w:rsidRDefault="0004058D" w:rsidP="00A87E1D">
            <w:pPr>
              <w:pStyle w:val="TAL"/>
              <w:rPr>
                <w:ins w:id="1055" w:author="Runsen, Samsung" w:date="2023-11-16T08:43:00Z"/>
              </w:rPr>
            </w:pPr>
          </w:p>
        </w:tc>
        <w:tc>
          <w:tcPr>
            <w:tcW w:w="1700" w:type="dxa"/>
          </w:tcPr>
          <w:p w14:paraId="2E9A5108" w14:textId="77777777" w:rsidR="0004058D" w:rsidRPr="00B72BC0" w:rsidRDefault="0004058D" w:rsidP="00A87E1D">
            <w:pPr>
              <w:pStyle w:val="TAL"/>
              <w:rPr>
                <w:ins w:id="1056" w:author="Runsen, Samsung" w:date="2023-11-16T08:43:00Z"/>
              </w:rPr>
            </w:pPr>
          </w:p>
        </w:tc>
        <w:tc>
          <w:tcPr>
            <w:tcW w:w="1245" w:type="dxa"/>
          </w:tcPr>
          <w:p w14:paraId="71237459" w14:textId="77777777" w:rsidR="0004058D" w:rsidRPr="00B72BC0" w:rsidRDefault="0004058D" w:rsidP="00A87E1D">
            <w:pPr>
              <w:pStyle w:val="TAL"/>
              <w:rPr>
                <w:ins w:id="1057" w:author="Runsen, Samsung" w:date="2023-11-16T08:43:00Z"/>
              </w:rPr>
            </w:pPr>
          </w:p>
        </w:tc>
      </w:tr>
    </w:tbl>
    <w:p w14:paraId="68445EDC" w14:textId="77777777" w:rsidR="0004058D" w:rsidRPr="00B72BC0" w:rsidRDefault="0004058D" w:rsidP="0004058D">
      <w:pPr>
        <w:rPr>
          <w:ins w:id="1058" w:author="Runsen, Samsung" w:date="2023-11-16T08:43:00Z"/>
        </w:rPr>
      </w:pPr>
    </w:p>
    <w:p w14:paraId="21F8058D" w14:textId="77777777" w:rsidR="0004058D" w:rsidRPr="00B72BC0" w:rsidRDefault="0004058D" w:rsidP="0004058D">
      <w:pPr>
        <w:pStyle w:val="TH"/>
        <w:rPr>
          <w:ins w:id="1059" w:author="Runsen, Samsung" w:date="2023-11-16T08:43:00Z"/>
        </w:rPr>
      </w:pPr>
      <w:ins w:id="1060" w:author="Runsen, Samsung" w:date="2023-11-16T08:43:00Z">
        <w:r w:rsidRPr="00B72BC0">
          <w:t>Table 6.</w:t>
        </w:r>
        <w:r w:rsidRPr="00B72BC0">
          <w:rPr>
            <w:lang w:eastAsia="zh-CN"/>
          </w:rPr>
          <w:t>3</w:t>
        </w:r>
        <w:r w:rsidRPr="00B72BC0">
          <w:t>.2.1.</w:t>
        </w:r>
        <w:r>
          <w:rPr>
            <w:lang w:eastAsia="zh-CN"/>
          </w:rPr>
          <w:t>7</w:t>
        </w:r>
        <w:r w:rsidRPr="00B72BC0">
          <w:t>.4.3.1-</w:t>
        </w:r>
        <w:r w:rsidRPr="00B72BC0">
          <w:rPr>
            <w:lang w:eastAsia="zh-CN"/>
          </w:rPr>
          <w:t>5</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58D" w:rsidRPr="00B72BC0" w14:paraId="7F8A27DC" w14:textId="77777777" w:rsidTr="00A87E1D">
        <w:trPr>
          <w:ins w:id="1061" w:author="Runsen, Samsung" w:date="2023-11-16T08:43:00Z"/>
        </w:trPr>
        <w:tc>
          <w:tcPr>
            <w:tcW w:w="9747" w:type="dxa"/>
            <w:gridSpan w:val="4"/>
          </w:tcPr>
          <w:p w14:paraId="42F9ADB7" w14:textId="77777777" w:rsidR="0004058D" w:rsidRPr="00B72BC0" w:rsidRDefault="0004058D" w:rsidP="00A87E1D">
            <w:pPr>
              <w:pStyle w:val="TAH"/>
              <w:jc w:val="left"/>
              <w:rPr>
                <w:ins w:id="1062" w:author="Runsen, Samsung" w:date="2023-11-16T08:43:00Z"/>
                <w:b w:val="0"/>
              </w:rPr>
            </w:pPr>
            <w:ins w:id="1063" w:author="Runsen, Samsung" w:date="2023-11-16T08:43:00Z">
              <w:r w:rsidRPr="00B72BC0">
                <w:rPr>
                  <w:b w:val="0"/>
                </w:rPr>
                <w:t>Derivation Path: TS 38.508-1 [6], clause 4.6.3, Table 4.6.3-25</w:t>
              </w:r>
            </w:ins>
          </w:p>
        </w:tc>
      </w:tr>
      <w:tr w:rsidR="0004058D" w:rsidRPr="00B72BC0" w14:paraId="26C76125" w14:textId="77777777" w:rsidTr="00A87E1D">
        <w:trPr>
          <w:ins w:id="1064" w:author="Runsen, Samsung" w:date="2023-11-16T08:43:00Z"/>
        </w:trPr>
        <w:tc>
          <w:tcPr>
            <w:tcW w:w="4535" w:type="dxa"/>
          </w:tcPr>
          <w:p w14:paraId="72280FB7" w14:textId="77777777" w:rsidR="0004058D" w:rsidRPr="00B72BC0" w:rsidRDefault="0004058D" w:rsidP="00A87E1D">
            <w:pPr>
              <w:pStyle w:val="TAH"/>
              <w:rPr>
                <w:ins w:id="1065" w:author="Runsen, Samsung" w:date="2023-11-16T08:43:00Z"/>
              </w:rPr>
            </w:pPr>
            <w:ins w:id="1066" w:author="Runsen, Samsung" w:date="2023-11-16T08:43:00Z">
              <w:r w:rsidRPr="00B72BC0">
                <w:t>Information Element</w:t>
              </w:r>
            </w:ins>
          </w:p>
        </w:tc>
        <w:tc>
          <w:tcPr>
            <w:tcW w:w="2267" w:type="dxa"/>
          </w:tcPr>
          <w:p w14:paraId="05EFD5CC" w14:textId="77777777" w:rsidR="0004058D" w:rsidRPr="00B72BC0" w:rsidRDefault="0004058D" w:rsidP="00A87E1D">
            <w:pPr>
              <w:pStyle w:val="TAH"/>
              <w:rPr>
                <w:ins w:id="1067" w:author="Runsen, Samsung" w:date="2023-11-16T08:43:00Z"/>
              </w:rPr>
            </w:pPr>
            <w:ins w:id="1068" w:author="Runsen, Samsung" w:date="2023-11-16T08:43:00Z">
              <w:r w:rsidRPr="00B72BC0">
                <w:t>Value/remark</w:t>
              </w:r>
            </w:ins>
          </w:p>
        </w:tc>
        <w:tc>
          <w:tcPr>
            <w:tcW w:w="1700" w:type="dxa"/>
          </w:tcPr>
          <w:p w14:paraId="5CE99F64" w14:textId="77777777" w:rsidR="0004058D" w:rsidRPr="00B72BC0" w:rsidRDefault="0004058D" w:rsidP="00A87E1D">
            <w:pPr>
              <w:pStyle w:val="TAH"/>
              <w:rPr>
                <w:ins w:id="1069" w:author="Runsen, Samsung" w:date="2023-11-16T08:43:00Z"/>
              </w:rPr>
            </w:pPr>
            <w:ins w:id="1070" w:author="Runsen, Samsung" w:date="2023-11-16T08:43:00Z">
              <w:r w:rsidRPr="00B72BC0">
                <w:t>Comment</w:t>
              </w:r>
            </w:ins>
          </w:p>
        </w:tc>
        <w:tc>
          <w:tcPr>
            <w:tcW w:w="1245" w:type="dxa"/>
          </w:tcPr>
          <w:p w14:paraId="0994A695" w14:textId="77777777" w:rsidR="0004058D" w:rsidRPr="00B72BC0" w:rsidRDefault="0004058D" w:rsidP="00A87E1D">
            <w:pPr>
              <w:pStyle w:val="TAH"/>
              <w:rPr>
                <w:ins w:id="1071" w:author="Runsen, Samsung" w:date="2023-11-16T08:43:00Z"/>
              </w:rPr>
            </w:pPr>
            <w:ins w:id="1072" w:author="Runsen, Samsung" w:date="2023-11-16T08:43:00Z">
              <w:r w:rsidRPr="00B72BC0">
                <w:t>Condition</w:t>
              </w:r>
            </w:ins>
          </w:p>
        </w:tc>
      </w:tr>
      <w:tr w:rsidR="0004058D" w:rsidRPr="00B72BC0" w14:paraId="3EA24918" w14:textId="77777777" w:rsidTr="00A87E1D">
        <w:trPr>
          <w:ins w:id="1073" w:author="Runsen, Samsung" w:date="2023-11-16T08:43:00Z"/>
        </w:trPr>
        <w:tc>
          <w:tcPr>
            <w:tcW w:w="4535" w:type="dxa"/>
          </w:tcPr>
          <w:p w14:paraId="49E69910" w14:textId="77777777" w:rsidR="0004058D" w:rsidRPr="00B72BC0" w:rsidRDefault="0004058D" w:rsidP="00A87E1D">
            <w:pPr>
              <w:pStyle w:val="TAL"/>
              <w:rPr>
                <w:ins w:id="1074" w:author="Runsen, Samsung" w:date="2023-11-16T08:43:00Z"/>
              </w:rPr>
            </w:pPr>
            <w:proofErr w:type="spellStart"/>
            <w:ins w:id="1075" w:author="Runsen, Samsung" w:date="2023-11-16T08:43:00Z">
              <w:r w:rsidRPr="00B72BC0">
                <w:t>nrOfAntennaPorts</w:t>
              </w:r>
              <w:proofErr w:type="spellEnd"/>
              <w:r w:rsidRPr="00B72BC0">
                <w:t xml:space="preserve"> CHOICE {</w:t>
              </w:r>
            </w:ins>
          </w:p>
        </w:tc>
        <w:tc>
          <w:tcPr>
            <w:tcW w:w="2267" w:type="dxa"/>
          </w:tcPr>
          <w:p w14:paraId="2E8AE5BD" w14:textId="77777777" w:rsidR="0004058D" w:rsidRPr="00B72BC0" w:rsidRDefault="0004058D" w:rsidP="00A87E1D">
            <w:pPr>
              <w:pStyle w:val="TAL"/>
              <w:rPr>
                <w:ins w:id="1076" w:author="Runsen, Samsung" w:date="2023-11-16T08:43:00Z"/>
              </w:rPr>
            </w:pPr>
          </w:p>
        </w:tc>
        <w:tc>
          <w:tcPr>
            <w:tcW w:w="1700" w:type="dxa"/>
          </w:tcPr>
          <w:p w14:paraId="219C3EDB" w14:textId="77777777" w:rsidR="0004058D" w:rsidRPr="00B72BC0" w:rsidRDefault="0004058D" w:rsidP="00A87E1D">
            <w:pPr>
              <w:pStyle w:val="TAL"/>
              <w:rPr>
                <w:ins w:id="1077" w:author="Runsen, Samsung" w:date="2023-11-16T08:43:00Z"/>
              </w:rPr>
            </w:pPr>
          </w:p>
        </w:tc>
        <w:tc>
          <w:tcPr>
            <w:tcW w:w="1245" w:type="dxa"/>
          </w:tcPr>
          <w:p w14:paraId="02241E12" w14:textId="77777777" w:rsidR="0004058D" w:rsidRPr="00B72BC0" w:rsidRDefault="0004058D" w:rsidP="00A87E1D">
            <w:pPr>
              <w:pStyle w:val="TAL"/>
              <w:rPr>
                <w:ins w:id="1078" w:author="Runsen, Samsung" w:date="2023-11-16T08:43:00Z"/>
              </w:rPr>
            </w:pPr>
          </w:p>
        </w:tc>
      </w:tr>
      <w:tr w:rsidR="0004058D" w:rsidRPr="00B72BC0" w14:paraId="135DAB80" w14:textId="77777777" w:rsidTr="00A87E1D">
        <w:trPr>
          <w:ins w:id="1079" w:author="Runsen, Samsung" w:date="2023-11-16T08:43:00Z"/>
        </w:trPr>
        <w:tc>
          <w:tcPr>
            <w:tcW w:w="4535" w:type="dxa"/>
          </w:tcPr>
          <w:p w14:paraId="72DAEC2B" w14:textId="77777777" w:rsidR="0004058D" w:rsidRPr="00B72BC0" w:rsidRDefault="0004058D" w:rsidP="00A87E1D">
            <w:pPr>
              <w:pStyle w:val="TAL"/>
              <w:rPr>
                <w:ins w:id="1080" w:author="Runsen, Samsung" w:date="2023-11-16T08:43:00Z"/>
              </w:rPr>
            </w:pPr>
            <w:ins w:id="1081" w:author="Runsen, Samsung" w:date="2023-11-16T08:43:00Z">
              <w:r w:rsidRPr="00B72BC0">
                <w:t xml:space="preserve">  </w:t>
              </w:r>
              <w:proofErr w:type="spellStart"/>
              <w:r w:rsidRPr="00B72BC0">
                <w:t>moreThanTwo</w:t>
              </w:r>
              <w:proofErr w:type="spellEnd"/>
              <w:r w:rsidRPr="00B72BC0">
                <w:t xml:space="preserve"> SEQUENCE {</w:t>
              </w:r>
            </w:ins>
          </w:p>
        </w:tc>
        <w:tc>
          <w:tcPr>
            <w:tcW w:w="2267" w:type="dxa"/>
          </w:tcPr>
          <w:p w14:paraId="53A32548" w14:textId="77777777" w:rsidR="0004058D" w:rsidRPr="00B72BC0" w:rsidRDefault="0004058D" w:rsidP="00A87E1D">
            <w:pPr>
              <w:pStyle w:val="TAL"/>
              <w:rPr>
                <w:ins w:id="1082" w:author="Runsen, Samsung" w:date="2023-11-16T08:43:00Z"/>
              </w:rPr>
            </w:pPr>
          </w:p>
        </w:tc>
        <w:tc>
          <w:tcPr>
            <w:tcW w:w="1700" w:type="dxa"/>
          </w:tcPr>
          <w:p w14:paraId="34DA1825" w14:textId="77777777" w:rsidR="0004058D" w:rsidRPr="00B72BC0" w:rsidRDefault="0004058D" w:rsidP="00A87E1D">
            <w:pPr>
              <w:pStyle w:val="TAL"/>
              <w:rPr>
                <w:ins w:id="1083" w:author="Runsen, Samsung" w:date="2023-11-16T08:43:00Z"/>
              </w:rPr>
            </w:pPr>
          </w:p>
        </w:tc>
        <w:tc>
          <w:tcPr>
            <w:tcW w:w="1245" w:type="dxa"/>
          </w:tcPr>
          <w:p w14:paraId="2DDD06E1" w14:textId="77777777" w:rsidR="0004058D" w:rsidRPr="00B72BC0" w:rsidRDefault="0004058D" w:rsidP="00A87E1D">
            <w:pPr>
              <w:pStyle w:val="TAL"/>
              <w:rPr>
                <w:ins w:id="1084" w:author="Runsen, Samsung" w:date="2023-11-16T08:43:00Z"/>
              </w:rPr>
            </w:pPr>
          </w:p>
        </w:tc>
      </w:tr>
      <w:tr w:rsidR="0004058D" w:rsidRPr="00B72BC0" w14:paraId="2360F619" w14:textId="77777777" w:rsidTr="00A87E1D">
        <w:trPr>
          <w:ins w:id="1085" w:author="Runsen, Samsung" w:date="2023-11-16T08:43:00Z"/>
        </w:trPr>
        <w:tc>
          <w:tcPr>
            <w:tcW w:w="4535" w:type="dxa"/>
          </w:tcPr>
          <w:p w14:paraId="0B89051A" w14:textId="77777777" w:rsidR="0004058D" w:rsidRPr="00B72BC0" w:rsidRDefault="0004058D" w:rsidP="00A87E1D">
            <w:pPr>
              <w:pStyle w:val="TAL"/>
              <w:rPr>
                <w:ins w:id="1086" w:author="Runsen, Samsung" w:date="2023-11-16T08:43:00Z"/>
                <w:lang w:eastAsia="zh-CN"/>
              </w:rPr>
            </w:pPr>
            <w:ins w:id="1087" w:author="Runsen, Samsung" w:date="2023-11-16T08:43:00Z">
              <w:r w:rsidRPr="00B72BC0">
                <w:t xml:space="preserve">    n1-n2</w:t>
              </w:r>
              <w:r w:rsidRPr="00B72BC0">
                <w:rPr>
                  <w:lang w:eastAsia="zh-CN"/>
                </w:rPr>
                <w:t xml:space="preserve"> </w:t>
              </w:r>
              <w:r w:rsidRPr="00B72BC0">
                <w:t>CHOICE {</w:t>
              </w:r>
            </w:ins>
          </w:p>
        </w:tc>
        <w:tc>
          <w:tcPr>
            <w:tcW w:w="2267" w:type="dxa"/>
          </w:tcPr>
          <w:p w14:paraId="22956162" w14:textId="77777777" w:rsidR="0004058D" w:rsidRPr="00B72BC0" w:rsidRDefault="0004058D" w:rsidP="00A87E1D">
            <w:pPr>
              <w:pStyle w:val="TAL"/>
              <w:rPr>
                <w:ins w:id="1088" w:author="Runsen, Samsung" w:date="2023-11-16T08:43:00Z"/>
              </w:rPr>
            </w:pPr>
          </w:p>
        </w:tc>
        <w:tc>
          <w:tcPr>
            <w:tcW w:w="1700" w:type="dxa"/>
          </w:tcPr>
          <w:p w14:paraId="57C5A326" w14:textId="77777777" w:rsidR="0004058D" w:rsidRPr="00B72BC0" w:rsidRDefault="0004058D" w:rsidP="00A87E1D">
            <w:pPr>
              <w:pStyle w:val="TAL"/>
              <w:rPr>
                <w:ins w:id="1089" w:author="Runsen, Samsung" w:date="2023-11-16T08:43:00Z"/>
              </w:rPr>
            </w:pPr>
          </w:p>
        </w:tc>
        <w:tc>
          <w:tcPr>
            <w:tcW w:w="1245" w:type="dxa"/>
          </w:tcPr>
          <w:p w14:paraId="5410CBA2" w14:textId="77777777" w:rsidR="0004058D" w:rsidRPr="00B72BC0" w:rsidRDefault="0004058D" w:rsidP="00A87E1D">
            <w:pPr>
              <w:pStyle w:val="TAL"/>
              <w:rPr>
                <w:ins w:id="1090" w:author="Runsen, Samsung" w:date="2023-11-16T08:43:00Z"/>
              </w:rPr>
            </w:pPr>
          </w:p>
        </w:tc>
      </w:tr>
      <w:tr w:rsidR="0004058D" w:rsidRPr="00B72BC0" w14:paraId="4D0F2CE5" w14:textId="77777777" w:rsidTr="00A87E1D">
        <w:trPr>
          <w:ins w:id="1091" w:author="Runsen, Samsung" w:date="2023-11-16T08:43:00Z"/>
        </w:trPr>
        <w:tc>
          <w:tcPr>
            <w:tcW w:w="4535" w:type="dxa"/>
          </w:tcPr>
          <w:p w14:paraId="59CDD44E" w14:textId="77777777" w:rsidR="0004058D" w:rsidRPr="00B72BC0" w:rsidRDefault="0004058D" w:rsidP="00A87E1D">
            <w:pPr>
              <w:pStyle w:val="TAL"/>
              <w:rPr>
                <w:ins w:id="1092" w:author="Runsen, Samsung" w:date="2023-11-16T08:43:00Z"/>
                <w:lang w:eastAsia="zh-CN"/>
              </w:rPr>
            </w:pPr>
            <w:ins w:id="1093" w:author="Runsen, Samsung" w:date="2023-11-16T08:43:00Z">
              <w:r w:rsidRPr="00B72BC0">
                <w:rPr>
                  <w:lang w:eastAsia="zh-CN"/>
                </w:rPr>
                <w:t xml:space="preserve">        four</w:t>
              </w:r>
              <w:r w:rsidRPr="00B72BC0">
                <w:t>-one-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48568928" w14:textId="77777777" w:rsidR="0004058D" w:rsidRPr="00B72BC0" w:rsidRDefault="0004058D" w:rsidP="00A87E1D">
            <w:pPr>
              <w:pStyle w:val="TAL"/>
              <w:rPr>
                <w:ins w:id="1094" w:author="Runsen, Samsung" w:date="2023-11-16T08:43:00Z"/>
              </w:rPr>
            </w:pPr>
            <w:ins w:id="1095" w:author="Runsen, Samsung" w:date="2023-11-16T08:43:00Z">
              <w:r w:rsidRPr="00B72BC0">
                <w:rPr>
                  <w:lang w:eastAsia="zh-CN"/>
                </w:rPr>
                <w:t>FFFF</w:t>
              </w:r>
            </w:ins>
          </w:p>
        </w:tc>
        <w:tc>
          <w:tcPr>
            <w:tcW w:w="1700" w:type="dxa"/>
          </w:tcPr>
          <w:p w14:paraId="3AD88EAF" w14:textId="77777777" w:rsidR="0004058D" w:rsidRPr="00B72BC0" w:rsidRDefault="0004058D" w:rsidP="00A87E1D">
            <w:pPr>
              <w:pStyle w:val="TAL"/>
              <w:rPr>
                <w:ins w:id="1096" w:author="Runsen, Samsung" w:date="2023-11-16T08:43:00Z"/>
              </w:rPr>
            </w:pPr>
          </w:p>
        </w:tc>
        <w:tc>
          <w:tcPr>
            <w:tcW w:w="1245" w:type="dxa"/>
          </w:tcPr>
          <w:p w14:paraId="20E6B089" w14:textId="77777777" w:rsidR="0004058D" w:rsidRPr="00B72BC0" w:rsidRDefault="0004058D" w:rsidP="00A87E1D">
            <w:pPr>
              <w:pStyle w:val="TAL"/>
              <w:rPr>
                <w:ins w:id="1097" w:author="Runsen, Samsung" w:date="2023-11-16T08:43:00Z"/>
              </w:rPr>
            </w:pPr>
          </w:p>
        </w:tc>
      </w:tr>
      <w:tr w:rsidR="0004058D" w:rsidRPr="00B72BC0" w14:paraId="74C51945" w14:textId="77777777" w:rsidTr="00A87E1D">
        <w:trPr>
          <w:ins w:id="1098" w:author="Runsen, Samsung" w:date="2023-11-16T08:43:00Z"/>
        </w:trPr>
        <w:tc>
          <w:tcPr>
            <w:tcW w:w="4535" w:type="dxa"/>
          </w:tcPr>
          <w:p w14:paraId="5A3A1EB6" w14:textId="77777777" w:rsidR="0004058D" w:rsidRPr="00B72BC0" w:rsidRDefault="0004058D" w:rsidP="00A87E1D">
            <w:pPr>
              <w:pStyle w:val="TAL"/>
              <w:rPr>
                <w:ins w:id="1099" w:author="Runsen, Samsung" w:date="2023-11-16T08:43:00Z"/>
              </w:rPr>
            </w:pPr>
            <w:ins w:id="1100" w:author="Runsen, Samsung" w:date="2023-11-16T08:43:00Z">
              <w:r w:rsidRPr="00B72BC0">
                <w:t xml:space="preserve">  </w:t>
              </w:r>
              <w:r w:rsidRPr="00B72BC0">
                <w:rPr>
                  <w:lang w:eastAsia="zh-CN"/>
                </w:rPr>
                <w:t xml:space="preserve">    </w:t>
              </w:r>
              <w:r w:rsidRPr="00B72BC0">
                <w:t>}</w:t>
              </w:r>
            </w:ins>
          </w:p>
        </w:tc>
        <w:tc>
          <w:tcPr>
            <w:tcW w:w="2267" w:type="dxa"/>
          </w:tcPr>
          <w:p w14:paraId="02B91DF0" w14:textId="77777777" w:rsidR="0004058D" w:rsidRPr="00B72BC0" w:rsidRDefault="0004058D" w:rsidP="00A87E1D">
            <w:pPr>
              <w:pStyle w:val="TAL"/>
              <w:rPr>
                <w:ins w:id="1101" w:author="Runsen, Samsung" w:date="2023-11-16T08:43:00Z"/>
              </w:rPr>
            </w:pPr>
          </w:p>
        </w:tc>
        <w:tc>
          <w:tcPr>
            <w:tcW w:w="1700" w:type="dxa"/>
          </w:tcPr>
          <w:p w14:paraId="12BE304B" w14:textId="77777777" w:rsidR="0004058D" w:rsidRPr="00B72BC0" w:rsidRDefault="0004058D" w:rsidP="00A87E1D">
            <w:pPr>
              <w:pStyle w:val="TAL"/>
              <w:rPr>
                <w:ins w:id="1102" w:author="Runsen, Samsung" w:date="2023-11-16T08:43:00Z"/>
              </w:rPr>
            </w:pPr>
          </w:p>
        </w:tc>
        <w:tc>
          <w:tcPr>
            <w:tcW w:w="1245" w:type="dxa"/>
          </w:tcPr>
          <w:p w14:paraId="254F7841" w14:textId="77777777" w:rsidR="0004058D" w:rsidRPr="00B72BC0" w:rsidRDefault="0004058D" w:rsidP="00A87E1D">
            <w:pPr>
              <w:pStyle w:val="TAL"/>
              <w:rPr>
                <w:ins w:id="1103" w:author="Runsen, Samsung" w:date="2023-11-16T08:43:00Z"/>
              </w:rPr>
            </w:pPr>
          </w:p>
        </w:tc>
      </w:tr>
      <w:tr w:rsidR="0004058D" w:rsidRPr="00B72BC0" w14:paraId="4BF5577E" w14:textId="77777777" w:rsidTr="00A87E1D">
        <w:trPr>
          <w:ins w:id="1104" w:author="Runsen, Samsung" w:date="2023-11-16T08:43:00Z"/>
        </w:trPr>
        <w:tc>
          <w:tcPr>
            <w:tcW w:w="4535" w:type="dxa"/>
          </w:tcPr>
          <w:p w14:paraId="48676D18" w14:textId="77777777" w:rsidR="0004058D" w:rsidRPr="00B72BC0" w:rsidRDefault="0004058D" w:rsidP="00A87E1D">
            <w:pPr>
              <w:pStyle w:val="TAL"/>
              <w:rPr>
                <w:ins w:id="1105" w:author="Runsen, Samsung" w:date="2023-11-16T08:43:00Z"/>
              </w:rPr>
            </w:pPr>
            <w:ins w:id="1106" w:author="Runsen, Samsung" w:date="2023-11-16T08:43:00Z">
              <w:r w:rsidRPr="00B72BC0">
                <w:rPr>
                  <w:lang w:eastAsia="zh-CN"/>
                </w:rPr>
                <w:t xml:space="preserve">   </w:t>
              </w:r>
              <w:r w:rsidRPr="00B72BC0">
                <w:t>}</w:t>
              </w:r>
            </w:ins>
          </w:p>
        </w:tc>
        <w:tc>
          <w:tcPr>
            <w:tcW w:w="2267" w:type="dxa"/>
          </w:tcPr>
          <w:p w14:paraId="42D10377" w14:textId="77777777" w:rsidR="0004058D" w:rsidRPr="00B72BC0" w:rsidRDefault="0004058D" w:rsidP="00A87E1D">
            <w:pPr>
              <w:pStyle w:val="TAL"/>
              <w:rPr>
                <w:ins w:id="1107" w:author="Runsen, Samsung" w:date="2023-11-16T08:43:00Z"/>
              </w:rPr>
            </w:pPr>
          </w:p>
        </w:tc>
        <w:tc>
          <w:tcPr>
            <w:tcW w:w="1700" w:type="dxa"/>
          </w:tcPr>
          <w:p w14:paraId="677ECC96" w14:textId="77777777" w:rsidR="0004058D" w:rsidRPr="00B72BC0" w:rsidRDefault="0004058D" w:rsidP="00A87E1D">
            <w:pPr>
              <w:pStyle w:val="TAL"/>
              <w:rPr>
                <w:ins w:id="1108" w:author="Runsen, Samsung" w:date="2023-11-16T08:43:00Z"/>
              </w:rPr>
            </w:pPr>
          </w:p>
        </w:tc>
        <w:tc>
          <w:tcPr>
            <w:tcW w:w="1245" w:type="dxa"/>
          </w:tcPr>
          <w:p w14:paraId="067B86F7" w14:textId="77777777" w:rsidR="0004058D" w:rsidRPr="00B72BC0" w:rsidRDefault="0004058D" w:rsidP="00A87E1D">
            <w:pPr>
              <w:pStyle w:val="TAL"/>
              <w:rPr>
                <w:ins w:id="1109" w:author="Runsen, Samsung" w:date="2023-11-16T08:43:00Z"/>
              </w:rPr>
            </w:pPr>
          </w:p>
        </w:tc>
      </w:tr>
      <w:tr w:rsidR="0004058D" w:rsidRPr="00B72BC0" w14:paraId="63C9BF31" w14:textId="77777777" w:rsidTr="00A87E1D">
        <w:trPr>
          <w:ins w:id="1110" w:author="Runsen, Samsung" w:date="2023-11-16T08:43:00Z"/>
        </w:trPr>
        <w:tc>
          <w:tcPr>
            <w:tcW w:w="4535" w:type="dxa"/>
          </w:tcPr>
          <w:p w14:paraId="1E2A6B98" w14:textId="77777777" w:rsidR="0004058D" w:rsidRPr="00B72BC0" w:rsidRDefault="0004058D" w:rsidP="00A87E1D">
            <w:pPr>
              <w:pStyle w:val="TAL"/>
              <w:rPr>
                <w:ins w:id="1111" w:author="Runsen, Samsung" w:date="2023-11-16T08:43:00Z"/>
                <w:lang w:eastAsia="zh-CN"/>
              </w:rPr>
            </w:pPr>
            <w:ins w:id="1112" w:author="Runsen, Samsung" w:date="2023-11-16T08:43:00Z">
              <w:r w:rsidRPr="00B72BC0">
                <w:rPr>
                  <w:lang w:eastAsia="zh-CN"/>
                </w:rPr>
                <w:t>}</w:t>
              </w:r>
            </w:ins>
          </w:p>
        </w:tc>
        <w:tc>
          <w:tcPr>
            <w:tcW w:w="2267" w:type="dxa"/>
          </w:tcPr>
          <w:p w14:paraId="5C6E727F" w14:textId="77777777" w:rsidR="0004058D" w:rsidRPr="00B72BC0" w:rsidRDefault="0004058D" w:rsidP="00A87E1D">
            <w:pPr>
              <w:pStyle w:val="TAL"/>
              <w:rPr>
                <w:ins w:id="1113" w:author="Runsen, Samsung" w:date="2023-11-16T08:43:00Z"/>
              </w:rPr>
            </w:pPr>
          </w:p>
        </w:tc>
        <w:tc>
          <w:tcPr>
            <w:tcW w:w="1700" w:type="dxa"/>
          </w:tcPr>
          <w:p w14:paraId="142B4888" w14:textId="77777777" w:rsidR="0004058D" w:rsidRPr="00B72BC0" w:rsidRDefault="0004058D" w:rsidP="00A87E1D">
            <w:pPr>
              <w:pStyle w:val="TAL"/>
              <w:rPr>
                <w:ins w:id="1114" w:author="Runsen, Samsung" w:date="2023-11-16T08:43:00Z"/>
              </w:rPr>
            </w:pPr>
          </w:p>
        </w:tc>
        <w:tc>
          <w:tcPr>
            <w:tcW w:w="1245" w:type="dxa"/>
          </w:tcPr>
          <w:p w14:paraId="5B8A4D71" w14:textId="77777777" w:rsidR="0004058D" w:rsidRPr="00B72BC0" w:rsidRDefault="0004058D" w:rsidP="00A87E1D">
            <w:pPr>
              <w:pStyle w:val="TAL"/>
              <w:rPr>
                <w:ins w:id="1115" w:author="Runsen, Samsung" w:date="2023-11-16T08:43:00Z"/>
              </w:rPr>
            </w:pPr>
          </w:p>
        </w:tc>
      </w:tr>
      <w:tr w:rsidR="0004058D" w:rsidRPr="00B72BC0" w14:paraId="681E7C86" w14:textId="77777777" w:rsidTr="00A87E1D">
        <w:trPr>
          <w:ins w:id="1116" w:author="Runsen, Samsung" w:date="2023-11-16T08:43:00Z"/>
        </w:trPr>
        <w:tc>
          <w:tcPr>
            <w:tcW w:w="4535" w:type="dxa"/>
          </w:tcPr>
          <w:p w14:paraId="4DB89E28" w14:textId="77777777" w:rsidR="0004058D" w:rsidRPr="00B72BC0" w:rsidRDefault="0004058D" w:rsidP="00A87E1D">
            <w:pPr>
              <w:pStyle w:val="TAL"/>
              <w:rPr>
                <w:ins w:id="1117" w:author="Runsen, Samsung" w:date="2023-11-16T08:43:00Z"/>
              </w:rPr>
            </w:pPr>
            <w:proofErr w:type="spellStart"/>
            <w:ins w:id="1118" w:author="Runsen, Samsung" w:date="2023-11-16T08:43: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3E9838D3" w14:textId="77777777" w:rsidR="0004058D" w:rsidRPr="00B72BC0" w:rsidRDefault="0004058D" w:rsidP="00A87E1D">
            <w:pPr>
              <w:pStyle w:val="TAL"/>
              <w:rPr>
                <w:ins w:id="1119" w:author="Runsen, Samsung" w:date="2023-11-16T08:43:00Z"/>
              </w:rPr>
            </w:pPr>
            <w:ins w:id="1120" w:author="Runsen, Samsung" w:date="2023-11-16T08:43:00Z">
              <w:r w:rsidRPr="00B72BC0">
                <w:rPr>
                  <w:lang w:eastAsia="zh-CN"/>
                </w:rPr>
                <w:t>000000</w:t>
              </w:r>
              <w:r>
                <w:rPr>
                  <w:lang w:eastAsia="zh-CN"/>
                </w:rPr>
                <w:t>01</w:t>
              </w:r>
            </w:ins>
          </w:p>
        </w:tc>
        <w:tc>
          <w:tcPr>
            <w:tcW w:w="1700" w:type="dxa"/>
          </w:tcPr>
          <w:p w14:paraId="70C8DDC0" w14:textId="77777777" w:rsidR="0004058D" w:rsidRPr="00B72BC0" w:rsidRDefault="0004058D" w:rsidP="00A87E1D">
            <w:pPr>
              <w:pStyle w:val="TAL"/>
              <w:rPr>
                <w:ins w:id="1121" w:author="Runsen, Samsung" w:date="2023-11-16T08:43:00Z"/>
              </w:rPr>
            </w:pPr>
          </w:p>
        </w:tc>
        <w:tc>
          <w:tcPr>
            <w:tcW w:w="1245" w:type="dxa"/>
          </w:tcPr>
          <w:p w14:paraId="64F00C8D" w14:textId="77777777" w:rsidR="0004058D" w:rsidRPr="00B72BC0" w:rsidRDefault="0004058D" w:rsidP="00A87E1D">
            <w:pPr>
              <w:pStyle w:val="TAL"/>
              <w:rPr>
                <w:ins w:id="1122" w:author="Runsen, Samsung" w:date="2023-11-16T08:43:00Z"/>
              </w:rPr>
            </w:pPr>
          </w:p>
        </w:tc>
      </w:tr>
    </w:tbl>
    <w:p w14:paraId="749C11D2" w14:textId="77777777" w:rsidR="0004058D" w:rsidRPr="00B72BC0" w:rsidRDefault="0004058D" w:rsidP="0004058D">
      <w:pPr>
        <w:rPr>
          <w:ins w:id="1123" w:author="Runsen, Samsung" w:date="2023-11-16T08:43:00Z"/>
        </w:rPr>
      </w:pPr>
    </w:p>
    <w:p w14:paraId="226489C5" w14:textId="77777777" w:rsidR="0004058D" w:rsidRPr="00B72BC0" w:rsidRDefault="0004058D" w:rsidP="0004058D">
      <w:pPr>
        <w:pStyle w:val="TH"/>
        <w:rPr>
          <w:ins w:id="1124" w:author="Runsen, Samsung" w:date="2023-11-16T08:43:00Z"/>
        </w:rPr>
      </w:pPr>
      <w:ins w:id="1125" w:author="Runsen, Samsung" w:date="2023-11-16T08:43:00Z">
        <w:r w:rsidRPr="00B72BC0">
          <w:t>Table 6.</w:t>
        </w:r>
        <w:r w:rsidRPr="00B72BC0">
          <w:rPr>
            <w:lang w:eastAsia="zh-CN"/>
          </w:rPr>
          <w:t>3</w:t>
        </w:r>
        <w:r w:rsidRPr="00B72BC0">
          <w:t>.2.1.</w:t>
        </w:r>
        <w:r>
          <w:rPr>
            <w:lang w:eastAsia="zh-CN"/>
          </w:rPr>
          <w:t>7</w:t>
        </w:r>
        <w:r w:rsidRPr="00B72BC0">
          <w:t>.4.3.1-</w:t>
        </w:r>
        <w:r w:rsidRPr="00B72BC0">
          <w:rPr>
            <w:lang w:eastAsia="zh-CN"/>
          </w:rPr>
          <w:t>6</w:t>
        </w:r>
        <w:r w:rsidRPr="00B72BC0">
          <w:t>: CSI-</w:t>
        </w:r>
        <w:proofErr w:type="spellStart"/>
        <w:r w:rsidRPr="00B72BC0">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4058D" w:rsidRPr="00B72BC0" w14:paraId="32485721" w14:textId="77777777" w:rsidTr="00A87E1D">
        <w:trPr>
          <w:ins w:id="1126" w:author="Runsen, Samsung" w:date="2023-11-16T08:43:00Z"/>
        </w:trPr>
        <w:tc>
          <w:tcPr>
            <w:tcW w:w="9747" w:type="dxa"/>
            <w:gridSpan w:val="4"/>
          </w:tcPr>
          <w:p w14:paraId="06061460" w14:textId="77777777" w:rsidR="0004058D" w:rsidRPr="00B72BC0" w:rsidRDefault="0004058D" w:rsidP="00A87E1D">
            <w:pPr>
              <w:pStyle w:val="TAH"/>
              <w:jc w:val="left"/>
              <w:rPr>
                <w:ins w:id="1127" w:author="Runsen, Samsung" w:date="2023-11-16T08:43:00Z"/>
                <w:b w:val="0"/>
              </w:rPr>
            </w:pPr>
            <w:ins w:id="1128" w:author="Runsen, Samsung" w:date="2023-11-16T08:43:00Z">
              <w:r w:rsidRPr="00B72BC0">
                <w:rPr>
                  <w:b w:val="0"/>
                </w:rPr>
                <w:t>Derivation Path: TS 38.508-1 [6], clause 4.6.3, Table 4.6.3-39</w:t>
              </w:r>
            </w:ins>
          </w:p>
        </w:tc>
      </w:tr>
      <w:tr w:rsidR="0004058D" w:rsidRPr="00B72BC0" w14:paraId="26B0755A" w14:textId="77777777" w:rsidTr="00A87E1D">
        <w:trPr>
          <w:ins w:id="1129" w:author="Runsen, Samsung" w:date="2023-11-16T08:43:00Z"/>
        </w:trPr>
        <w:tc>
          <w:tcPr>
            <w:tcW w:w="4535" w:type="dxa"/>
          </w:tcPr>
          <w:p w14:paraId="1C4365EE" w14:textId="77777777" w:rsidR="0004058D" w:rsidRPr="00B72BC0" w:rsidRDefault="0004058D" w:rsidP="00A87E1D">
            <w:pPr>
              <w:pStyle w:val="TAH"/>
              <w:rPr>
                <w:ins w:id="1130" w:author="Runsen, Samsung" w:date="2023-11-16T08:43:00Z"/>
              </w:rPr>
            </w:pPr>
            <w:ins w:id="1131" w:author="Runsen, Samsung" w:date="2023-11-16T08:43:00Z">
              <w:r w:rsidRPr="00B72BC0">
                <w:t>Information Element</w:t>
              </w:r>
            </w:ins>
          </w:p>
        </w:tc>
        <w:tc>
          <w:tcPr>
            <w:tcW w:w="2267" w:type="dxa"/>
          </w:tcPr>
          <w:p w14:paraId="60AA263D" w14:textId="77777777" w:rsidR="0004058D" w:rsidRPr="00B72BC0" w:rsidRDefault="0004058D" w:rsidP="00A87E1D">
            <w:pPr>
              <w:pStyle w:val="TAH"/>
              <w:rPr>
                <w:ins w:id="1132" w:author="Runsen, Samsung" w:date="2023-11-16T08:43:00Z"/>
              </w:rPr>
            </w:pPr>
            <w:ins w:id="1133" w:author="Runsen, Samsung" w:date="2023-11-16T08:43:00Z">
              <w:r w:rsidRPr="00B72BC0">
                <w:t>Value/remark</w:t>
              </w:r>
            </w:ins>
          </w:p>
        </w:tc>
        <w:tc>
          <w:tcPr>
            <w:tcW w:w="1700" w:type="dxa"/>
          </w:tcPr>
          <w:p w14:paraId="7A89D6A3" w14:textId="77777777" w:rsidR="0004058D" w:rsidRPr="00B72BC0" w:rsidRDefault="0004058D" w:rsidP="00A87E1D">
            <w:pPr>
              <w:pStyle w:val="TAH"/>
              <w:rPr>
                <w:ins w:id="1134" w:author="Runsen, Samsung" w:date="2023-11-16T08:43:00Z"/>
              </w:rPr>
            </w:pPr>
            <w:ins w:id="1135" w:author="Runsen, Samsung" w:date="2023-11-16T08:43:00Z">
              <w:r w:rsidRPr="00B72BC0">
                <w:t>Comment</w:t>
              </w:r>
            </w:ins>
          </w:p>
        </w:tc>
        <w:tc>
          <w:tcPr>
            <w:tcW w:w="1245" w:type="dxa"/>
          </w:tcPr>
          <w:p w14:paraId="14FC1B4F" w14:textId="77777777" w:rsidR="0004058D" w:rsidRPr="00B72BC0" w:rsidRDefault="0004058D" w:rsidP="00A87E1D">
            <w:pPr>
              <w:pStyle w:val="TAH"/>
              <w:rPr>
                <w:ins w:id="1136" w:author="Runsen, Samsung" w:date="2023-11-16T08:43:00Z"/>
              </w:rPr>
            </w:pPr>
            <w:ins w:id="1137" w:author="Runsen, Samsung" w:date="2023-11-16T08:43:00Z">
              <w:r w:rsidRPr="00B72BC0">
                <w:t>Condition</w:t>
              </w:r>
            </w:ins>
          </w:p>
        </w:tc>
      </w:tr>
      <w:tr w:rsidR="0004058D" w:rsidRPr="00B72BC0" w14:paraId="0FE3D47D" w14:textId="77777777" w:rsidTr="00A87E1D">
        <w:trPr>
          <w:ins w:id="1138" w:author="Runsen, Samsung" w:date="2023-11-16T08:43:00Z"/>
        </w:trPr>
        <w:tc>
          <w:tcPr>
            <w:tcW w:w="4535" w:type="dxa"/>
          </w:tcPr>
          <w:p w14:paraId="5A92B464" w14:textId="77777777" w:rsidR="0004058D" w:rsidRPr="00B72BC0" w:rsidRDefault="0004058D" w:rsidP="00A87E1D">
            <w:pPr>
              <w:pStyle w:val="TAL"/>
              <w:rPr>
                <w:ins w:id="1139" w:author="Runsen, Samsung" w:date="2023-11-16T08:43:00Z"/>
              </w:rPr>
            </w:pPr>
            <w:ins w:id="1140" w:author="Runsen, Samsung" w:date="2023-11-16T08:43:00Z">
              <w:r w:rsidRPr="00B72BC0">
                <w:t xml:space="preserve">  </w:t>
              </w:r>
              <w:proofErr w:type="spellStart"/>
              <w:r w:rsidRPr="00B72BC0">
                <w:t>reportConfigType</w:t>
              </w:r>
              <w:proofErr w:type="spellEnd"/>
              <w:r w:rsidRPr="00B72BC0">
                <w:t xml:space="preserve"> CHOICE {</w:t>
              </w:r>
            </w:ins>
          </w:p>
        </w:tc>
        <w:tc>
          <w:tcPr>
            <w:tcW w:w="2267" w:type="dxa"/>
          </w:tcPr>
          <w:p w14:paraId="491F5118" w14:textId="77777777" w:rsidR="0004058D" w:rsidRPr="00B72BC0" w:rsidRDefault="0004058D" w:rsidP="00A87E1D">
            <w:pPr>
              <w:pStyle w:val="TAL"/>
              <w:rPr>
                <w:ins w:id="1141" w:author="Runsen, Samsung" w:date="2023-11-16T08:43:00Z"/>
              </w:rPr>
            </w:pPr>
          </w:p>
        </w:tc>
        <w:tc>
          <w:tcPr>
            <w:tcW w:w="1700" w:type="dxa"/>
          </w:tcPr>
          <w:p w14:paraId="5176EDB8" w14:textId="77777777" w:rsidR="0004058D" w:rsidRPr="00B72BC0" w:rsidRDefault="0004058D" w:rsidP="00A87E1D">
            <w:pPr>
              <w:pStyle w:val="TAL"/>
              <w:rPr>
                <w:ins w:id="1142" w:author="Runsen, Samsung" w:date="2023-11-16T08:43:00Z"/>
              </w:rPr>
            </w:pPr>
          </w:p>
        </w:tc>
        <w:tc>
          <w:tcPr>
            <w:tcW w:w="1245" w:type="dxa"/>
          </w:tcPr>
          <w:p w14:paraId="5A8A8A2D" w14:textId="77777777" w:rsidR="0004058D" w:rsidRPr="00B72BC0" w:rsidRDefault="0004058D" w:rsidP="00A87E1D">
            <w:pPr>
              <w:pStyle w:val="TAL"/>
              <w:rPr>
                <w:ins w:id="1143" w:author="Runsen, Samsung" w:date="2023-11-16T08:43:00Z"/>
              </w:rPr>
            </w:pPr>
          </w:p>
        </w:tc>
      </w:tr>
      <w:tr w:rsidR="0004058D" w:rsidRPr="00B72BC0" w14:paraId="50C32F79" w14:textId="77777777" w:rsidTr="00A87E1D">
        <w:trPr>
          <w:ins w:id="1144" w:author="Runsen, Samsung" w:date="2023-11-16T08:43:00Z"/>
        </w:trPr>
        <w:tc>
          <w:tcPr>
            <w:tcW w:w="4535" w:type="dxa"/>
          </w:tcPr>
          <w:p w14:paraId="325B87B8" w14:textId="77777777" w:rsidR="0004058D" w:rsidRPr="00B72BC0" w:rsidRDefault="0004058D" w:rsidP="00A87E1D">
            <w:pPr>
              <w:pStyle w:val="TAL"/>
              <w:rPr>
                <w:ins w:id="1145" w:author="Runsen, Samsung" w:date="2023-11-16T08:43:00Z"/>
              </w:rPr>
            </w:pPr>
            <w:ins w:id="1146" w:author="Runsen, Samsung" w:date="2023-11-16T08:43:00Z">
              <w:r w:rsidRPr="00B72BC0">
                <w:t xml:space="preserve">     </w:t>
              </w:r>
              <w:r w:rsidRPr="00B72BC0">
                <w:rPr>
                  <w:lang w:eastAsia="zh-CN"/>
                </w:rPr>
                <w:t>a</w:t>
              </w:r>
              <w:r w:rsidRPr="00B72BC0">
                <w:t>periodic SEQUENCE {</w:t>
              </w:r>
            </w:ins>
          </w:p>
        </w:tc>
        <w:tc>
          <w:tcPr>
            <w:tcW w:w="2267" w:type="dxa"/>
          </w:tcPr>
          <w:p w14:paraId="7C725C2E" w14:textId="77777777" w:rsidR="0004058D" w:rsidRPr="00B72BC0" w:rsidRDefault="0004058D" w:rsidP="00A87E1D">
            <w:pPr>
              <w:pStyle w:val="TAL"/>
              <w:rPr>
                <w:ins w:id="1147" w:author="Runsen, Samsung" w:date="2023-11-16T08:43:00Z"/>
              </w:rPr>
            </w:pPr>
          </w:p>
        </w:tc>
        <w:tc>
          <w:tcPr>
            <w:tcW w:w="1700" w:type="dxa"/>
          </w:tcPr>
          <w:p w14:paraId="4A4755B5" w14:textId="77777777" w:rsidR="0004058D" w:rsidRPr="00B72BC0" w:rsidRDefault="0004058D" w:rsidP="00A87E1D">
            <w:pPr>
              <w:pStyle w:val="TAL"/>
              <w:rPr>
                <w:ins w:id="1148" w:author="Runsen, Samsung" w:date="2023-11-16T08:43:00Z"/>
              </w:rPr>
            </w:pPr>
          </w:p>
        </w:tc>
        <w:tc>
          <w:tcPr>
            <w:tcW w:w="1245" w:type="dxa"/>
          </w:tcPr>
          <w:p w14:paraId="2DAFEA7B" w14:textId="77777777" w:rsidR="0004058D" w:rsidRPr="00B72BC0" w:rsidRDefault="0004058D" w:rsidP="00A87E1D">
            <w:pPr>
              <w:pStyle w:val="TAL"/>
              <w:rPr>
                <w:ins w:id="1149" w:author="Runsen, Samsung" w:date="2023-11-16T08:43:00Z"/>
              </w:rPr>
            </w:pPr>
          </w:p>
        </w:tc>
      </w:tr>
      <w:tr w:rsidR="0004058D" w:rsidRPr="00B72BC0" w14:paraId="21C201D6" w14:textId="77777777" w:rsidTr="00A87E1D">
        <w:trPr>
          <w:ins w:id="1150" w:author="Runsen, Samsung" w:date="2023-11-16T08:43:00Z"/>
        </w:trPr>
        <w:tc>
          <w:tcPr>
            <w:tcW w:w="4535" w:type="dxa"/>
          </w:tcPr>
          <w:p w14:paraId="6B011709" w14:textId="77777777" w:rsidR="0004058D" w:rsidRPr="00B72BC0" w:rsidRDefault="0004058D" w:rsidP="00A87E1D">
            <w:pPr>
              <w:pStyle w:val="TAL"/>
              <w:rPr>
                <w:ins w:id="1151" w:author="Runsen, Samsung" w:date="2023-11-16T08:43:00Z"/>
              </w:rPr>
            </w:pPr>
            <w:ins w:id="1152" w:author="Runsen, Samsung" w:date="2023-11-16T08:43:00Z">
              <w:r w:rsidRPr="00B72BC0">
                <w:t xml:space="preserve">        </w:t>
              </w:r>
              <w:proofErr w:type="spellStart"/>
              <w:r w:rsidRPr="00B72BC0">
                <w:t>reportSlotOffsetList</w:t>
              </w:r>
              <w:proofErr w:type="spellEnd"/>
            </w:ins>
          </w:p>
        </w:tc>
        <w:tc>
          <w:tcPr>
            <w:tcW w:w="2267" w:type="dxa"/>
          </w:tcPr>
          <w:p w14:paraId="23DDAB8F" w14:textId="77777777" w:rsidR="0004058D" w:rsidRPr="00B72BC0" w:rsidRDefault="0004058D" w:rsidP="00A87E1D">
            <w:pPr>
              <w:pStyle w:val="TAL"/>
              <w:rPr>
                <w:ins w:id="1153" w:author="Runsen, Samsung" w:date="2023-11-16T08:43:00Z"/>
                <w:lang w:eastAsia="zh-CN"/>
              </w:rPr>
            </w:pPr>
            <w:ins w:id="1154" w:author="Runsen, Samsung" w:date="2023-11-16T08:43:00Z">
              <w:r w:rsidRPr="00B72BC0">
                <w:rPr>
                  <w:lang w:eastAsia="zh-CN"/>
                </w:rPr>
                <w:t>5</w:t>
              </w:r>
            </w:ins>
          </w:p>
        </w:tc>
        <w:tc>
          <w:tcPr>
            <w:tcW w:w="1700" w:type="dxa"/>
          </w:tcPr>
          <w:p w14:paraId="0A0B4706" w14:textId="77777777" w:rsidR="0004058D" w:rsidRPr="00B72BC0" w:rsidRDefault="0004058D" w:rsidP="00A87E1D">
            <w:pPr>
              <w:pStyle w:val="TAL"/>
              <w:rPr>
                <w:ins w:id="1155" w:author="Runsen, Samsung" w:date="2023-11-16T08:43:00Z"/>
              </w:rPr>
            </w:pPr>
          </w:p>
        </w:tc>
        <w:tc>
          <w:tcPr>
            <w:tcW w:w="1245" w:type="dxa"/>
          </w:tcPr>
          <w:p w14:paraId="6DB05BE3" w14:textId="77777777" w:rsidR="0004058D" w:rsidRPr="00B72BC0" w:rsidRDefault="0004058D" w:rsidP="00A87E1D">
            <w:pPr>
              <w:pStyle w:val="TAL"/>
              <w:rPr>
                <w:ins w:id="1156" w:author="Runsen, Samsung" w:date="2023-11-16T08:43:00Z"/>
              </w:rPr>
            </w:pPr>
          </w:p>
        </w:tc>
      </w:tr>
      <w:tr w:rsidR="0004058D" w:rsidRPr="00B72BC0" w14:paraId="254261F4" w14:textId="77777777" w:rsidTr="00A87E1D">
        <w:trPr>
          <w:ins w:id="1157" w:author="Runsen, Samsung" w:date="2023-11-16T08:43:00Z"/>
        </w:trPr>
        <w:tc>
          <w:tcPr>
            <w:tcW w:w="4535" w:type="dxa"/>
          </w:tcPr>
          <w:p w14:paraId="2ACD37A6" w14:textId="77777777" w:rsidR="0004058D" w:rsidRPr="00B72BC0" w:rsidRDefault="0004058D" w:rsidP="00A87E1D">
            <w:pPr>
              <w:pStyle w:val="TAL"/>
              <w:rPr>
                <w:ins w:id="1158" w:author="Runsen, Samsung" w:date="2023-11-16T08:43:00Z"/>
              </w:rPr>
            </w:pPr>
            <w:ins w:id="1159" w:author="Runsen, Samsung" w:date="2023-11-16T08:43:00Z">
              <w:r w:rsidRPr="00B72BC0">
                <w:t xml:space="preserve">     }</w:t>
              </w:r>
            </w:ins>
          </w:p>
        </w:tc>
        <w:tc>
          <w:tcPr>
            <w:tcW w:w="2267" w:type="dxa"/>
          </w:tcPr>
          <w:p w14:paraId="1DDCAB08" w14:textId="77777777" w:rsidR="0004058D" w:rsidRPr="00B72BC0" w:rsidRDefault="0004058D" w:rsidP="00A87E1D">
            <w:pPr>
              <w:pStyle w:val="TAL"/>
              <w:rPr>
                <w:ins w:id="1160" w:author="Runsen, Samsung" w:date="2023-11-16T08:43:00Z"/>
              </w:rPr>
            </w:pPr>
          </w:p>
        </w:tc>
        <w:tc>
          <w:tcPr>
            <w:tcW w:w="1700" w:type="dxa"/>
          </w:tcPr>
          <w:p w14:paraId="359A0F93" w14:textId="77777777" w:rsidR="0004058D" w:rsidRPr="00B72BC0" w:rsidRDefault="0004058D" w:rsidP="00A87E1D">
            <w:pPr>
              <w:pStyle w:val="TAL"/>
              <w:rPr>
                <w:ins w:id="1161" w:author="Runsen, Samsung" w:date="2023-11-16T08:43:00Z"/>
              </w:rPr>
            </w:pPr>
          </w:p>
        </w:tc>
        <w:tc>
          <w:tcPr>
            <w:tcW w:w="1245" w:type="dxa"/>
          </w:tcPr>
          <w:p w14:paraId="725440AF" w14:textId="77777777" w:rsidR="0004058D" w:rsidRPr="00B72BC0" w:rsidRDefault="0004058D" w:rsidP="00A87E1D">
            <w:pPr>
              <w:pStyle w:val="TAL"/>
              <w:rPr>
                <w:ins w:id="1162" w:author="Runsen, Samsung" w:date="2023-11-16T08:43:00Z"/>
              </w:rPr>
            </w:pPr>
          </w:p>
        </w:tc>
      </w:tr>
      <w:tr w:rsidR="0004058D" w:rsidRPr="00B72BC0" w14:paraId="1133713B" w14:textId="77777777" w:rsidTr="00A87E1D">
        <w:trPr>
          <w:ins w:id="1163" w:author="Runsen, Samsung" w:date="2023-11-16T08:43:00Z"/>
        </w:trPr>
        <w:tc>
          <w:tcPr>
            <w:tcW w:w="4535" w:type="dxa"/>
          </w:tcPr>
          <w:p w14:paraId="7EB48229" w14:textId="77777777" w:rsidR="0004058D" w:rsidRPr="00B72BC0" w:rsidRDefault="0004058D" w:rsidP="00A87E1D">
            <w:pPr>
              <w:pStyle w:val="TAL"/>
              <w:rPr>
                <w:ins w:id="1164" w:author="Runsen, Samsung" w:date="2023-11-16T08:43:00Z"/>
              </w:rPr>
            </w:pPr>
            <w:ins w:id="1165" w:author="Runsen, Samsung" w:date="2023-11-16T08:43:00Z">
              <w:r w:rsidRPr="00B72BC0">
                <w:t xml:space="preserve">  </w:t>
              </w:r>
              <w:proofErr w:type="spellStart"/>
              <w:r w:rsidRPr="00B72BC0">
                <w:t>reportFreqConfiguration</w:t>
              </w:r>
              <w:proofErr w:type="spellEnd"/>
              <w:r w:rsidRPr="00B72BC0">
                <w:t xml:space="preserve"> SEQUENCE {</w:t>
              </w:r>
            </w:ins>
          </w:p>
        </w:tc>
        <w:tc>
          <w:tcPr>
            <w:tcW w:w="2267" w:type="dxa"/>
          </w:tcPr>
          <w:p w14:paraId="6DF26BC2" w14:textId="77777777" w:rsidR="0004058D" w:rsidRPr="00B72BC0" w:rsidRDefault="0004058D" w:rsidP="00A87E1D">
            <w:pPr>
              <w:pStyle w:val="TAL"/>
              <w:rPr>
                <w:ins w:id="1166" w:author="Runsen, Samsung" w:date="2023-11-16T08:43:00Z"/>
              </w:rPr>
            </w:pPr>
          </w:p>
        </w:tc>
        <w:tc>
          <w:tcPr>
            <w:tcW w:w="1700" w:type="dxa"/>
          </w:tcPr>
          <w:p w14:paraId="081CDDE7" w14:textId="77777777" w:rsidR="0004058D" w:rsidRPr="00B72BC0" w:rsidRDefault="0004058D" w:rsidP="00A87E1D">
            <w:pPr>
              <w:pStyle w:val="TAL"/>
              <w:rPr>
                <w:ins w:id="1167" w:author="Runsen, Samsung" w:date="2023-11-16T08:43:00Z"/>
              </w:rPr>
            </w:pPr>
          </w:p>
        </w:tc>
        <w:tc>
          <w:tcPr>
            <w:tcW w:w="1245" w:type="dxa"/>
          </w:tcPr>
          <w:p w14:paraId="56799419" w14:textId="77777777" w:rsidR="0004058D" w:rsidRPr="00B72BC0" w:rsidRDefault="0004058D" w:rsidP="00A87E1D">
            <w:pPr>
              <w:pStyle w:val="TAL"/>
              <w:rPr>
                <w:ins w:id="1168" w:author="Runsen, Samsung" w:date="2023-11-16T08:43:00Z"/>
              </w:rPr>
            </w:pPr>
          </w:p>
        </w:tc>
      </w:tr>
      <w:tr w:rsidR="0004058D" w:rsidRPr="00B72BC0" w14:paraId="3AD1FF15" w14:textId="77777777" w:rsidTr="00A87E1D">
        <w:trPr>
          <w:ins w:id="1169" w:author="Runsen, Samsung" w:date="2023-11-16T08:43:00Z"/>
        </w:trPr>
        <w:tc>
          <w:tcPr>
            <w:tcW w:w="4535" w:type="dxa"/>
          </w:tcPr>
          <w:p w14:paraId="7D8B985B" w14:textId="77777777" w:rsidR="0004058D" w:rsidRPr="00B72BC0" w:rsidRDefault="0004058D" w:rsidP="00A87E1D">
            <w:pPr>
              <w:pStyle w:val="TAL"/>
              <w:rPr>
                <w:ins w:id="1170" w:author="Runsen, Samsung" w:date="2023-11-16T08:43:00Z"/>
              </w:rPr>
            </w:pPr>
            <w:ins w:id="1171" w:author="Runsen, Samsung" w:date="2023-11-16T08:43:00Z">
              <w:r w:rsidRPr="00B72BC0">
                <w:t xml:space="preserve">     </w:t>
              </w:r>
              <w:proofErr w:type="spellStart"/>
              <w:r w:rsidRPr="00B72BC0">
                <w:t>csi-ReportingBand</w:t>
              </w:r>
              <w:proofErr w:type="spellEnd"/>
              <w:r w:rsidRPr="00B72BC0">
                <w:t xml:space="preserve"> CHOICE {</w:t>
              </w:r>
            </w:ins>
          </w:p>
        </w:tc>
        <w:tc>
          <w:tcPr>
            <w:tcW w:w="2267" w:type="dxa"/>
          </w:tcPr>
          <w:p w14:paraId="6F60D68A" w14:textId="77777777" w:rsidR="0004058D" w:rsidRPr="00B72BC0" w:rsidRDefault="0004058D" w:rsidP="00A87E1D">
            <w:pPr>
              <w:pStyle w:val="TAL"/>
              <w:rPr>
                <w:ins w:id="1172" w:author="Runsen, Samsung" w:date="2023-11-16T08:43:00Z"/>
              </w:rPr>
            </w:pPr>
          </w:p>
        </w:tc>
        <w:tc>
          <w:tcPr>
            <w:tcW w:w="1700" w:type="dxa"/>
          </w:tcPr>
          <w:p w14:paraId="71135328" w14:textId="77777777" w:rsidR="0004058D" w:rsidRPr="00B72BC0" w:rsidRDefault="0004058D" w:rsidP="00A87E1D">
            <w:pPr>
              <w:pStyle w:val="TAL"/>
              <w:rPr>
                <w:ins w:id="1173" w:author="Runsen, Samsung" w:date="2023-11-16T08:43:00Z"/>
              </w:rPr>
            </w:pPr>
          </w:p>
        </w:tc>
        <w:tc>
          <w:tcPr>
            <w:tcW w:w="1245" w:type="dxa"/>
          </w:tcPr>
          <w:p w14:paraId="0D6A1C72" w14:textId="77777777" w:rsidR="0004058D" w:rsidRPr="00B72BC0" w:rsidRDefault="0004058D" w:rsidP="00A87E1D">
            <w:pPr>
              <w:pStyle w:val="TAL"/>
              <w:rPr>
                <w:ins w:id="1174" w:author="Runsen, Samsung" w:date="2023-11-16T08:43:00Z"/>
              </w:rPr>
            </w:pPr>
          </w:p>
        </w:tc>
      </w:tr>
      <w:tr w:rsidR="0004058D" w:rsidRPr="00B72BC0" w14:paraId="4EDEA75C" w14:textId="77777777" w:rsidTr="00A87E1D">
        <w:trPr>
          <w:ins w:id="1175" w:author="Runsen, Samsung" w:date="2023-11-16T08:43:00Z"/>
        </w:trPr>
        <w:tc>
          <w:tcPr>
            <w:tcW w:w="4535" w:type="dxa"/>
          </w:tcPr>
          <w:p w14:paraId="25338EEA" w14:textId="77777777" w:rsidR="0004058D" w:rsidRPr="00B72BC0" w:rsidRDefault="0004058D" w:rsidP="00A87E1D">
            <w:pPr>
              <w:pStyle w:val="TAL"/>
              <w:rPr>
                <w:ins w:id="1176" w:author="Runsen, Samsung" w:date="2023-11-16T08:43:00Z"/>
              </w:rPr>
            </w:pPr>
            <w:ins w:id="1177" w:author="Runsen, Samsung" w:date="2023-11-16T08:43:00Z">
              <w:r w:rsidRPr="00B72BC0">
                <w:t xml:space="preserve">        subbands7</w:t>
              </w:r>
            </w:ins>
          </w:p>
        </w:tc>
        <w:tc>
          <w:tcPr>
            <w:tcW w:w="2267" w:type="dxa"/>
          </w:tcPr>
          <w:p w14:paraId="45FE6905" w14:textId="77777777" w:rsidR="0004058D" w:rsidRPr="00B72BC0" w:rsidRDefault="0004058D" w:rsidP="00A87E1D">
            <w:pPr>
              <w:pStyle w:val="TAL"/>
              <w:rPr>
                <w:ins w:id="1178" w:author="Runsen, Samsung" w:date="2023-11-16T08:43:00Z"/>
              </w:rPr>
            </w:pPr>
            <w:ins w:id="1179" w:author="Runsen, Samsung" w:date="2023-11-16T08:43:00Z">
              <w:r w:rsidRPr="00B72BC0">
                <w:t>1111111</w:t>
              </w:r>
            </w:ins>
          </w:p>
        </w:tc>
        <w:tc>
          <w:tcPr>
            <w:tcW w:w="1700" w:type="dxa"/>
          </w:tcPr>
          <w:p w14:paraId="4C0FBFA1" w14:textId="77777777" w:rsidR="0004058D" w:rsidRPr="00B72BC0" w:rsidRDefault="0004058D" w:rsidP="00A87E1D">
            <w:pPr>
              <w:pStyle w:val="TAL"/>
              <w:rPr>
                <w:ins w:id="1180" w:author="Runsen, Samsung" w:date="2023-11-16T08:43:00Z"/>
              </w:rPr>
            </w:pPr>
          </w:p>
        </w:tc>
        <w:tc>
          <w:tcPr>
            <w:tcW w:w="1245" w:type="dxa"/>
          </w:tcPr>
          <w:p w14:paraId="13376306" w14:textId="77777777" w:rsidR="0004058D" w:rsidRPr="00B72BC0" w:rsidRDefault="0004058D" w:rsidP="00A87E1D">
            <w:pPr>
              <w:pStyle w:val="TAL"/>
              <w:rPr>
                <w:ins w:id="1181" w:author="Runsen, Samsung" w:date="2023-11-16T08:43:00Z"/>
              </w:rPr>
            </w:pPr>
          </w:p>
        </w:tc>
      </w:tr>
      <w:tr w:rsidR="0004058D" w:rsidRPr="00B72BC0" w14:paraId="7EDC712F" w14:textId="77777777" w:rsidTr="00A87E1D">
        <w:trPr>
          <w:ins w:id="1182" w:author="Runsen, Samsung" w:date="2023-11-16T08:43:00Z"/>
        </w:trPr>
        <w:tc>
          <w:tcPr>
            <w:tcW w:w="4535" w:type="dxa"/>
          </w:tcPr>
          <w:p w14:paraId="4EC74784" w14:textId="77777777" w:rsidR="0004058D" w:rsidRPr="00B72BC0" w:rsidRDefault="0004058D" w:rsidP="00A87E1D">
            <w:pPr>
              <w:pStyle w:val="TAL"/>
              <w:rPr>
                <w:ins w:id="1183" w:author="Runsen, Samsung" w:date="2023-11-16T08:43:00Z"/>
              </w:rPr>
            </w:pPr>
            <w:ins w:id="1184" w:author="Runsen, Samsung" w:date="2023-11-16T08:43:00Z">
              <w:r w:rsidRPr="00B72BC0">
                <w:t xml:space="preserve">     }</w:t>
              </w:r>
            </w:ins>
          </w:p>
        </w:tc>
        <w:tc>
          <w:tcPr>
            <w:tcW w:w="2267" w:type="dxa"/>
          </w:tcPr>
          <w:p w14:paraId="4E0F7DA7" w14:textId="77777777" w:rsidR="0004058D" w:rsidRPr="00B72BC0" w:rsidRDefault="0004058D" w:rsidP="00A87E1D">
            <w:pPr>
              <w:pStyle w:val="TAL"/>
              <w:rPr>
                <w:ins w:id="1185" w:author="Runsen, Samsung" w:date="2023-11-16T08:43:00Z"/>
              </w:rPr>
            </w:pPr>
          </w:p>
        </w:tc>
        <w:tc>
          <w:tcPr>
            <w:tcW w:w="1700" w:type="dxa"/>
          </w:tcPr>
          <w:p w14:paraId="43543C52" w14:textId="77777777" w:rsidR="0004058D" w:rsidRPr="00B72BC0" w:rsidRDefault="0004058D" w:rsidP="00A87E1D">
            <w:pPr>
              <w:pStyle w:val="TAL"/>
              <w:rPr>
                <w:ins w:id="1186" w:author="Runsen, Samsung" w:date="2023-11-16T08:43:00Z"/>
              </w:rPr>
            </w:pPr>
          </w:p>
        </w:tc>
        <w:tc>
          <w:tcPr>
            <w:tcW w:w="1245" w:type="dxa"/>
          </w:tcPr>
          <w:p w14:paraId="119AE8AA" w14:textId="77777777" w:rsidR="0004058D" w:rsidRPr="00B72BC0" w:rsidRDefault="0004058D" w:rsidP="00A87E1D">
            <w:pPr>
              <w:pStyle w:val="TAL"/>
              <w:rPr>
                <w:ins w:id="1187" w:author="Runsen, Samsung" w:date="2023-11-16T08:43:00Z"/>
              </w:rPr>
            </w:pPr>
          </w:p>
        </w:tc>
      </w:tr>
      <w:tr w:rsidR="0004058D" w:rsidRPr="00B72BC0" w14:paraId="5AC2709A" w14:textId="77777777" w:rsidTr="00A87E1D">
        <w:trPr>
          <w:ins w:id="1188" w:author="Runsen, Samsung" w:date="2023-11-16T08:43:00Z"/>
        </w:trPr>
        <w:tc>
          <w:tcPr>
            <w:tcW w:w="4535" w:type="dxa"/>
          </w:tcPr>
          <w:p w14:paraId="69EF1773" w14:textId="77777777" w:rsidR="0004058D" w:rsidRPr="00B72BC0" w:rsidRDefault="0004058D" w:rsidP="00A87E1D">
            <w:pPr>
              <w:pStyle w:val="TAL"/>
              <w:rPr>
                <w:ins w:id="1189" w:author="Runsen, Samsung" w:date="2023-11-16T08:43:00Z"/>
              </w:rPr>
            </w:pPr>
            <w:ins w:id="1190" w:author="Runsen, Samsung" w:date="2023-11-16T08:43:00Z">
              <w:r w:rsidRPr="00B72BC0">
                <w:t xml:space="preserve">  }</w:t>
              </w:r>
            </w:ins>
          </w:p>
        </w:tc>
        <w:tc>
          <w:tcPr>
            <w:tcW w:w="2267" w:type="dxa"/>
          </w:tcPr>
          <w:p w14:paraId="14638EE4" w14:textId="77777777" w:rsidR="0004058D" w:rsidRPr="00B72BC0" w:rsidRDefault="0004058D" w:rsidP="00A87E1D">
            <w:pPr>
              <w:pStyle w:val="TAL"/>
              <w:rPr>
                <w:ins w:id="1191" w:author="Runsen, Samsung" w:date="2023-11-16T08:43:00Z"/>
              </w:rPr>
            </w:pPr>
          </w:p>
        </w:tc>
        <w:tc>
          <w:tcPr>
            <w:tcW w:w="1700" w:type="dxa"/>
          </w:tcPr>
          <w:p w14:paraId="4A6D7AD3" w14:textId="77777777" w:rsidR="0004058D" w:rsidRPr="00B72BC0" w:rsidRDefault="0004058D" w:rsidP="00A87E1D">
            <w:pPr>
              <w:pStyle w:val="TAL"/>
              <w:rPr>
                <w:ins w:id="1192" w:author="Runsen, Samsung" w:date="2023-11-16T08:43:00Z"/>
              </w:rPr>
            </w:pPr>
          </w:p>
        </w:tc>
        <w:tc>
          <w:tcPr>
            <w:tcW w:w="1245" w:type="dxa"/>
          </w:tcPr>
          <w:p w14:paraId="650DBAC1" w14:textId="77777777" w:rsidR="0004058D" w:rsidRPr="00B72BC0" w:rsidRDefault="0004058D" w:rsidP="00A87E1D">
            <w:pPr>
              <w:pStyle w:val="TAL"/>
              <w:rPr>
                <w:ins w:id="1193" w:author="Runsen, Samsung" w:date="2023-11-16T08:43:00Z"/>
              </w:rPr>
            </w:pPr>
          </w:p>
        </w:tc>
      </w:tr>
      <w:tr w:rsidR="0004058D" w:rsidRPr="00B72BC0" w14:paraId="3FAF61E5" w14:textId="77777777" w:rsidTr="00A87E1D">
        <w:trPr>
          <w:ins w:id="1194" w:author="Runsen, Samsung" w:date="2023-11-16T08:43:00Z"/>
        </w:trPr>
        <w:tc>
          <w:tcPr>
            <w:tcW w:w="4535" w:type="dxa"/>
          </w:tcPr>
          <w:p w14:paraId="7066B2C3" w14:textId="77777777" w:rsidR="0004058D" w:rsidRPr="00B72BC0" w:rsidRDefault="0004058D" w:rsidP="00A87E1D">
            <w:pPr>
              <w:pStyle w:val="TAL"/>
              <w:rPr>
                <w:ins w:id="1195" w:author="Runsen, Samsung" w:date="2023-11-16T08:43:00Z"/>
              </w:rPr>
            </w:pPr>
          </w:p>
        </w:tc>
        <w:tc>
          <w:tcPr>
            <w:tcW w:w="2267" w:type="dxa"/>
          </w:tcPr>
          <w:p w14:paraId="2EE4D57B" w14:textId="77777777" w:rsidR="0004058D" w:rsidRPr="00B72BC0" w:rsidRDefault="0004058D" w:rsidP="00A87E1D">
            <w:pPr>
              <w:pStyle w:val="TAL"/>
              <w:rPr>
                <w:ins w:id="1196" w:author="Runsen, Samsung" w:date="2023-11-16T08:43:00Z"/>
                <w:lang w:eastAsia="zh-CN"/>
              </w:rPr>
            </w:pPr>
          </w:p>
        </w:tc>
        <w:tc>
          <w:tcPr>
            <w:tcW w:w="1700" w:type="dxa"/>
          </w:tcPr>
          <w:p w14:paraId="1BDEA63A" w14:textId="77777777" w:rsidR="0004058D" w:rsidRPr="00B72BC0" w:rsidRDefault="0004058D" w:rsidP="00A87E1D">
            <w:pPr>
              <w:pStyle w:val="TAL"/>
              <w:rPr>
                <w:ins w:id="1197" w:author="Runsen, Samsung" w:date="2023-11-16T08:43:00Z"/>
              </w:rPr>
            </w:pPr>
          </w:p>
        </w:tc>
        <w:tc>
          <w:tcPr>
            <w:tcW w:w="1245" w:type="dxa"/>
          </w:tcPr>
          <w:p w14:paraId="479BD10B" w14:textId="77777777" w:rsidR="0004058D" w:rsidRPr="00B72BC0" w:rsidRDefault="0004058D" w:rsidP="00A87E1D">
            <w:pPr>
              <w:pStyle w:val="TAL"/>
              <w:rPr>
                <w:ins w:id="1198" w:author="Runsen, Samsung" w:date="2023-11-16T08:43:00Z"/>
              </w:rPr>
            </w:pPr>
          </w:p>
        </w:tc>
      </w:tr>
      <w:tr w:rsidR="0004058D" w:rsidRPr="00B72BC0" w14:paraId="2BD2B6DC" w14:textId="77777777" w:rsidTr="00A87E1D">
        <w:trPr>
          <w:ins w:id="1199" w:author="Runsen, Samsung" w:date="2023-11-16T08:43:00Z"/>
        </w:trPr>
        <w:tc>
          <w:tcPr>
            <w:tcW w:w="4535" w:type="dxa"/>
          </w:tcPr>
          <w:p w14:paraId="464B724C" w14:textId="77777777" w:rsidR="0004058D" w:rsidRPr="00B72BC0" w:rsidRDefault="0004058D" w:rsidP="00A87E1D">
            <w:pPr>
              <w:pStyle w:val="TAL"/>
              <w:rPr>
                <w:ins w:id="1200" w:author="Runsen, Samsung" w:date="2023-11-16T08:43:00Z"/>
              </w:rPr>
            </w:pPr>
            <w:ins w:id="1201" w:author="Runsen, Samsung" w:date="2023-11-16T08:43:00Z">
              <w:r w:rsidRPr="00B72BC0">
                <w:t>}</w:t>
              </w:r>
            </w:ins>
          </w:p>
        </w:tc>
        <w:tc>
          <w:tcPr>
            <w:tcW w:w="2267" w:type="dxa"/>
          </w:tcPr>
          <w:p w14:paraId="576C9ADC" w14:textId="77777777" w:rsidR="0004058D" w:rsidRPr="00B72BC0" w:rsidRDefault="0004058D" w:rsidP="00A87E1D">
            <w:pPr>
              <w:pStyle w:val="TAL"/>
              <w:rPr>
                <w:ins w:id="1202" w:author="Runsen, Samsung" w:date="2023-11-16T08:43:00Z"/>
              </w:rPr>
            </w:pPr>
          </w:p>
        </w:tc>
        <w:tc>
          <w:tcPr>
            <w:tcW w:w="1700" w:type="dxa"/>
          </w:tcPr>
          <w:p w14:paraId="7C7DCE2C" w14:textId="77777777" w:rsidR="0004058D" w:rsidRPr="00B72BC0" w:rsidRDefault="0004058D" w:rsidP="00A87E1D">
            <w:pPr>
              <w:pStyle w:val="TAL"/>
              <w:rPr>
                <w:ins w:id="1203" w:author="Runsen, Samsung" w:date="2023-11-16T08:43:00Z"/>
              </w:rPr>
            </w:pPr>
          </w:p>
        </w:tc>
        <w:tc>
          <w:tcPr>
            <w:tcW w:w="1245" w:type="dxa"/>
          </w:tcPr>
          <w:p w14:paraId="015B6F8A" w14:textId="77777777" w:rsidR="0004058D" w:rsidRPr="00B72BC0" w:rsidRDefault="0004058D" w:rsidP="00A87E1D">
            <w:pPr>
              <w:pStyle w:val="TAL"/>
              <w:rPr>
                <w:ins w:id="1204" w:author="Runsen, Samsung" w:date="2023-11-16T08:43:00Z"/>
              </w:rPr>
            </w:pPr>
          </w:p>
        </w:tc>
      </w:tr>
    </w:tbl>
    <w:p w14:paraId="4DBDD277" w14:textId="77777777" w:rsidR="0004058D" w:rsidRDefault="0004058D" w:rsidP="003C6AB8">
      <w:pPr>
        <w:pStyle w:val="TH"/>
        <w:rPr>
          <w:ins w:id="1205" w:author="Runsen, Samsung" w:date="2023-11-16T08:43:00Z"/>
        </w:rPr>
      </w:pPr>
      <w:bookmarkStart w:id="1206" w:name="_Hlk149654202"/>
    </w:p>
    <w:p w14:paraId="063FFB95" w14:textId="77777777" w:rsidR="0004058D" w:rsidRPr="00774B3D" w:rsidRDefault="0004058D" w:rsidP="0004058D">
      <w:pPr>
        <w:pStyle w:val="TH"/>
        <w:rPr>
          <w:ins w:id="1207" w:author="Runsen, Samsung" w:date="2023-11-16T08:43:00Z"/>
        </w:rPr>
      </w:pPr>
      <w:bookmarkStart w:id="1208" w:name="_Hlk149644283"/>
      <w:proofErr w:type="gramStart"/>
      <w:ins w:id="1209" w:author="Runsen, Samsung" w:date="2023-11-16T08:43:00Z">
        <w:r w:rsidRPr="00774B3D">
          <w:t xml:space="preserve">Table </w:t>
        </w:r>
        <w:r w:rsidRPr="00B72BC0">
          <w:t xml:space="preserve"> 6.</w:t>
        </w:r>
        <w:r w:rsidRPr="00B72BC0">
          <w:rPr>
            <w:lang w:eastAsia="zh-CN"/>
          </w:rPr>
          <w:t>3</w:t>
        </w:r>
        <w:r w:rsidRPr="00B72BC0">
          <w:t>.2.1.</w:t>
        </w:r>
        <w:r>
          <w:rPr>
            <w:lang w:eastAsia="zh-CN"/>
          </w:rPr>
          <w:t>7</w:t>
        </w:r>
        <w:r w:rsidRPr="00B72BC0">
          <w:t>.4.3.1</w:t>
        </w:r>
        <w:proofErr w:type="gramEnd"/>
        <w:r w:rsidRPr="00B72BC0">
          <w:t>-</w:t>
        </w:r>
        <w:r>
          <w:rPr>
            <w:lang w:eastAsia="zh-CN"/>
          </w:rPr>
          <w:t>7</w:t>
        </w:r>
        <w:r w:rsidRPr="00774B3D">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04058D" w:rsidRPr="00774B3D" w14:paraId="1597B148" w14:textId="77777777" w:rsidTr="00A87E1D">
        <w:trPr>
          <w:ins w:id="1210" w:author="Runsen, Samsung" w:date="2023-11-16T08:43:00Z"/>
        </w:trPr>
        <w:tc>
          <w:tcPr>
            <w:tcW w:w="9747" w:type="dxa"/>
            <w:gridSpan w:val="5"/>
            <w:tcBorders>
              <w:top w:val="single" w:sz="4" w:space="0" w:color="auto"/>
              <w:left w:val="single" w:sz="4" w:space="0" w:color="auto"/>
              <w:bottom w:val="single" w:sz="4" w:space="0" w:color="auto"/>
              <w:right w:val="single" w:sz="4" w:space="0" w:color="auto"/>
            </w:tcBorders>
            <w:hideMark/>
          </w:tcPr>
          <w:p w14:paraId="5FA344EA" w14:textId="77777777" w:rsidR="0004058D" w:rsidRPr="00774B3D" w:rsidRDefault="0004058D" w:rsidP="00A87E1D">
            <w:pPr>
              <w:pStyle w:val="TAH"/>
              <w:rPr>
                <w:ins w:id="1211" w:author="Runsen, Samsung" w:date="2023-11-16T08:43:00Z"/>
              </w:rPr>
            </w:pPr>
            <w:ins w:id="1212" w:author="Runsen, Samsung" w:date="2023-11-16T08:43:00Z">
              <w:r w:rsidRPr="00774B3D">
                <w:t>Derivation Path: TS 38.508-1 [6], Table 4.3.6.1.2.2-1</w:t>
              </w:r>
            </w:ins>
          </w:p>
        </w:tc>
      </w:tr>
      <w:tr w:rsidR="0004058D" w:rsidRPr="00774B3D" w14:paraId="446CF4B8" w14:textId="77777777" w:rsidTr="00A87E1D">
        <w:trPr>
          <w:gridAfter w:val="1"/>
          <w:wAfter w:w="53" w:type="dxa"/>
          <w:cantSplit/>
          <w:trHeight w:val="57"/>
          <w:ins w:id="1213" w:author="Runsen, Samsung" w:date="2023-11-16T08:43: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7778DCB0" w14:textId="77777777" w:rsidR="0004058D" w:rsidRPr="00774B3D" w:rsidRDefault="0004058D" w:rsidP="00A87E1D">
            <w:pPr>
              <w:pStyle w:val="TAH"/>
              <w:rPr>
                <w:ins w:id="1214" w:author="Runsen, Samsung" w:date="2023-11-16T08:43:00Z"/>
              </w:rPr>
            </w:pPr>
            <w:ins w:id="1215" w:author="Runsen, Samsung" w:date="2023-11-16T08:43:00Z">
              <w:r w:rsidRPr="00774B3D">
                <w:t>Parameter</w:t>
              </w:r>
            </w:ins>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72B73B5A" w14:textId="77777777" w:rsidR="0004058D" w:rsidRPr="00774B3D" w:rsidRDefault="0004058D" w:rsidP="00A87E1D">
            <w:pPr>
              <w:pStyle w:val="TAH"/>
              <w:rPr>
                <w:ins w:id="1216" w:author="Runsen, Samsung" w:date="2023-11-16T08:43:00Z"/>
              </w:rPr>
            </w:pPr>
            <w:ins w:id="1217" w:author="Runsen, Samsung" w:date="2023-11-16T08:43:00Z">
              <w:r w:rsidRPr="00774B3D">
                <w:t>Value</w:t>
              </w:r>
            </w:ins>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7A6CEFCA" w14:textId="77777777" w:rsidR="0004058D" w:rsidRPr="00774B3D" w:rsidRDefault="0004058D" w:rsidP="00A87E1D">
            <w:pPr>
              <w:pStyle w:val="TAH"/>
              <w:rPr>
                <w:ins w:id="1218" w:author="Runsen, Samsung" w:date="2023-11-16T08:43:00Z"/>
              </w:rPr>
            </w:pPr>
            <w:ins w:id="1219" w:author="Runsen, Samsung" w:date="2023-11-16T08:43:00Z">
              <w:r w:rsidRPr="00774B3D">
                <w:t>Value in binary</w:t>
              </w:r>
            </w:ins>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382194" w14:textId="77777777" w:rsidR="0004058D" w:rsidRPr="00774B3D" w:rsidRDefault="0004058D" w:rsidP="00A87E1D">
            <w:pPr>
              <w:pStyle w:val="TAH"/>
              <w:rPr>
                <w:ins w:id="1220" w:author="Runsen, Samsung" w:date="2023-11-16T08:43:00Z"/>
              </w:rPr>
            </w:pPr>
            <w:ins w:id="1221" w:author="Runsen, Samsung" w:date="2023-11-16T08:43:00Z">
              <w:r w:rsidRPr="00774B3D">
                <w:t>Condition</w:t>
              </w:r>
            </w:ins>
          </w:p>
        </w:tc>
      </w:tr>
      <w:tr w:rsidR="0004058D" w:rsidRPr="00774B3D" w14:paraId="4D55A456" w14:textId="77777777" w:rsidTr="00A87E1D">
        <w:trPr>
          <w:gridAfter w:val="1"/>
          <w:wAfter w:w="53" w:type="dxa"/>
          <w:cantSplit/>
          <w:trHeight w:val="57"/>
          <w:ins w:id="1222" w:author="Runsen, Samsung" w:date="2023-11-16T08:43: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22F51B66" w14:textId="77777777" w:rsidR="0004058D" w:rsidRPr="00774B3D" w:rsidRDefault="0004058D" w:rsidP="00A87E1D">
            <w:pPr>
              <w:pStyle w:val="TAL"/>
              <w:rPr>
                <w:ins w:id="1223" w:author="Runsen, Samsung" w:date="2023-11-16T08:43:00Z"/>
                <w:lang w:eastAsia="zh-CN"/>
              </w:rPr>
            </w:pPr>
            <w:ins w:id="1224" w:author="Runsen, Samsung" w:date="2023-11-16T08:43:00Z">
              <w:r w:rsidRPr="00774B3D">
                <w:rPr>
                  <w:lang w:eastAsia="zh-CN"/>
                </w:rPr>
                <w:t>PDSCH-to-</w:t>
              </w:r>
              <w:proofErr w:type="spellStart"/>
              <w:r w:rsidRPr="00774B3D">
                <w:rPr>
                  <w:lang w:eastAsia="zh-CN"/>
                </w:rPr>
                <w:t>HARQ_feedback</w:t>
              </w:r>
              <w:proofErr w:type="spellEnd"/>
              <w:r w:rsidRPr="00774B3D">
                <w:rPr>
                  <w:lang w:eastAsia="zh-CN"/>
                </w:rPr>
                <w:t xml:space="preserve"> timing indicator</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028E8C1" w14:textId="77777777" w:rsidR="0004058D" w:rsidRPr="00774B3D" w:rsidRDefault="0004058D" w:rsidP="00A87E1D">
            <w:pPr>
              <w:pStyle w:val="TAL"/>
              <w:rPr>
                <w:ins w:id="1225" w:author="Runsen, Samsung" w:date="2023-11-16T08:43:00Z"/>
                <w:lang w:eastAsia="zh-CN"/>
              </w:rPr>
            </w:pPr>
            <w:ins w:id="1226" w:author="Runsen, Samsung" w:date="2023-11-16T08:43:00Z">
              <w:r w:rsidRPr="00774B3D">
                <w:rPr>
                  <w:lang w:eastAsia="zh-CN"/>
                </w:rPr>
                <w:t>K1 =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C75FFA4" w14:textId="77777777" w:rsidR="0004058D" w:rsidRPr="00774B3D" w:rsidRDefault="0004058D" w:rsidP="00A87E1D">
            <w:pPr>
              <w:pStyle w:val="TAC"/>
              <w:rPr>
                <w:ins w:id="1227" w:author="Runsen, Samsung" w:date="2023-11-16T08:43:00Z"/>
                <w:lang w:eastAsia="zh-CN"/>
              </w:rPr>
            </w:pPr>
            <w:ins w:id="1228" w:author="Runsen, Samsung" w:date="2023-11-16T08:43:00Z">
              <w:r w:rsidRPr="00774B3D">
                <w:rPr>
                  <w:lang w:eastAsia="zh-CN"/>
                </w:rPr>
                <w:t>“010”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45DD1404" w14:textId="77777777" w:rsidR="0004058D" w:rsidRPr="00774B3D" w:rsidRDefault="0004058D" w:rsidP="00A87E1D">
            <w:pPr>
              <w:pStyle w:val="TAC"/>
              <w:rPr>
                <w:ins w:id="1229" w:author="Runsen, Samsung" w:date="2023-11-16T08:43:00Z"/>
              </w:rPr>
            </w:pPr>
          </w:p>
        </w:tc>
      </w:tr>
      <w:tr w:rsidR="0004058D" w:rsidRPr="00774B3D" w14:paraId="7B3B9A1B" w14:textId="77777777" w:rsidTr="00A87E1D">
        <w:trPr>
          <w:gridAfter w:val="1"/>
          <w:wAfter w:w="53" w:type="dxa"/>
          <w:cantSplit/>
          <w:trHeight w:val="57"/>
          <w:ins w:id="1230" w:author="Runsen, Samsung" w:date="2023-11-16T08:43: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98E4AA3" w14:textId="77777777" w:rsidR="0004058D" w:rsidRPr="00774B3D" w:rsidRDefault="0004058D" w:rsidP="00A87E1D">
            <w:pPr>
              <w:pStyle w:val="TAL"/>
              <w:rPr>
                <w:ins w:id="1231" w:author="Runsen, Samsung" w:date="2023-11-16T08:43:00Z"/>
                <w:lang w:eastAsia="zh-CN"/>
              </w:rPr>
            </w:pPr>
            <w:ins w:id="1232" w:author="Runsen, Samsung" w:date="2023-11-16T08:43:00Z">
              <w:r w:rsidRPr="00774B3D">
                <w:t>Antenna port(s)</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2D22F6D" w14:textId="77777777" w:rsidR="0004058D" w:rsidRPr="00774B3D" w:rsidRDefault="0004058D" w:rsidP="00A87E1D">
            <w:pPr>
              <w:pStyle w:val="TAL"/>
              <w:rPr>
                <w:ins w:id="1233" w:author="Runsen, Samsung" w:date="2023-11-16T08:43:00Z"/>
              </w:rPr>
            </w:pPr>
            <w:ins w:id="1234" w:author="Runsen, Samsung" w:date="2023-11-16T08:43:00Z">
              <w:r w:rsidRPr="00774B3D">
                <w:t>DMRS port 0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47224C4" w14:textId="77777777" w:rsidR="0004058D" w:rsidRPr="00774B3D" w:rsidRDefault="0004058D" w:rsidP="00A87E1D">
            <w:pPr>
              <w:pStyle w:val="TAC"/>
              <w:rPr>
                <w:ins w:id="1235" w:author="Runsen, Samsung" w:date="2023-11-16T08:43:00Z"/>
              </w:rPr>
            </w:pPr>
            <w:ins w:id="1236" w:author="Runsen, Samsung" w:date="2023-11-16T08:43:00Z">
              <w:r w:rsidRPr="00774B3D">
                <w:t>“1011”</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49F94792" w14:textId="77777777" w:rsidR="0004058D" w:rsidRPr="00774B3D" w:rsidRDefault="0004058D" w:rsidP="00A87E1D">
            <w:pPr>
              <w:pStyle w:val="TAC"/>
              <w:rPr>
                <w:ins w:id="1237" w:author="Runsen, Samsung" w:date="2023-11-16T08:43:00Z"/>
              </w:rPr>
            </w:pPr>
          </w:p>
        </w:tc>
      </w:tr>
      <w:tr w:rsidR="0004058D" w:rsidRPr="00774B3D" w14:paraId="2590B30C" w14:textId="77777777" w:rsidTr="00A87E1D">
        <w:trPr>
          <w:gridAfter w:val="1"/>
          <w:wAfter w:w="53" w:type="dxa"/>
          <w:cantSplit/>
          <w:trHeight w:val="57"/>
          <w:ins w:id="1238" w:author="Runsen, Samsung" w:date="2023-11-16T08:43: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3893F77E" w14:textId="77777777" w:rsidR="0004058D" w:rsidRPr="00774B3D" w:rsidRDefault="0004058D" w:rsidP="00A87E1D">
            <w:pPr>
              <w:pStyle w:val="TAL"/>
              <w:rPr>
                <w:ins w:id="1239" w:author="Runsen, Samsung" w:date="2023-11-16T08:43:00Z"/>
                <w:lang w:eastAsia="zh-CN"/>
              </w:rPr>
            </w:pPr>
            <w:ins w:id="1240" w:author="Runsen, Samsung" w:date="2023-11-16T08:43:00Z">
              <w:r w:rsidRPr="00774B3D">
                <w:rPr>
                  <w:lang w:eastAsia="zh-CN"/>
                </w:rPr>
                <w:t>Transmission configuration indication</w:t>
              </w:r>
            </w:ins>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F8A7604" w14:textId="77777777" w:rsidR="0004058D" w:rsidRPr="00774B3D" w:rsidRDefault="0004058D" w:rsidP="00A87E1D">
            <w:pPr>
              <w:pStyle w:val="TAL"/>
              <w:rPr>
                <w:ins w:id="1241" w:author="Runsen, Samsung" w:date="2023-11-16T08:43:00Z"/>
              </w:rPr>
            </w:pPr>
            <w:ins w:id="1242" w:author="Runsen, Samsung" w:date="2023-11-16T08:43:00Z">
              <w:r w:rsidRPr="00774B3D">
                <w:t>TCI state 1 and 2</w:t>
              </w:r>
            </w:ins>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DDE37BE" w14:textId="77777777" w:rsidR="0004058D" w:rsidRPr="00774B3D" w:rsidRDefault="0004058D" w:rsidP="00A87E1D">
            <w:pPr>
              <w:pStyle w:val="TAC"/>
              <w:rPr>
                <w:ins w:id="1243" w:author="Runsen, Samsung" w:date="2023-11-16T08:43:00Z"/>
              </w:rPr>
            </w:pPr>
            <w:ins w:id="1244" w:author="Runsen, Samsung" w:date="2023-11-16T08:43:00Z">
              <w:r w:rsidRPr="00774B3D">
                <w:t>“000”</w:t>
              </w:r>
            </w:ins>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710D4804" w14:textId="77777777" w:rsidR="0004058D" w:rsidRPr="00774B3D" w:rsidRDefault="0004058D" w:rsidP="00A87E1D">
            <w:pPr>
              <w:pStyle w:val="TAC"/>
              <w:rPr>
                <w:ins w:id="1245" w:author="Runsen, Samsung" w:date="2023-11-16T08:43:00Z"/>
              </w:rPr>
            </w:pPr>
          </w:p>
        </w:tc>
      </w:tr>
    </w:tbl>
    <w:p w14:paraId="3B3194EC" w14:textId="77777777" w:rsidR="0004058D" w:rsidRPr="00774B3D" w:rsidRDefault="0004058D" w:rsidP="0004058D">
      <w:pPr>
        <w:rPr>
          <w:ins w:id="1246" w:author="Runsen, Samsung" w:date="2023-11-16T08:43:00Z"/>
        </w:rPr>
      </w:pPr>
    </w:p>
    <w:p w14:paraId="782AF919" w14:textId="77777777" w:rsidR="0004058D" w:rsidRPr="00774B3D" w:rsidRDefault="0004058D" w:rsidP="0004058D">
      <w:pPr>
        <w:pStyle w:val="TH"/>
        <w:rPr>
          <w:ins w:id="1247" w:author="Runsen, Samsung" w:date="2023-11-16T08:43:00Z"/>
        </w:rPr>
      </w:pPr>
      <w:proofErr w:type="gramStart"/>
      <w:ins w:id="1248" w:author="Runsen, Samsung" w:date="2023-11-16T08:43:00Z">
        <w:r w:rsidRPr="00774B3D">
          <w:t xml:space="preserve">Table </w:t>
        </w:r>
        <w:r w:rsidRPr="00B72BC0">
          <w:t xml:space="preserve"> 6.</w:t>
        </w:r>
        <w:r w:rsidRPr="00B72BC0">
          <w:rPr>
            <w:lang w:eastAsia="zh-CN"/>
          </w:rPr>
          <w:t>3</w:t>
        </w:r>
        <w:r w:rsidRPr="00B72BC0">
          <w:t>.2.1.</w:t>
        </w:r>
        <w:r>
          <w:rPr>
            <w:lang w:eastAsia="zh-CN"/>
          </w:rPr>
          <w:t>7</w:t>
        </w:r>
        <w:r w:rsidRPr="00B72BC0">
          <w:t>.4.3.1</w:t>
        </w:r>
        <w:proofErr w:type="gramEnd"/>
        <w:r w:rsidRPr="00B72BC0">
          <w:t>-</w:t>
        </w:r>
        <w:r>
          <w:rPr>
            <w:lang w:eastAsia="zh-CN"/>
          </w:rPr>
          <w:t>8</w:t>
        </w:r>
        <w:r w:rsidRPr="00774B3D">
          <w:t xml:space="preserve">: </w:t>
        </w:r>
        <w:proofErr w:type="spellStart"/>
        <w:r w:rsidRPr="00774B3D">
          <w:rPr>
            <w:i/>
          </w:rPr>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04058D" w:rsidRPr="00774B3D" w14:paraId="45E8F3FA" w14:textId="77777777" w:rsidTr="00A87E1D">
        <w:trPr>
          <w:ins w:id="1249" w:author="Runsen, Samsung" w:date="2023-11-16T08:43:00Z"/>
        </w:trPr>
        <w:tc>
          <w:tcPr>
            <w:tcW w:w="9750" w:type="dxa"/>
            <w:gridSpan w:val="4"/>
            <w:tcBorders>
              <w:top w:val="single" w:sz="4" w:space="0" w:color="auto"/>
              <w:left w:val="single" w:sz="4" w:space="0" w:color="auto"/>
              <w:bottom w:val="single" w:sz="4" w:space="0" w:color="auto"/>
              <w:right w:val="single" w:sz="4" w:space="0" w:color="auto"/>
            </w:tcBorders>
            <w:hideMark/>
          </w:tcPr>
          <w:p w14:paraId="23A32C58" w14:textId="77777777" w:rsidR="0004058D" w:rsidRPr="00774B3D" w:rsidRDefault="0004058D" w:rsidP="00A87E1D">
            <w:pPr>
              <w:pStyle w:val="TAH"/>
              <w:rPr>
                <w:ins w:id="1250" w:author="Runsen, Samsung" w:date="2023-11-16T08:43:00Z"/>
              </w:rPr>
            </w:pPr>
            <w:ins w:id="1251" w:author="Runsen, Samsung" w:date="2023-11-16T08:43:00Z">
              <w:r w:rsidRPr="00774B3D">
                <w:t>Derivation Path: TS 38.508-1 [6], Table 4.6.3-19</w:t>
              </w:r>
            </w:ins>
          </w:p>
        </w:tc>
      </w:tr>
      <w:tr w:rsidR="0004058D" w:rsidRPr="00774B3D" w14:paraId="68FA25E8" w14:textId="77777777" w:rsidTr="00A87E1D">
        <w:trPr>
          <w:ins w:id="1252"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4E486A7" w14:textId="77777777" w:rsidR="0004058D" w:rsidRPr="00774B3D" w:rsidRDefault="0004058D" w:rsidP="00A87E1D">
            <w:pPr>
              <w:pStyle w:val="TAH"/>
              <w:rPr>
                <w:ins w:id="1253" w:author="Runsen, Samsung" w:date="2023-11-16T08:43:00Z"/>
              </w:rPr>
            </w:pPr>
            <w:ins w:id="1254" w:author="Runsen, Samsung" w:date="2023-11-16T08:43: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E0E7D6D" w14:textId="77777777" w:rsidR="0004058D" w:rsidRPr="00774B3D" w:rsidRDefault="0004058D" w:rsidP="00A87E1D">
            <w:pPr>
              <w:pStyle w:val="TAH"/>
              <w:rPr>
                <w:ins w:id="1255" w:author="Runsen, Samsung" w:date="2023-11-16T08:43:00Z"/>
              </w:rPr>
            </w:pPr>
            <w:ins w:id="1256" w:author="Runsen, Samsung" w:date="2023-11-16T08:43: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2CEE8063" w14:textId="77777777" w:rsidR="0004058D" w:rsidRPr="00774B3D" w:rsidRDefault="0004058D" w:rsidP="00A87E1D">
            <w:pPr>
              <w:pStyle w:val="TAH"/>
              <w:rPr>
                <w:ins w:id="1257" w:author="Runsen, Samsung" w:date="2023-11-16T08:43:00Z"/>
              </w:rPr>
            </w:pPr>
            <w:ins w:id="1258" w:author="Runsen, Samsung" w:date="2023-11-16T08:43: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54C01BDF" w14:textId="77777777" w:rsidR="0004058D" w:rsidRPr="00774B3D" w:rsidRDefault="0004058D" w:rsidP="00A87E1D">
            <w:pPr>
              <w:pStyle w:val="TAH"/>
              <w:rPr>
                <w:ins w:id="1259" w:author="Runsen, Samsung" w:date="2023-11-16T08:43:00Z"/>
              </w:rPr>
            </w:pPr>
            <w:ins w:id="1260" w:author="Runsen, Samsung" w:date="2023-11-16T08:43:00Z">
              <w:r w:rsidRPr="00774B3D">
                <w:t>Condition</w:t>
              </w:r>
            </w:ins>
          </w:p>
        </w:tc>
      </w:tr>
      <w:tr w:rsidR="0004058D" w:rsidRPr="00774B3D" w14:paraId="33E56A47" w14:textId="77777777" w:rsidTr="00A87E1D">
        <w:trPr>
          <w:ins w:id="1261"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5F8D24B3" w14:textId="77777777" w:rsidR="0004058D" w:rsidRPr="00774B3D" w:rsidRDefault="0004058D" w:rsidP="00A87E1D">
            <w:pPr>
              <w:pStyle w:val="TAL"/>
              <w:rPr>
                <w:ins w:id="1262" w:author="Runsen, Samsung" w:date="2023-11-16T08:43:00Z"/>
              </w:rPr>
            </w:pPr>
            <w:proofErr w:type="spellStart"/>
            <w:ins w:id="1263" w:author="Runsen, Samsung" w:date="2023-11-16T08:43:00Z">
              <w:r w:rsidRPr="00774B3D">
                <w:t>CellGroupConfig</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44C5C4B0" w14:textId="77777777" w:rsidR="0004058D" w:rsidRPr="00774B3D" w:rsidRDefault="0004058D" w:rsidP="00A87E1D">
            <w:pPr>
              <w:rPr>
                <w:ins w:id="1264"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72176FB9" w14:textId="77777777" w:rsidR="0004058D" w:rsidRPr="00774B3D" w:rsidRDefault="0004058D" w:rsidP="00A87E1D">
            <w:pPr>
              <w:pStyle w:val="TAL"/>
              <w:rPr>
                <w:ins w:id="1265"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hideMark/>
          </w:tcPr>
          <w:p w14:paraId="0825F99B" w14:textId="77777777" w:rsidR="0004058D" w:rsidRPr="00774B3D" w:rsidRDefault="0004058D" w:rsidP="00A87E1D">
            <w:pPr>
              <w:rPr>
                <w:ins w:id="1266" w:author="Runsen, Samsung" w:date="2023-11-16T08:43:00Z"/>
              </w:rPr>
            </w:pPr>
          </w:p>
        </w:tc>
      </w:tr>
      <w:tr w:rsidR="0004058D" w:rsidRPr="00774B3D" w14:paraId="5646A007" w14:textId="77777777" w:rsidTr="00A87E1D">
        <w:trPr>
          <w:ins w:id="1267"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032AFDC3" w14:textId="77777777" w:rsidR="0004058D" w:rsidRPr="00774B3D" w:rsidRDefault="0004058D" w:rsidP="00A87E1D">
            <w:pPr>
              <w:pStyle w:val="TAL"/>
              <w:rPr>
                <w:ins w:id="1268" w:author="Runsen, Samsung" w:date="2023-11-16T08:43:00Z"/>
              </w:rPr>
            </w:pPr>
            <w:ins w:id="1269" w:author="Runsen, Samsung" w:date="2023-11-16T08:43:00Z">
              <w:r w:rsidRPr="00774B3D">
                <w:rPr>
                  <w:lang w:eastAsia="zh-CN"/>
                </w:rPr>
                <w:t xml:space="preserve">  </w:t>
              </w:r>
              <w:r w:rsidRPr="00774B3D">
                <w:t xml:space="preserve">simultaneousTCI-UpdateList1-r16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tcPr>
          <w:p w14:paraId="2355DEC2" w14:textId="77777777" w:rsidR="0004058D" w:rsidRPr="00774B3D" w:rsidRDefault="0004058D" w:rsidP="00A87E1D">
            <w:pPr>
              <w:pStyle w:val="TAL"/>
              <w:rPr>
                <w:ins w:id="1270"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304F85CE" w14:textId="77777777" w:rsidR="0004058D" w:rsidRPr="00774B3D" w:rsidRDefault="0004058D" w:rsidP="00A87E1D">
            <w:pPr>
              <w:pStyle w:val="TAL"/>
              <w:rPr>
                <w:ins w:id="1271"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75CD0BB2" w14:textId="77777777" w:rsidR="0004058D" w:rsidRPr="00774B3D" w:rsidRDefault="0004058D" w:rsidP="00A87E1D">
            <w:pPr>
              <w:pStyle w:val="TAL"/>
              <w:rPr>
                <w:ins w:id="1272" w:author="Runsen, Samsung" w:date="2023-11-16T08:43:00Z"/>
                <w:rFonts w:eastAsia="MS Gothic"/>
              </w:rPr>
            </w:pPr>
          </w:p>
        </w:tc>
      </w:tr>
      <w:tr w:rsidR="0004058D" w:rsidRPr="00774B3D" w14:paraId="2967A5AE" w14:textId="77777777" w:rsidTr="00A87E1D">
        <w:trPr>
          <w:ins w:id="1273"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6E7609D4" w14:textId="77777777" w:rsidR="0004058D" w:rsidRPr="00774B3D" w:rsidRDefault="0004058D" w:rsidP="00A87E1D">
            <w:pPr>
              <w:pStyle w:val="TAL"/>
              <w:rPr>
                <w:ins w:id="1274" w:author="Runsen, Samsung" w:date="2023-11-16T08:43:00Z"/>
              </w:rPr>
            </w:pPr>
            <w:ins w:id="1275" w:author="Runsen, Samsung" w:date="2023-11-16T08:43:00Z">
              <w:r w:rsidRPr="00774B3D">
                <w:t xml:space="preserve">    </w:t>
              </w:r>
              <w:proofErr w:type="spellStart"/>
              <w:r w:rsidRPr="00774B3D">
                <w:t>ServCellIndex</w:t>
              </w:r>
              <w:proofErr w:type="spellEnd"/>
              <w:r w:rsidRPr="00774B3D">
                <w:t xml:space="preserve"> [1]</w:t>
              </w:r>
            </w:ins>
          </w:p>
        </w:tc>
        <w:tc>
          <w:tcPr>
            <w:tcW w:w="2268" w:type="dxa"/>
            <w:tcBorders>
              <w:top w:val="single" w:sz="4" w:space="0" w:color="auto"/>
              <w:left w:val="single" w:sz="4" w:space="0" w:color="auto"/>
              <w:bottom w:val="single" w:sz="4" w:space="0" w:color="auto"/>
              <w:right w:val="single" w:sz="4" w:space="0" w:color="auto"/>
            </w:tcBorders>
            <w:hideMark/>
          </w:tcPr>
          <w:p w14:paraId="4163E953" w14:textId="77777777" w:rsidR="0004058D" w:rsidRPr="00774B3D" w:rsidRDefault="0004058D" w:rsidP="00A87E1D">
            <w:pPr>
              <w:pStyle w:val="TAL"/>
              <w:rPr>
                <w:ins w:id="1276" w:author="Runsen, Samsung" w:date="2023-11-16T08:43:00Z"/>
                <w:rFonts w:cs="Arial"/>
                <w:kern w:val="2"/>
                <w:szCs w:val="18"/>
              </w:rPr>
            </w:pPr>
            <w:proofErr w:type="spellStart"/>
            <w:ins w:id="1277" w:author="Runsen, Samsung" w:date="2023-11-16T08:43:00Z">
              <w:r w:rsidRPr="00774B3D">
                <w:t>ServCellIndex</w:t>
              </w:r>
              <w:proofErr w:type="spellEnd"/>
            </w:ins>
          </w:p>
        </w:tc>
        <w:tc>
          <w:tcPr>
            <w:tcW w:w="1129" w:type="dxa"/>
            <w:tcBorders>
              <w:top w:val="single" w:sz="4" w:space="0" w:color="auto"/>
              <w:left w:val="single" w:sz="4" w:space="0" w:color="auto"/>
              <w:bottom w:val="single" w:sz="4" w:space="0" w:color="auto"/>
              <w:right w:val="single" w:sz="4" w:space="0" w:color="auto"/>
            </w:tcBorders>
          </w:tcPr>
          <w:p w14:paraId="30FAF0CA" w14:textId="77777777" w:rsidR="0004058D" w:rsidRPr="00774B3D" w:rsidRDefault="0004058D" w:rsidP="00A87E1D">
            <w:pPr>
              <w:pStyle w:val="TAL"/>
              <w:rPr>
                <w:ins w:id="1278"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25F454D8" w14:textId="77777777" w:rsidR="0004058D" w:rsidRPr="00774B3D" w:rsidRDefault="0004058D" w:rsidP="00A87E1D">
            <w:pPr>
              <w:pStyle w:val="TAL"/>
              <w:rPr>
                <w:ins w:id="1279" w:author="Runsen, Samsung" w:date="2023-11-16T08:43:00Z"/>
                <w:rFonts w:eastAsia="MS Gothic"/>
              </w:rPr>
            </w:pPr>
          </w:p>
        </w:tc>
      </w:tr>
      <w:tr w:rsidR="0004058D" w:rsidRPr="00774B3D" w14:paraId="04BE6066" w14:textId="77777777" w:rsidTr="00A87E1D">
        <w:trPr>
          <w:ins w:id="1280"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084BDB6E" w14:textId="77777777" w:rsidR="0004058D" w:rsidRPr="00774B3D" w:rsidRDefault="0004058D" w:rsidP="00A87E1D">
            <w:pPr>
              <w:pStyle w:val="TAL"/>
              <w:rPr>
                <w:ins w:id="1281" w:author="Runsen, Samsung" w:date="2023-11-16T08:43:00Z"/>
              </w:rPr>
            </w:pPr>
            <w:ins w:id="1282" w:author="Runsen, Samsung" w:date="2023-11-16T08:43: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12DCEEB" w14:textId="77777777" w:rsidR="0004058D" w:rsidRPr="00774B3D" w:rsidRDefault="0004058D" w:rsidP="00A87E1D">
            <w:pPr>
              <w:pStyle w:val="TAL"/>
              <w:rPr>
                <w:ins w:id="1283"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356803E9" w14:textId="77777777" w:rsidR="0004058D" w:rsidRPr="00774B3D" w:rsidRDefault="0004058D" w:rsidP="00A87E1D">
            <w:pPr>
              <w:pStyle w:val="TAL"/>
              <w:rPr>
                <w:ins w:id="1284"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726AC2C1" w14:textId="77777777" w:rsidR="0004058D" w:rsidRPr="00774B3D" w:rsidRDefault="0004058D" w:rsidP="00A87E1D">
            <w:pPr>
              <w:pStyle w:val="TAL"/>
              <w:rPr>
                <w:ins w:id="1285" w:author="Runsen, Samsung" w:date="2023-11-16T08:43:00Z"/>
                <w:rFonts w:eastAsia="MS Gothic"/>
              </w:rPr>
            </w:pPr>
          </w:p>
        </w:tc>
      </w:tr>
      <w:tr w:rsidR="0004058D" w:rsidRPr="00774B3D" w14:paraId="59438462" w14:textId="77777777" w:rsidTr="00A87E1D">
        <w:trPr>
          <w:ins w:id="1286"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684ED51" w14:textId="77777777" w:rsidR="0004058D" w:rsidRPr="00774B3D" w:rsidRDefault="0004058D" w:rsidP="00A87E1D">
            <w:pPr>
              <w:pStyle w:val="TAL"/>
              <w:rPr>
                <w:ins w:id="1287" w:author="Runsen, Samsung" w:date="2023-11-16T08:43:00Z"/>
              </w:rPr>
            </w:pPr>
            <w:ins w:id="1288" w:author="Runsen, Samsung" w:date="2023-11-16T08:43: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0491021D" w14:textId="77777777" w:rsidR="0004058D" w:rsidRPr="00774B3D" w:rsidRDefault="0004058D" w:rsidP="00A87E1D">
            <w:pPr>
              <w:pStyle w:val="TAL"/>
              <w:rPr>
                <w:ins w:id="1289"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4A0AC32A" w14:textId="77777777" w:rsidR="0004058D" w:rsidRPr="00774B3D" w:rsidRDefault="0004058D" w:rsidP="00A87E1D">
            <w:pPr>
              <w:pStyle w:val="TAL"/>
              <w:rPr>
                <w:ins w:id="1290"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19EDF7AE" w14:textId="77777777" w:rsidR="0004058D" w:rsidRPr="00774B3D" w:rsidRDefault="0004058D" w:rsidP="00A87E1D">
            <w:pPr>
              <w:pStyle w:val="TAL"/>
              <w:rPr>
                <w:ins w:id="1291" w:author="Runsen, Samsung" w:date="2023-11-16T08:43:00Z"/>
              </w:rPr>
            </w:pPr>
          </w:p>
        </w:tc>
      </w:tr>
    </w:tbl>
    <w:p w14:paraId="0E3A89F5" w14:textId="77777777" w:rsidR="0004058D" w:rsidRPr="00774B3D" w:rsidRDefault="0004058D" w:rsidP="0004058D">
      <w:pPr>
        <w:rPr>
          <w:ins w:id="1292" w:author="Runsen, Samsung" w:date="2023-11-16T08:43:00Z"/>
        </w:rPr>
      </w:pPr>
    </w:p>
    <w:p w14:paraId="76CB341F" w14:textId="77777777" w:rsidR="0004058D" w:rsidRPr="00774B3D" w:rsidRDefault="0004058D" w:rsidP="0004058D">
      <w:pPr>
        <w:pStyle w:val="TH"/>
        <w:rPr>
          <w:ins w:id="1293" w:author="Runsen, Samsung" w:date="2023-11-16T08:43:00Z"/>
        </w:rPr>
      </w:pPr>
      <w:proofErr w:type="gramStart"/>
      <w:ins w:id="1294" w:author="Runsen, Samsung" w:date="2023-11-16T08:43:00Z">
        <w:r w:rsidRPr="00774B3D">
          <w:lastRenderedPageBreak/>
          <w:t xml:space="preserve">Table </w:t>
        </w:r>
        <w:r w:rsidRPr="00B72BC0">
          <w:t xml:space="preserve"> 6.</w:t>
        </w:r>
        <w:r w:rsidRPr="00B72BC0">
          <w:rPr>
            <w:lang w:eastAsia="zh-CN"/>
          </w:rPr>
          <w:t>3</w:t>
        </w:r>
        <w:r w:rsidRPr="00B72BC0">
          <w:t>.2.1.</w:t>
        </w:r>
        <w:r>
          <w:rPr>
            <w:lang w:eastAsia="zh-CN"/>
          </w:rPr>
          <w:t>7</w:t>
        </w:r>
        <w:r w:rsidRPr="00B72BC0">
          <w:t>.4.3.1</w:t>
        </w:r>
        <w:proofErr w:type="gramEnd"/>
        <w:r w:rsidRPr="00B72BC0">
          <w:t>-</w:t>
        </w:r>
        <w:r>
          <w:rPr>
            <w:lang w:eastAsia="zh-CN"/>
          </w:rPr>
          <w:t>9</w:t>
        </w:r>
        <w:r w:rsidRPr="00774B3D">
          <w:t xml:space="preserve">: </w:t>
        </w:r>
        <w:proofErr w:type="spellStart"/>
        <w:r w:rsidRPr="00774B3D">
          <w:rPr>
            <w:i/>
          </w:rPr>
          <w:t>ControlResourceSet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04058D" w:rsidRPr="00774B3D" w14:paraId="263D48AC" w14:textId="77777777" w:rsidTr="00A87E1D">
        <w:trPr>
          <w:ins w:id="1295" w:author="Runsen, Samsung" w:date="2023-11-16T08:43:00Z"/>
        </w:trPr>
        <w:tc>
          <w:tcPr>
            <w:tcW w:w="9750" w:type="dxa"/>
            <w:gridSpan w:val="4"/>
            <w:tcBorders>
              <w:top w:val="single" w:sz="4" w:space="0" w:color="auto"/>
              <w:left w:val="single" w:sz="4" w:space="0" w:color="auto"/>
              <w:bottom w:val="single" w:sz="4" w:space="0" w:color="auto"/>
              <w:right w:val="single" w:sz="4" w:space="0" w:color="auto"/>
            </w:tcBorders>
            <w:hideMark/>
          </w:tcPr>
          <w:p w14:paraId="6C9B8B56" w14:textId="77777777" w:rsidR="0004058D" w:rsidRPr="00774B3D" w:rsidRDefault="0004058D" w:rsidP="00A87E1D">
            <w:pPr>
              <w:pStyle w:val="TAH"/>
              <w:rPr>
                <w:ins w:id="1296" w:author="Runsen, Samsung" w:date="2023-11-16T08:43:00Z"/>
              </w:rPr>
            </w:pPr>
            <w:ins w:id="1297" w:author="Runsen, Samsung" w:date="2023-11-16T08:43:00Z">
              <w:r w:rsidRPr="00774B3D">
                <w:t>Derivation Path: TS 38.508-1 [6], Table 4.6.3-28</w:t>
              </w:r>
            </w:ins>
          </w:p>
        </w:tc>
      </w:tr>
      <w:tr w:rsidR="0004058D" w:rsidRPr="00774B3D" w14:paraId="712EC018" w14:textId="77777777" w:rsidTr="00A87E1D">
        <w:trPr>
          <w:ins w:id="1298"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819ADA7" w14:textId="77777777" w:rsidR="0004058D" w:rsidRPr="00774B3D" w:rsidRDefault="0004058D" w:rsidP="00A87E1D">
            <w:pPr>
              <w:pStyle w:val="TAH"/>
              <w:rPr>
                <w:ins w:id="1299" w:author="Runsen, Samsung" w:date="2023-11-16T08:43:00Z"/>
              </w:rPr>
            </w:pPr>
            <w:ins w:id="1300" w:author="Runsen, Samsung" w:date="2023-11-16T08:43: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C2797DE" w14:textId="77777777" w:rsidR="0004058D" w:rsidRPr="00774B3D" w:rsidRDefault="0004058D" w:rsidP="00A87E1D">
            <w:pPr>
              <w:pStyle w:val="TAH"/>
              <w:rPr>
                <w:ins w:id="1301" w:author="Runsen, Samsung" w:date="2023-11-16T08:43:00Z"/>
              </w:rPr>
            </w:pPr>
            <w:ins w:id="1302" w:author="Runsen, Samsung" w:date="2023-11-16T08:43: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5F9DBF8" w14:textId="77777777" w:rsidR="0004058D" w:rsidRPr="00774B3D" w:rsidRDefault="0004058D" w:rsidP="00A87E1D">
            <w:pPr>
              <w:pStyle w:val="TAH"/>
              <w:rPr>
                <w:ins w:id="1303" w:author="Runsen, Samsung" w:date="2023-11-16T08:43:00Z"/>
              </w:rPr>
            </w:pPr>
            <w:ins w:id="1304" w:author="Runsen, Samsung" w:date="2023-11-16T08:43: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5D787509" w14:textId="77777777" w:rsidR="0004058D" w:rsidRPr="00774B3D" w:rsidRDefault="0004058D" w:rsidP="00A87E1D">
            <w:pPr>
              <w:pStyle w:val="TAH"/>
              <w:rPr>
                <w:ins w:id="1305" w:author="Runsen, Samsung" w:date="2023-11-16T08:43:00Z"/>
              </w:rPr>
            </w:pPr>
            <w:ins w:id="1306" w:author="Runsen, Samsung" w:date="2023-11-16T08:43:00Z">
              <w:r w:rsidRPr="00774B3D">
                <w:t>Condition</w:t>
              </w:r>
            </w:ins>
          </w:p>
        </w:tc>
      </w:tr>
      <w:tr w:rsidR="0004058D" w:rsidRPr="00774B3D" w14:paraId="3F67B45D" w14:textId="77777777" w:rsidTr="00A87E1D">
        <w:trPr>
          <w:ins w:id="1307"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298C5327" w14:textId="77777777" w:rsidR="0004058D" w:rsidRPr="00774B3D" w:rsidRDefault="0004058D" w:rsidP="00A87E1D">
            <w:pPr>
              <w:pStyle w:val="TAL"/>
              <w:rPr>
                <w:ins w:id="1308" w:author="Runsen, Samsung" w:date="2023-11-16T08:43:00Z"/>
              </w:rPr>
            </w:pPr>
            <w:proofErr w:type="spellStart"/>
            <w:ins w:id="1309" w:author="Runsen, Samsung" w:date="2023-11-16T08:43:00Z">
              <w:r w:rsidRPr="00774B3D">
                <w:t>ControlResourceSet</w:t>
              </w:r>
              <w:proofErr w:type="spellEnd"/>
              <w:r w:rsidRPr="00774B3D">
                <w:t xml:space="preserve"> ::= </w:t>
              </w:r>
              <w:r w:rsidRPr="00774B3D">
                <w:rPr>
                  <w:snapToGrid w:val="0"/>
                </w:rPr>
                <w:t xml:space="preserve">SEQUENCE </w:t>
              </w:r>
              <w:r w:rsidRPr="00774B3D">
                <w:t>{</w:t>
              </w:r>
            </w:ins>
          </w:p>
        </w:tc>
        <w:tc>
          <w:tcPr>
            <w:tcW w:w="2268" w:type="dxa"/>
            <w:tcBorders>
              <w:top w:val="single" w:sz="4" w:space="0" w:color="auto"/>
              <w:left w:val="single" w:sz="4" w:space="0" w:color="auto"/>
              <w:bottom w:val="single" w:sz="4" w:space="0" w:color="auto"/>
              <w:right w:val="single" w:sz="4" w:space="0" w:color="auto"/>
            </w:tcBorders>
            <w:hideMark/>
          </w:tcPr>
          <w:p w14:paraId="075ED185" w14:textId="77777777" w:rsidR="0004058D" w:rsidRPr="00774B3D" w:rsidRDefault="0004058D" w:rsidP="00A87E1D">
            <w:pPr>
              <w:rPr>
                <w:ins w:id="1310"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5B988054" w14:textId="77777777" w:rsidR="0004058D" w:rsidRPr="00774B3D" w:rsidRDefault="0004058D" w:rsidP="00A87E1D">
            <w:pPr>
              <w:pStyle w:val="TAL"/>
              <w:rPr>
                <w:ins w:id="1311"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hideMark/>
          </w:tcPr>
          <w:p w14:paraId="04800C62" w14:textId="77777777" w:rsidR="0004058D" w:rsidRPr="00774B3D" w:rsidRDefault="0004058D" w:rsidP="00A87E1D">
            <w:pPr>
              <w:rPr>
                <w:ins w:id="1312" w:author="Runsen, Samsung" w:date="2023-11-16T08:43:00Z"/>
              </w:rPr>
            </w:pPr>
          </w:p>
        </w:tc>
      </w:tr>
      <w:tr w:rsidR="0004058D" w:rsidRPr="00774B3D" w14:paraId="43332AE6" w14:textId="77777777" w:rsidTr="00A87E1D">
        <w:trPr>
          <w:ins w:id="1313"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087F266F" w14:textId="77777777" w:rsidR="0004058D" w:rsidRPr="00774B3D" w:rsidRDefault="0004058D" w:rsidP="00A87E1D">
            <w:pPr>
              <w:pStyle w:val="TAL"/>
              <w:rPr>
                <w:ins w:id="1314" w:author="Runsen, Samsung" w:date="2023-11-16T08:43:00Z"/>
                <w:color w:val="808080"/>
              </w:rPr>
            </w:pPr>
            <w:ins w:id="1315" w:author="Runsen, Samsung" w:date="2023-11-16T08:43:00Z">
              <w:r w:rsidRPr="00774B3D">
                <w:t xml:space="preserve">  </w:t>
              </w:r>
              <w:proofErr w:type="spellStart"/>
              <w:r w:rsidRPr="00774B3D">
                <w:t>tci-PresentInDCI</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0F23137" w14:textId="77777777" w:rsidR="0004058D" w:rsidRPr="00774B3D" w:rsidRDefault="0004058D" w:rsidP="00A87E1D">
            <w:pPr>
              <w:pStyle w:val="TAL"/>
              <w:rPr>
                <w:ins w:id="1316" w:author="Runsen, Samsung" w:date="2023-11-16T08:43:00Z"/>
              </w:rPr>
            </w:pPr>
            <w:ins w:id="1317" w:author="Runsen, Samsung" w:date="2023-11-16T08:43:00Z">
              <w:r w:rsidRPr="00774B3D">
                <w:t>enabled</w:t>
              </w:r>
            </w:ins>
          </w:p>
        </w:tc>
        <w:tc>
          <w:tcPr>
            <w:tcW w:w="1129" w:type="dxa"/>
            <w:tcBorders>
              <w:top w:val="single" w:sz="4" w:space="0" w:color="auto"/>
              <w:left w:val="single" w:sz="4" w:space="0" w:color="auto"/>
              <w:bottom w:val="single" w:sz="4" w:space="0" w:color="auto"/>
              <w:right w:val="single" w:sz="4" w:space="0" w:color="auto"/>
            </w:tcBorders>
          </w:tcPr>
          <w:p w14:paraId="3656C9FF" w14:textId="77777777" w:rsidR="0004058D" w:rsidRPr="00774B3D" w:rsidRDefault="0004058D" w:rsidP="00A87E1D">
            <w:pPr>
              <w:pStyle w:val="TAL"/>
              <w:rPr>
                <w:ins w:id="1318"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3A900C43" w14:textId="77777777" w:rsidR="0004058D" w:rsidRPr="00774B3D" w:rsidRDefault="0004058D" w:rsidP="00A87E1D">
            <w:pPr>
              <w:pStyle w:val="TAL"/>
              <w:rPr>
                <w:ins w:id="1319" w:author="Runsen, Samsung" w:date="2023-11-16T08:43:00Z"/>
              </w:rPr>
            </w:pPr>
          </w:p>
        </w:tc>
      </w:tr>
      <w:tr w:rsidR="0004058D" w:rsidRPr="00774B3D" w14:paraId="32C1EE2A" w14:textId="77777777" w:rsidTr="00A87E1D">
        <w:trPr>
          <w:ins w:id="1320"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D019B1D" w14:textId="77777777" w:rsidR="0004058D" w:rsidRPr="00774B3D" w:rsidRDefault="0004058D" w:rsidP="00A87E1D">
            <w:pPr>
              <w:pStyle w:val="TAL"/>
              <w:rPr>
                <w:ins w:id="1321" w:author="Runsen, Samsung" w:date="2023-11-16T08:43:00Z"/>
              </w:rPr>
            </w:pPr>
            <w:ins w:id="1322" w:author="Runsen, Samsung" w:date="2023-11-16T08:43: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61A86E0A" w14:textId="77777777" w:rsidR="0004058D" w:rsidRPr="00774B3D" w:rsidRDefault="0004058D" w:rsidP="00A87E1D">
            <w:pPr>
              <w:pStyle w:val="TAL"/>
              <w:rPr>
                <w:ins w:id="1323"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159272EA" w14:textId="77777777" w:rsidR="0004058D" w:rsidRPr="00774B3D" w:rsidRDefault="0004058D" w:rsidP="00A87E1D">
            <w:pPr>
              <w:pStyle w:val="TAL"/>
              <w:rPr>
                <w:ins w:id="1324"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2E4F4976" w14:textId="77777777" w:rsidR="0004058D" w:rsidRPr="00774B3D" w:rsidRDefault="0004058D" w:rsidP="00A87E1D">
            <w:pPr>
              <w:pStyle w:val="TAL"/>
              <w:rPr>
                <w:ins w:id="1325" w:author="Runsen, Samsung" w:date="2023-11-16T08:43:00Z"/>
              </w:rPr>
            </w:pPr>
          </w:p>
        </w:tc>
      </w:tr>
    </w:tbl>
    <w:p w14:paraId="54DA80DF" w14:textId="77777777" w:rsidR="0004058D" w:rsidRPr="00774B3D" w:rsidRDefault="0004058D" w:rsidP="0004058D">
      <w:pPr>
        <w:rPr>
          <w:ins w:id="1326" w:author="Runsen, Samsung" w:date="2023-11-16T08:43:00Z"/>
        </w:rPr>
      </w:pPr>
    </w:p>
    <w:p w14:paraId="5D8ECD04" w14:textId="77777777" w:rsidR="0004058D" w:rsidRPr="00774B3D" w:rsidRDefault="0004058D" w:rsidP="0004058D">
      <w:pPr>
        <w:pStyle w:val="TH"/>
        <w:rPr>
          <w:ins w:id="1327" w:author="Runsen, Samsung" w:date="2023-11-16T08:43:00Z"/>
        </w:rPr>
      </w:pPr>
      <w:ins w:id="1328" w:author="Runsen, Samsung" w:date="2023-11-16T08:43:00Z">
        <w:r w:rsidRPr="00774B3D">
          <w:t>Table</w:t>
        </w:r>
        <w:r w:rsidRPr="00B72BC0">
          <w:t xml:space="preserve"> 6.</w:t>
        </w:r>
        <w:r w:rsidRPr="00B72BC0">
          <w:rPr>
            <w:lang w:eastAsia="zh-CN"/>
          </w:rPr>
          <w:t>3</w:t>
        </w:r>
        <w:r w:rsidRPr="00B72BC0">
          <w:t>.2.1.</w:t>
        </w:r>
        <w:r>
          <w:rPr>
            <w:lang w:eastAsia="zh-CN"/>
          </w:rPr>
          <w:t>7</w:t>
        </w:r>
        <w:r w:rsidRPr="00B72BC0">
          <w:t>.4.3.1-</w:t>
        </w:r>
        <w:r>
          <w:rPr>
            <w:lang w:eastAsia="zh-CN"/>
          </w:rPr>
          <w:t>10</w:t>
        </w:r>
        <w:r w:rsidRPr="00774B3D">
          <w:t xml:space="preserve">: </w:t>
        </w:r>
        <w:r w:rsidRPr="00774B3D">
          <w:rPr>
            <w:i/>
          </w:rPr>
          <w:t>PDSCH-</w:t>
        </w:r>
        <w:proofErr w:type="spellStart"/>
        <w:r w:rsidRPr="00774B3D">
          <w:rPr>
            <w:i/>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04058D" w:rsidRPr="00774B3D" w14:paraId="46E3241F" w14:textId="77777777" w:rsidTr="00A87E1D">
        <w:trPr>
          <w:ins w:id="1329" w:author="Runsen, Samsung" w:date="2023-11-16T08:43:00Z"/>
        </w:trPr>
        <w:tc>
          <w:tcPr>
            <w:tcW w:w="9750" w:type="dxa"/>
            <w:gridSpan w:val="4"/>
            <w:tcBorders>
              <w:top w:val="single" w:sz="4" w:space="0" w:color="auto"/>
              <w:left w:val="single" w:sz="4" w:space="0" w:color="auto"/>
              <w:bottom w:val="single" w:sz="4" w:space="0" w:color="auto"/>
              <w:right w:val="single" w:sz="4" w:space="0" w:color="auto"/>
            </w:tcBorders>
            <w:hideMark/>
          </w:tcPr>
          <w:p w14:paraId="4A5C02C5" w14:textId="77777777" w:rsidR="0004058D" w:rsidRPr="00774B3D" w:rsidRDefault="0004058D" w:rsidP="00A87E1D">
            <w:pPr>
              <w:pStyle w:val="TAH"/>
              <w:rPr>
                <w:ins w:id="1330" w:author="Runsen, Samsung" w:date="2023-11-16T08:43:00Z"/>
              </w:rPr>
            </w:pPr>
            <w:ins w:id="1331" w:author="Runsen, Samsung" w:date="2023-11-16T08:43:00Z">
              <w:r w:rsidRPr="00774B3D">
                <w:t>Derivation Path: TS 38.508-1 [6], Table 4.6.3-100</w:t>
              </w:r>
            </w:ins>
          </w:p>
        </w:tc>
      </w:tr>
      <w:tr w:rsidR="0004058D" w:rsidRPr="00774B3D" w14:paraId="621239E8" w14:textId="77777777" w:rsidTr="00A87E1D">
        <w:trPr>
          <w:ins w:id="1332"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2ED89F6" w14:textId="77777777" w:rsidR="0004058D" w:rsidRPr="00774B3D" w:rsidRDefault="0004058D" w:rsidP="00A87E1D">
            <w:pPr>
              <w:pStyle w:val="TAH"/>
              <w:rPr>
                <w:ins w:id="1333" w:author="Runsen, Samsung" w:date="2023-11-16T08:43:00Z"/>
              </w:rPr>
            </w:pPr>
            <w:ins w:id="1334" w:author="Runsen, Samsung" w:date="2023-11-16T08:43: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DD26DE5" w14:textId="77777777" w:rsidR="0004058D" w:rsidRPr="00774B3D" w:rsidRDefault="0004058D" w:rsidP="00A87E1D">
            <w:pPr>
              <w:pStyle w:val="TAH"/>
              <w:rPr>
                <w:ins w:id="1335" w:author="Runsen, Samsung" w:date="2023-11-16T08:43:00Z"/>
              </w:rPr>
            </w:pPr>
            <w:ins w:id="1336" w:author="Runsen, Samsung" w:date="2023-11-16T08:43:00Z">
              <w:r w:rsidRPr="00774B3D">
                <w:t>Value/remark</w:t>
              </w:r>
            </w:ins>
          </w:p>
        </w:tc>
        <w:tc>
          <w:tcPr>
            <w:tcW w:w="1129" w:type="dxa"/>
            <w:tcBorders>
              <w:top w:val="single" w:sz="4" w:space="0" w:color="auto"/>
              <w:left w:val="single" w:sz="4" w:space="0" w:color="auto"/>
              <w:bottom w:val="single" w:sz="4" w:space="0" w:color="auto"/>
              <w:right w:val="single" w:sz="4" w:space="0" w:color="auto"/>
            </w:tcBorders>
            <w:hideMark/>
          </w:tcPr>
          <w:p w14:paraId="4CCEC7A0" w14:textId="77777777" w:rsidR="0004058D" w:rsidRPr="00774B3D" w:rsidRDefault="0004058D" w:rsidP="00A87E1D">
            <w:pPr>
              <w:pStyle w:val="TAH"/>
              <w:rPr>
                <w:ins w:id="1337" w:author="Runsen, Samsung" w:date="2023-11-16T08:43:00Z"/>
              </w:rPr>
            </w:pPr>
            <w:ins w:id="1338" w:author="Runsen, Samsung" w:date="2023-11-16T08:43:00Z">
              <w:r w:rsidRPr="00774B3D">
                <w:t>Comment</w:t>
              </w:r>
            </w:ins>
          </w:p>
        </w:tc>
        <w:tc>
          <w:tcPr>
            <w:tcW w:w="1817" w:type="dxa"/>
            <w:tcBorders>
              <w:top w:val="single" w:sz="4" w:space="0" w:color="auto"/>
              <w:left w:val="single" w:sz="4" w:space="0" w:color="auto"/>
              <w:bottom w:val="single" w:sz="4" w:space="0" w:color="auto"/>
              <w:right w:val="single" w:sz="4" w:space="0" w:color="auto"/>
            </w:tcBorders>
            <w:hideMark/>
          </w:tcPr>
          <w:p w14:paraId="33CD325F" w14:textId="77777777" w:rsidR="0004058D" w:rsidRPr="00774B3D" w:rsidRDefault="0004058D" w:rsidP="00A87E1D">
            <w:pPr>
              <w:pStyle w:val="TAH"/>
              <w:rPr>
                <w:ins w:id="1339" w:author="Runsen, Samsung" w:date="2023-11-16T08:43:00Z"/>
              </w:rPr>
            </w:pPr>
            <w:ins w:id="1340" w:author="Runsen, Samsung" w:date="2023-11-16T08:43:00Z">
              <w:r w:rsidRPr="00774B3D">
                <w:t>Condition</w:t>
              </w:r>
            </w:ins>
          </w:p>
        </w:tc>
      </w:tr>
      <w:tr w:rsidR="0004058D" w:rsidRPr="00774B3D" w14:paraId="429B9043" w14:textId="77777777" w:rsidTr="00A87E1D">
        <w:trPr>
          <w:ins w:id="1341"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7044597D" w14:textId="77777777" w:rsidR="0004058D" w:rsidRPr="00774B3D" w:rsidRDefault="0004058D" w:rsidP="00A87E1D">
            <w:pPr>
              <w:pStyle w:val="TAL"/>
              <w:rPr>
                <w:ins w:id="1342" w:author="Runsen, Samsung" w:date="2023-11-16T08:43:00Z"/>
              </w:rPr>
            </w:pPr>
            <w:ins w:id="1343" w:author="Runsen, Samsung" w:date="2023-11-16T08:43:00Z">
              <w:r w:rsidRPr="00774B3D">
                <w:t>PDSCH-</w:t>
              </w:r>
              <w:proofErr w:type="spellStart"/>
              <w:r w:rsidRPr="00774B3D">
                <w:t>Config</w:t>
              </w:r>
              <w:proofErr w:type="spellEnd"/>
              <w:r w:rsidRPr="00774B3D">
                <w:t xml:space="preserve"> ::= SEQUENCE {</w:t>
              </w:r>
            </w:ins>
          </w:p>
        </w:tc>
        <w:tc>
          <w:tcPr>
            <w:tcW w:w="2268" w:type="dxa"/>
            <w:tcBorders>
              <w:top w:val="single" w:sz="4" w:space="0" w:color="auto"/>
              <w:left w:val="single" w:sz="4" w:space="0" w:color="auto"/>
              <w:bottom w:val="single" w:sz="4" w:space="0" w:color="auto"/>
              <w:right w:val="single" w:sz="4" w:space="0" w:color="auto"/>
            </w:tcBorders>
            <w:hideMark/>
          </w:tcPr>
          <w:p w14:paraId="0929F2F2" w14:textId="77777777" w:rsidR="0004058D" w:rsidRPr="00774B3D" w:rsidRDefault="0004058D" w:rsidP="00A87E1D">
            <w:pPr>
              <w:rPr>
                <w:ins w:id="1344"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2959DBFF" w14:textId="77777777" w:rsidR="0004058D" w:rsidRPr="00774B3D" w:rsidRDefault="0004058D" w:rsidP="00A87E1D">
            <w:pPr>
              <w:pStyle w:val="TAL"/>
              <w:rPr>
                <w:ins w:id="1345"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hideMark/>
          </w:tcPr>
          <w:p w14:paraId="7759944F" w14:textId="77777777" w:rsidR="0004058D" w:rsidRPr="00774B3D" w:rsidRDefault="0004058D" w:rsidP="00A87E1D">
            <w:pPr>
              <w:rPr>
                <w:ins w:id="1346" w:author="Runsen, Samsung" w:date="2023-11-16T08:43:00Z"/>
              </w:rPr>
            </w:pPr>
          </w:p>
        </w:tc>
      </w:tr>
      <w:tr w:rsidR="0004058D" w:rsidRPr="00774B3D" w14:paraId="1B189B63" w14:textId="77777777" w:rsidTr="00A87E1D">
        <w:trPr>
          <w:ins w:id="1347"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64FA3407" w14:textId="77777777" w:rsidR="0004058D" w:rsidRPr="00774B3D" w:rsidRDefault="0004058D" w:rsidP="00A87E1D">
            <w:pPr>
              <w:pStyle w:val="TAL"/>
              <w:rPr>
                <w:ins w:id="1348" w:author="Runsen, Samsung" w:date="2023-11-16T08:43:00Z"/>
              </w:rPr>
            </w:pPr>
            <w:ins w:id="1349" w:author="Runsen, Samsung" w:date="2023-11-16T08:43:00Z">
              <w:r w:rsidRPr="00774B3D">
                <w:t xml:space="preserve">  </w:t>
              </w:r>
              <w:proofErr w:type="spellStart"/>
              <w:r w:rsidRPr="00774B3D">
                <w:t>tci-StatesToAddModList</w:t>
              </w:r>
              <w:proofErr w:type="spellEnd"/>
              <w:r w:rsidRPr="00774B3D">
                <w:t xml:space="preserve"> SEQUENCE(SIZE (1.. </w:t>
              </w:r>
              <w:proofErr w:type="spellStart"/>
              <w:r w:rsidRPr="00774B3D">
                <w:t>maxNrofTCI</w:t>
              </w:r>
              <w:proofErr w:type="spellEnd"/>
              <w:r w:rsidRPr="00774B3D">
                <w:t>-States)) OF TCI-State {</w:t>
              </w:r>
            </w:ins>
          </w:p>
        </w:tc>
        <w:tc>
          <w:tcPr>
            <w:tcW w:w="2268" w:type="dxa"/>
            <w:tcBorders>
              <w:top w:val="single" w:sz="4" w:space="0" w:color="auto"/>
              <w:left w:val="single" w:sz="4" w:space="0" w:color="auto"/>
              <w:bottom w:val="single" w:sz="4" w:space="0" w:color="auto"/>
              <w:right w:val="single" w:sz="4" w:space="0" w:color="auto"/>
            </w:tcBorders>
            <w:hideMark/>
          </w:tcPr>
          <w:p w14:paraId="6DAADAA4" w14:textId="77777777" w:rsidR="0004058D" w:rsidRPr="00774B3D" w:rsidRDefault="0004058D" w:rsidP="00A87E1D">
            <w:pPr>
              <w:pStyle w:val="TAL"/>
              <w:rPr>
                <w:ins w:id="1350" w:author="Runsen, Samsung" w:date="2023-11-16T08:43:00Z"/>
                <w:rFonts w:cs="Arial"/>
                <w:kern w:val="2"/>
                <w:szCs w:val="18"/>
              </w:rPr>
            </w:pPr>
            <w:ins w:id="1351" w:author="Runsen, Samsung" w:date="2023-11-16T08:43:00Z">
              <w:r w:rsidRPr="00774B3D">
                <w:t>2 entries</w:t>
              </w:r>
            </w:ins>
          </w:p>
        </w:tc>
        <w:tc>
          <w:tcPr>
            <w:tcW w:w="1129" w:type="dxa"/>
            <w:tcBorders>
              <w:top w:val="single" w:sz="4" w:space="0" w:color="auto"/>
              <w:left w:val="single" w:sz="4" w:space="0" w:color="auto"/>
              <w:bottom w:val="single" w:sz="4" w:space="0" w:color="auto"/>
              <w:right w:val="single" w:sz="4" w:space="0" w:color="auto"/>
            </w:tcBorders>
          </w:tcPr>
          <w:p w14:paraId="4E92A736" w14:textId="77777777" w:rsidR="0004058D" w:rsidRPr="00774B3D" w:rsidRDefault="0004058D" w:rsidP="00A87E1D">
            <w:pPr>
              <w:pStyle w:val="TAL"/>
              <w:rPr>
                <w:ins w:id="1352"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6B25902A" w14:textId="77777777" w:rsidR="0004058D" w:rsidRPr="00774B3D" w:rsidRDefault="0004058D" w:rsidP="00A87E1D">
            <w:pPr>
              <w:pStyle w:val="TAL"/>
              <w:rPr>
                <w:ins w:id="1353" w:author="Runsen, Samsung" w:date="2023-11-16T08:43:00Z"/>
                <w:rFonts w:eastAsia="MS Gothic"/>
              </w:rPr>
            </w:pPr>
          </w:p>
        </w:tc>
      </w:tr>
      <w:tr w:rsidR="0004058D" w:rsidRPr="00774B3D" w14:paraId="6A5DF513" w14:textId="77777777" w:rsidTr="00A87E1D">
        <w:trPr>
          <w:ins w:id="1354"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A0DEFD2" w14:textId="77777777" w:rsidR="0004058D" w:rsidRPr="00774B3D" w:rsidRDefault="0004058D" w:rsidP="00A87E1D">
            <w:pPr>
              <w:pStyle w:val="TAL"/>
              <w:rPr>
                <w:ins w:id="1355" w:author="Runsen, Samsung" w:date="2023-11-16T08:43:00Z"/>
              </w:rPr>
            </w:pPr>
            <w:ins w:id="1356" w:author="Runsen, Samsung" w:date="2023-11-16T08:43:00Z">
              <w:r w:rsidRPr="00774B3D">
                <w:t xml:space="preserve">    TCI-State[1]</w:t>
              </w:r>
            </w:ins>
          </w:p>
        </w:tc>
        <w:tc>
          <w:tcPr>
            <w:tcW w:w="2268" w:type="dxa"/>
            <w:tcBorders>
              <w:top w:val="single" w:sz="4" w:space="0" w:color="auto"/>
              <w:left w:val="single" w:sz="4" w:space="0" w:color="auto"/>
              <w:bottom w:val="single" w:sz="4" w:space="0" w:color="auto"/>
              <w:right w:val="single" w:sz="4" w:space="0" w:color="auto"/>
            </w:tcBorders>
            <w:hideMark/>
          </w:tcPr>
          <w:p w14:paraId="23B61060" w14:textId="77777777" w:rsidR="0004058D" w:rsidRPr="00774B3D" w:rsidRDefault="0004058D" w:rsidP="00A87E1D">
            <w:pPr>
              <w:pStyle w:val="TAL"/>
              <w:rPr>
                <w:ins w:id="1357" w:author="Runsen, Samsung" w:date="2023-11-16T08:43:00Z"/>
                <w:rFonts w:cs="Arial"/>
                <w:kern w:val="2"/>
                <w:szCs w:val="18"/>
              </w:rPr>
            </w:pPr>
            <w:ins w:id="1358" w:author="Runsen, Samsung" w:date="2023-11-16T08:43:00Z">
              <w:r w:rsidRPr="00774B3D">
                <w:rPr>
                  <w:i/>
                </w:rPr>
                <w:t>TCI-State</w:t>
              </w:r>
              <w:r w:rsidRPr="00774B3D">
                <w:t xml:space="preserve"> with condition TCI-state-0</w:t>
              </w:r>
            </w:ins>
          </w:p>
        </w:tc>
        <w:tc>
          <w:tcPr>
            <w:tcW w:w="1129" w:type="dxa"/>
            <w:tcBorders>
              <w:top w:val="single" w:sz="4" w:space="0" w:color="auto"/>
              <w:left w:val="single" w:sz="4" w:space="0" w:color="auto"/>
              <w:bottom w:val="single" w:sz="4" w:space="0" w:color="auto"/>
              <w:right w:val="single" w:sz="4" w:space="0" w:color="auto"/>
            </w:tcBorders>
          </w:tcPr>
          <w:p w14:paraId="1A9EF87C" w14:textId="77777777" w:rsidR="0004058D" w:rsidRPr="00774B3D" w:rsidRDefault="0004058D" w:rsidP="00A87E1D">
            <w:pPr>
              <w:pStyle w:val="TAL"/>
              <w:rPr>
                <w:ins w:id="1359"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5FAF7D12" w14:textId="77777777" w:rsidR="0004058D" w:rsidRPr="00774B3D" w:rsidRDefault="0004058D" w:rsidP="00A87E1D">
            <w:pPr>
              <w:pStyle w:val="TAL"/>
              <w:rPr>
                <w:ins w:id="1360" w:author="Runsen, Samsung" w:date="2023-11-16T08:43:00Z"/>
                <w:rFonts w:eastAsia="MS Gothic"/>
              </w:rPr>
            </w:pPr>
          </w:p>
        </w:tc>
      </w:tr>
      <w:tr w:rsidR="0004058D" w:rsidRPr="00774B3D" w14:paraId="1DE0502F" w14:textId="77777777" w:rsidTr="00A87E1D">
        <w:trPr>
          <w:ins w:id="1361"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318FDC6E" w14:textId="77777777" w:rsidR="0004058D" w:rsidRPr="00774B3D" w:rsidRDefault="0004058D" w:rsidP="00A87E1D">
            <w:pPr>
              <w:pStyle w:val="TAL"/>
              <w:rPr>
                <w:ins w:id="1362" w:author="Runsen, Samsung" w:date="2023-11-16T08:43:00Z"/>
              </w:rPr>
            </w:pPr>
            <w:ins w:id="1363" w:author="Runsen, Samsung" w:date="2023-11-16T08:43:00Z">
              <w:r w:rsidRPr="00774B3D">
                <w:t xml:space="preserve">    TCI-State[2]</w:t>
              </w:r>
            </w:ins>
          </w:p>
        </w:tc>
        <w:tc>
          <w:tcPr>
            <w:tcW w:w="2268" w:type="dxa"/>
            <w:tcBorders>
              <w:top w:val="single" w:sz="4" w:space="0" w:color="auto"/>
              <w:left w:val="single" w:sz="4" w:space="0" w:color="auto"/>
              <w:bottom w:val="single" w:sz="4" w:space="0" w:color="auto"/>
              <w:right w:val="single" w:sz="4" w:space="0" w:color="auto"/>
            </w:tcBorders>
            <w:hideMark/>
          </w:tcPr>
          <w:p w14:paraId="77082B78" w14:textId="77777777" w:rsidR="0004058D" w:rsidRPr="00774B3D" w:rsidRDefault="0004058D" w:rsidP="00A87E1D">
            <w:pPr>
              <w:pStyle w:val="TAL"/>
              <w:rPr>
                <w:ins w:id="1364" w:author="Runsen, Samsung" w:date="2023-11-16T08:43:00Z"/>
                <w:rFonts w:cs="Arial"/>
                <w:kern w:val="2"/>
                <w:szCs w:val="18"/>
              </w:rPr>
            </w:pPr>
            <w:ins w:id="1365" w:author="Runsen, Samsung" w:date="2023-11-16T08:43:00Z">
              <w:r w:rsidRPr="00774B3D">
                <w:rPr>
                  <w:i/>
                </w:rPr>
                <w:t>TCI-State</w:t>
              </w:r>
              <w:r w:rsidRPr="00774B3D">
                <w:t xml:space="preserve"> with condition TCI-state-1</w:t>
              </w:r>
            </w:ins>
          </w:p>
        </w:tc>
        <w:tc>
          <w:tcPr>
            <w:tcW w:w="1129" w:type="dxa"/>
            <w:tcBorders>
              <w:top w:val="single" w:sz="4" w:space="0" w:color="auto"/>
              <w:left w:val="single" w:sz="4" w:space="0" w:color="auto"/>
              <w:bottom w:val="single" w:sz="4" w:space="0" w:color="auto"/>
              <w:right w:val="single" w:sz="4" w:space="0" w:color="auto"/>
            </w:tcBorders>
          </w:tcPr>
          <w:p w14:paraId="0F788DB0" w14:textId="77777777" w:rsidR="0004058D" w:rsidRPr="00774B3D" w:rsidRDefault="0004058D" w:rsidP="00A87E1D">
            <w:pPr>
              <w:pStyle w:val="TAL"/>
              <w:rPr>
                <w:ins w:id="1366"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1EE04C6A" w14:textId="77777777" w:rsidR="0004058D" w:rsidRPr="00774B3D" w:rsidRDefault="0004058D" w:rsidP="00A87E1D">
            <w:pPr>
              <w:pStyle w:val="TAL"/>
              <w:rPr>
                <w:ins w:id="1367" w:author="Runsen, Samsung" w:date="2023-11-16T08:43:00Z"/>
                <w:rFonts w:eastAsia="MS Gothic"/>
              </w:rPr>
            </w:pPr>
          </w:p>
        </w:tc>
      </w:tr>
      <w:tr w:rsidR="0004058D" w:rsidRPr="00774B3D" w14:paraId="18E29E9A" w14:textId="77777777" w:rsidTr="00A87E1D">
        <w:trPr>
          <w:ins w:id="1368"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4170CE1A" w14:textId="77777777" w:rsidR="0004058D" w:rsidRPr="00774B3D" w:rsidRDefault="0004058D" w:rsidP="00A87E1D">
            <w:pPr>
              <w:pStyle w:val="TAL"/>
              <w:rPr>
                <w:ins w:id="1369" w:author="Runsen, Samsung" w:date="2023-11-16T08:43:00Z"/>
              </w:rPr>
            </w:pPr>
            <w:ins w:id="1370" w:author="Runsen, Samsung" w:date="2023-11-16T08:43:00Z">
              <w:r w:rsidRPr="00774B3D">
                <w:t xml:space="preserve">    TCI-State[3]</w:t>
              </w:r>
            </w:ins>
          </w:p>
        </w:tc>
        <w:tc>
          <w:tcPr>
            <w:tcW w:w="2268" w:type="dxa"/>
            <w:tcBorders>
              <w:top w:val="single" w:sz="4" w:space="0" w:color="auto"/>
              <w:left w:val="single" w:sz="4" w:space="0" w:color="auto"/>
              <w:bottom w:val="single" w:sz="4" w:space="0" w:color="auto"/>
              <w:right w:val="single" w:sz="4" w:space="0" w:color="auto"/>
            </w:tcBorders>
            <w:hideMark/>
          </w:tcPr>
          <w:p w14:paraId="1F9F89AC" w14:textId="77777777" w:rsidR="0004058D" w:rsidRPr="00774B3D" w:rsidRDefault="0004058D" w:rsidP="00A87E1D">
            <w:pPr>
              <w:pStyle w:val="TAL"/>
              <w:rPr>
                <w:ins w:id="1371" w:author="Runsen, Samsung" w:date="2023-11-16T08:43:00Z"/>
              </w:rPr>
            </w:pPr>
            <w:ins w:id="1372" w:author="Runsen, Samsung" w:date="2023-11-16T08:43:00Z">
              <w:r w:rsidRPr="00774B3D">
                <w:rPr>
                  <w:i/>
                </w:rPr>
                <w:t>TCI-State</w:t>
              </w:r>
              <w:r w:rsidRPr="00774B3D">
                <w:t xml:space="preserve"> with condition TCI-state-2</w:t>
              </w:r>
            </w:ins>
          </w:p>
        </w:tc>
        <w:tc>
          <w:tcPr>
            <w:tcW w:w="1129" w:type="dxa"/>
            <w:tcBorders>
              <w:top w:val="single" w:sz="4" w:space="0" w:color="auto"/>
              <w:left w:val="single" w:sz="4" w:space="0" w:color="auto"/>
              <w:bottom w:val="single" w:sz="4" w:space="0" w:color="auto"/>
              <w:right w:val="single" w:sz="4" w:space="0" w:color="auto"/>
            </w:tcBorders>
          </w:tcPr>
          <w:p w14:paraId="4671573D" w14:textId="77777777" w:rsidR="0004058D" w:rsidRPr="00774B3D" w:rsidRDefault="0004058D" w:rsidP="00A87E1D">
            <w:pPr>
              <w:pStyle w:val="TAL"/>
              <w:rPr>
                <w:ins w:id="1373"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052C8B24" w14:textId="77777777" w:rsidR="0004058D" w:rsidRPr="00774B3D" w:rsidRDefault="0004058D" w:rsidP="00A87E1D">
            <w:pPr>
              <w:pStyle w:val="TAL"/>
              <w:rPr>
                <w:ins w:id="1374" w:author="Runsen, Samsung" w:date="2023-11-16T08:43:00Z"/>
                <w:rFonts w:eastAsia="MS Gothic"/>
              </w:rPr>
            </w:pPr>
          </w:p>
        </w:tc>
      </w:tr>
      <w:tr w:rsidR="0004058D" w:rsidRPr="00774B3D" w14:paraId="747F282B" w14:textId="77777777" w:rsidTr="00A87E1D">
        <w:trPr>
          <w:ins w:id="1375"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48EB281A" w14:textId="77777777" w:rsidR="0004058D" w:rsidRPr="00774B3D" w:rsidRDefault="0004058D" w:rsidP="00A87E1D">
            <w:pPr>
              <w:pStyle w:val="TAL"/>
              <w:rPr>
                <w:ins w:id="1376" w:author="Runsen, Samsung" w:date="2023-11-16T08:43:00Z"/>
              </w:rPr>
            </w:pPr>
            <w:ins w:id="1377" w:author="Runsen, Samsung" w:date="2023-11-16T08:43: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006E4318" w14:textId="77777777" w:rsidR="0004058D" w:rsidRPr="00774B3D" w:rsidRDefault="0004058D" w:rsidP="00A87E1D">
            <w:pPr>
              <w:pStyle w:val="TAL"/>
              <w:rPr>
                <w:ins w:id="1378"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21109470" w14:textId="77777777" w:rsidR="0004058D" w:rsidRPr="00774B3D" w:rsidRDefault="0004058D" w:rsidP="00A87E1D">
            <w:pPr>
              <w:pStyle w:val="TAL"/>
              <w:rPr>
                <w:ins w:id="1379"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141B4051" w14:textId="77777777" w:rsidR="0004058D" w:rsidRPr="00774B3D" w:rsidRDefault="0004058D" w:rsidP="00A87E1D">
            <w:pPr>
              <w:pStyle w:val="TAL"/>
              <w:rPr>
                <w:ins w:id="1380" w:author="Runsen, Samsung" w:date="2023-11-16T08:43:00Z"/>
                <w:rFonts w:eastAsia="MS Gothic"/>
              </w:rPr>
            </w:pPr>
          </w:p>
        </w:tc>
      </w:tr>
      <w:tr w:rsidR="0004058D" w:rsidRPr="00774B3D" w14:paraId="38DD831A" w14:textId="77777777" w:rsidTr="00A87E1D">
        <w:trPr>
          <w:ins w:id="1381"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4D34FFC8" w14:textId="77777777" w:rsidR="0004058D" w:rsidRPr="00774B3D" w:rsidRDefault="0004058D" w:rsidP="00A87E1D">
            <w:pPr>
              <w:pStyle w:val="TAL"/>
              <w:rPr>
                <w:ins w:id="1382" w:author="Runsen, Samsung" w:date="2023-11-16T08:43:00Z"/>
              </w:rPr>
            </w:pPr>
            <w:ins w:id="1383" w:author="Runsen, Samsung" w:date="2023-11-16T08:43:00Z">
              <w:r w:rsidRPr="00774B3D">
                <w:t xml:space="preserve">  </w:t>
              </w:r>
              <w:proofErr w:type="spellStart"/>
              <w:r w:rsidRPr="00774B3D">
                <w:t>rbg</w:t>
              </w:r>
              <w:proofErr w:type="spellEnd"/>
              <w:r w:rsidRPr="00774B3D">
                <w:t>-Size</w:t>
              </w:r>
            </w:ins>
          </w:p>
        </w:tc>
        <w:tc>
          <w:tcPr>
            <w:tcW w:w="2268" w:type="dxa"/>
            <w:tcBorders>
              <w:top w:val="single" w:sz="4" w:space="0" w:color="auto"/>
              <w:left w:val="single" w:sz="4" w:space="0" w:color="auto"/>
              <w:bottom w:val="single" w:sz="4" w:space="0" w:color="auto"/>
              <w:right w:val="single" w:sz="4" w:space="0" w:color="auto"/>
            </w:tcBorders>
            <w:hideMark/>
          </w:tcPr>
          <w:p w14:paraId="05456B29" w14:textId="77777777" w:rsidR="0004058D" w:rsidRPr="00774B3D" w:rsidRDefault="0004058D" w:rsidP="00A87E1D">
            <w:pPr>
              <w:pStyle w:val="TAL"/>
              <w:rPr>
                <w:ins w:id="1384" w:author="Runsen, Samsung" w:date="2023-11-16T08:43:00Z"/>
                <w:rFonts w:cs="Arial"/>
                <w:kern w:val="2"/>
                <w:szCs w:val="18"/>
              </w:rPr>
            </w:pPr>
            <w:ins w:id="1385" w:author="Runsen, Samsung" w:date="2023-11-16T08:43:00Z">
              <w:r w:rsidRPr="00774B3D">
                <w:t>config2</w:t>
              </w:r>
            </w:ins>
          </w:p>
        </w:tc>
        <w:tc>
          <w:tcPr>
            <w:tcW w:w="1129" w:type="dxa"/>
            <w:tcBorders>
              <w:top w:val="single" w:sz="4" w:space="0" w:color="auto"/>
              <w:left w:val="single" w:sz="4" w:space="0" w:color="auto"/>
              <w:bottom w:val="single" w:sz="4" w:space="0" w:color="auto"/>
              <w:right w:val="single" w:sz="4" w:space="0" w:color="auto"/>
            </w:tcBorders>
          </w:tcPr>
          <w:p w14:paraId="532CACA8" w14:textId="77777777" w:rsidR="0004058D" w:rsidRPr="00774B3D" w:rsidRDefault="0004058D" w:rsidP="00A87E1D">
            <w:pPr>
              <w:pStyle w:val="TAL"/>
              <w:rPr>
                <w:ins w:id="1386"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73E87BAD" w14:textId="77777777" w:rsidR="0004058D" w:rsidRPr="00774B3D" w:rsidRDefault="0004058D" w:rsidP="00A87E1D">
            <w:pPr>
              <w:pStyle w:val="TAL"/>
              <w:rPr>
                <w:ins w:id="1387" w:author="Runsen, Samsung" w:date="2023-11-16T08:43:00Z"/>
                <w:rFonts w:eastAsia="MS Gothic"/>
              </w:rPr>
            </w:pPr>
          </w:p>
        </w:tc>
      </w:tr>
      <w:tr w:rsidR="0004058D" w:rsidRPr="00774B3D" w14:paraId="7F319FEE" w14:textId="77777777" w:rsidTr="00A87E1D">
        <w:trPr>
          <w:ins w:id="1388"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24FB3B9D" w14:textId="77777777" w:rsidR="0004058D" w:rsidRPr="00774B3D" w:rsidRDefault="0004058D" w:rsidP="00A87E1D">
            <w:pPr>
              <w:pStyle w:val="TAL"/>
              <w:rPr>
                <w:ins w:id="1389" w:author="Runsen, Samsung" w:date="2023-11-16T08:43:00Z"/>
              </w:rPr>
            </w:pPr>
            <w:ins w:id="1390" w:author="Runsen, Samsung" w:date="2023-11-16T08:43:00Z">
              <w:r w:rsidRPr="00774B3D">
                <w:t xml:space="preserve">  </w:t>
              </w:r>
              <w:proofErr w:type="spellStart"/>
              <w:r w:rsidRPr="00774B3D">
                <w:t>prb-BundlingType</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52AAE3B" w14:textId="77777777" w:rsidR="0004058D" w:rsidRPr="00774B3D" w:rsidRDefault="0004058D" w:rsidP="00A87E1D">
            <w:pPr>
              <w:pStyle w:val="TAL"/>
              <w:rPr>
                <w:ins w:id="1391"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616AF01D" w14:textId="77777777" w:rsidR="0004058D" w:rsidRPr="00774B3D" w:rsidRDefault="0004058D" w:rsidP="00A87E1D">
            <w:pPr>
              <w:pStyle w:val="TAL"/>
              <w:rPr>
                <w:ins w:id="1392"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5E8A6AD7" w14:textId="77777777" w:rsidR="0004058D" w:rsidRPr="00774B3D" w:rsidRDefault="0004058D" w:rsidP="00A87E1D">
            <w:pPr>
              <w:pStyle w:val="TAL"/>
              <w:rPr>
                <w:ins w:id="1393" w:author="Runsen, Samsung" w:date="2023-11-16T08:43:00Z"/>
                <w:rFonts w:eastAsia="MS Gothic"/>
              </w:rPr>
            </w:pPr>
          </w:p>
        </w:tc>
      </w:tr>
      <w:tr w:rsidR="0004058D" w:rsidRPr="00774B3D" w14:paraId="4DE6157B" w14:textId="77777777" w:rsidTr="00A87E1D">
        <w:trPr>
          <w:ins w:id="1394"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2DD167E5" w14:textId="77777777" w:rsidR="0004058D" w:rsidRPr="00774B3D" w:rsidRDefault="0004058D" w:rsidP="00A87E1D">
            <w:pPr>
              <w:pStyle w:val="TAL"/>
              <w:rPr>
                <w:ins w:id="1395" w:author="Runsen, Samsung" w:date="2023-11-16T08:43:00Z"/>
              </w:rPr>
            </w:pPr>
            <w:ins w:id="1396" w:author="Runsen, Samsung" w:date="2023-11-16T08:43:00Z">
              <w:r w:rsidRPr="00774B3D">
                <w:t xml:space="preserve">    </w:t>
              </w:r>
              <w:proofErr w:type="spellStart"/>
              <w:r w:rsidRPr="00774B3D">
                <w:t>staticBundling</w:t>
              </w:r>
              <w:proofErr w:type="spellEnd"/>
              <w:r w:rsidRPr="00774B3D">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58B8E89" w14:textId="77777777" w:rsidR="0004058D" w:rsidRPr="00774B3D" w:rsidRDefault="0004058D" w:rsidP="00A87E1D">
            <w:pPr>
              <w:pStyle w:val="TAL"/>
              <w:rPr>
                <w:ins w:id="1397"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65E80F82" w14:textId="77777777" w:rsidR="0004058D" w:rsidRPr="00774B3D" w:rsidRDefault="0004058D" w:rsidP="00A87E1D">
            <w:pPr>
              <w:pStyle w:val="TAL"/>
              <w:rPr>
                <w:ins w:id="1398"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12A7E418" w14:textId="77777777" w:rsidR="0004058D" w:rsidRPr="00774B3D" w:rsidRDefault="0004058D" w:rsidP="00A87E1D">
            <w:pPr>
              <w:pStyle w:val="TAL"/>
              <w:rPr>
                <w:ins w:id="1399" w:author="Runsen, Samsung" w:date="2023-11-16T08:43:00Z"/>
                <w:rFonts w:eastAsia="MS Gothic"/>
              </w:rPr>
            </w:pPr>
          </w:p>
        </w:tc>
      </w:tr>
      <w:tr w:rsidR="0004058D" w:rsidRPr="00774B3D" w14:paraId="1DE91BAD" w14:textId="77777777" w:rsidTr="00A87E1D">
        <w:trPr>
          <w:ins w:id="1400"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0ED2E255" w14:textId="77777777" w:rsidR="0004058D" w:rsidRPr="00774B3D" w:rsidRDefault="0004058D" w:rsidP="00A87E1D">
            <w:pPr>
              <w:pStyle w:val="TAL"/>
              <w:rPr>
                <w:ins w:id="1401" w:author="Runsen, Samsung" w:date="2023-11-16T08:43:00Z"/>
              </w:rPr>
            </w:pPr>
            <w:ins w:id="1402" w:author="Runsen, Samsung" w:date="2023-11-16T08:43:00Z">
              <w:r w:rsidRPr="00774B3D">
                <w:t xml:space="preserve">      </w:t>
              </w:r>
              <w:proofErr w:type="spellStart"/>
              <w:r w:rsidRPr="00774B3D">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B4197C4" w14:textId="77777777" w:rsidR="0004058D" w:rsidRPr="00774B3D" w:rsidRDefault="0004058D" w:rsidP="00A87E1D">
            <w:pPr>
              <w:pStyle w:val="TAL"/>
              <w:rPr>
                <w:ins w:id="1403" w:author="Runsen, Samsung" w:date="2023-11-16T08:43:00Z"/>
                <w:rFonts w:cs="Arial"/>
                <w:kern w:val="2"/>
                <w:szCs w:val="18"/>
              </w:rPr>
            </w:pPr>
            <w:ins w:id="1404" w:author="Runsen, Samsung" w:date="2023-11-16T08:43:00Z">
              <w:r w:rsidRPr="00774B3D">
                <w:t>Not present</w:t>
              </w:r>
            </w:ins>
          </w:p>
        </w:tc>
        <w:tc>
          <w:tcPr>
            <w:tcW w:w="1129" w:type="dxa"/>
            <w:tcBorders>
              <w:top w:val="single" w:sz="4" w:space="0" w:color="auto"/>
              <w:left w:val="single" w:sz="4" w:space="0" w:color="auto"/>
              <w:bottom w:val="single" w:sz="4" w:space="0" w:color="auto"/>
              <w:right w:val="single" w:sz="4" w:space="0" w:color="auto"/>
            </w:tcBorders>
          </w:tcPr>
          <w:p w14:paraId="2E681F95" w14:textId="77777777" w:rsidR="0004058D" w:rsidRPr="00774B3D" w:rsidRDefault="0004058D" w:rsidP="00A87E1D">
            <w:pPr>
              <w:pStyle w:val="TAL"/>
              <w:rPr>
                <w:ins w:id="1405"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6B9067C0" w14:textId="77777777" w:rsidR="0004058D" w:rsidRPr="00774B3D" w:rsidRDefault="0004058D" w:rsidP="00A87E1D">
            <w:pPr>
              <w:pStyle w:val="TAL"/>
              <w:rPr>
                <w:ins w:id="1406" w:author="Runsen, Samsung" w:date="2023-11-16T08:43:00Z"/>
                <w:rFonts w:eastAsia="MS Gothic"/>
              </w:rPr>
            </w:pPr>
          </w:p>
        </w:tc>
      </w:tr>
      <w:tr w:rsidR="0004058D" w:rsidRPr="00774B3D" w14:paraId="3D3AF4B5" w14:textId="77777777" w:rsidTr="00A87E1D">
        <w:trPr>
          <w:ins w:id="1407"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2D7771E" w14:textId="77777777" w:rsidR="0004058D" w:rsidRPr="00774B3D" w:rsidRDefault="0004058D" w:rsidP="00A87E1D">
            <w:pPr>
              <w:pStyle w:val="TAL"/>
              <w:rPr>
                <w:ins w:id="1408" w:author="Runsen, Samsung" w:date="2023-11-16T08:43:00Z"/>
              </w:rPr>
            </w:pPr>
            <w:ins w:id="1409" w:author="Runsen, Samsung" w:date="2023-11-16T08:43: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6F01875F" w14:textId="77777777" w:rsidR="0004058D" w:rsidRPr="00774B3D" w:rsidRDefault="0004058D" w:rsidP="00A87E1D">
            <w:pPr>
              <w:pStyle w:val="TAL"/>
              <w:rPr>
                <w:ins w:id="1410"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28B340AC" w14:textId="77777777" w:rsidR="0004058D" w:rsidRPr="00774B3D" w:rsidRDefault="0004058D" w:rsidP="00A87E1D">
            <w:pPr>
              <w:pStyle w:val="TAL"/>
              <w:rPr>
                <w:ins w:id="1411"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7FC4D561" w14:textId="77777777" w:rsidR="0004058D" w:rsidRPr="00774B3D" w:rsidRDefault="0004058D" w:rsidP="00A87E1D">
            <w:pPr>
              <w:pStyle w:val="TAL"/>
              <w:rPr>
                <w:ins w:id="1412" w:author="Runsen, Samsung" w:date="2023-11-16T08:43:00Z"/>
                <w:rFonts w:eastAsia="MS Gothic"/>
              </w:rPr>
            </w:pPr>
          </w:p>
        </w:tc>
      </w:tr>
      <w:tr w:rsidR="0004058D" w:rsidRPr="00774B3D" w14:paraId="1999C9CE" w14:textId="77777777" w:rsidTr="00A87E1D">
        <w:trPr>
          <w:ins w:id="1413"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9CA9102" w14:textId="77777777" w:rsidR="0004058D" w:rsidRPr="00774B3D" w:rsidRDefault="0004058D" w:rsidP="00A87E1D">
            <w:pPr>
              <w:pStyle w:val="TAL"/>
              <w:rPr>
                <w:ins w:id="1414" w:author="Runsen, Samsung" w:date="2023-11-16T08:43:00Z"/>
              </w:rPr>
            </w:pPr>
            <w:ins w:id="1415" w:author="Runsen, Samsung" w:date="2023-11-16T08:43: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0B29B79F" w14:textId="77777777" w:rsidR="0004058D" w:rsidRPr="00774B3D" w:rsidRDefault="0004058D" w:rsidP="00A87E1D">
            <w:pPr>
              <w:pStyle w:val="TAL"/>
              <w:rPr>
                <w:ins w:id="1416"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5A760396" w14:textId="77777777" w:rsidR="0004058D" w:rsidRPr="00774B3D" w:rsidRDefault="0004058D" w:rsidP="00A87E1D">
            <w:pPr>
              <w:pStyle w:val="TAL"/>
              <w:rPr>
                <w:ins w:id="1417"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7C746D80" w14:textId="77777777" w:rsidR="0004058D" w:rsidRPr="00774B3D" w:rsidRDefault="0004058D" w:rsidP="00A87E1D">
            <w:pPr>
              <w:pStyle w:val="TAL"/>
              <w:rPr>
                <w:ins w:id="1418" w:author="Runsen, Samsung" w:date="2023-11-16T08:43:00Z"/>
              </w:rPr>
            </w:pPr>
          </w:p>
        </w:tc>
      </w:tr>
      <w:tr w:rsidR="0004058D" w:rsidRPr="00774B3D" w14:paraId="618A2F65" w14:textId="77777777" w:rsidTr="00A87E1D">
        <w:trPr>
          <w:ins w:id="1419"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3BDF9284" w14:textId="77777777" w:rsidR="0004058D" w:rsidRPr="00774B3D" w:rsidRDefault="0004058D" w:rsidP="00A87E1D">
            <w:pPr>
              <w:pStyle w:val="TAL"/>
              <w:rPr>
                <w:ins w:id="1420" w:author="Runsen, Samsung" w:date="2023-11-16T08:43:00Z"/>
                <w:lang w:eastAsia="zh-CN"/>
              </w:rPr>
            </w:pPr>
            <w:ins w:id="1421" w:author="Runsen, Samsung" w:date="2023-11-16T08:43:00Z">
              <w:r w:rsidRPr="00774B3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0B04B204" w14:textId="77777777" w:rsidR="0004058D" w:rsidRPr="00774B3D" w:rsidRDefault="0004058D" w:rsidP="00A87E1D">
            <w:pPr>
              <w:pStyle w:val="TAL"/>
              <w:rPr>
                <w:ins w:id="1422" w:author="Runsen, Samsung" w:date="2023-11-16T08:43:00Z"/>
              </w:rPr>
            </w:pPr>
          </w:p>
        </w:tc>
        <w:tc>
          <w:tcPr>
            <w:tcW w:w="1129" w:type="dxa"/>
            <w:tcBorders>
              <w:top w:val="single" w:sz="4" w:space="0" w:color="auto"/>
              <w:left w:val="single" w:sz="4" w:space="0" w:color="auto"/>
              <w:bottom w:val="single" w:sz="4" w:space="0" w:color="auto"/>
              <w:right w:val="single" w:sz="4" w:space="0" w:color="auto"/>
            </w:tcBorders>
          </w:tcPr>
          <w:p w14:paraId="4E2DF1AF" w14:textId="77777777" w:rsidR="0004058D" w:rsidRPr="00774B3D" w:rsidRDefault="0004058D" w:rsidP="00A87E1D">
            <w:pPr>
              <w:pStyle w:val="TAL"/>
              <w:rPr>
                <w:ins w:id="1423" w:author="Runsen, Samsung" w:date="2023-11-16T08:43:00Z"/>
              </w:rPr>
            </w:pPr>
          </w:p>
        </w:tc>
        <w:tc>
          <w:tcPr>
            <w:tcW w:w="1817" w:type="dxa"/>
            <w:tcBorders>
              <w:top w:val="single" w:sz="4" w:space="0" w:color="auto"/>
              <w:left w:val="single" w:sz="4" w:space="0" w:color="auto"/>
              <w:bottom w:val="single" w:sz="4" w:space="0" w:color="auto"/>
              <w:right w:val="single" w:sz="4" w:space="0" w:color="auto"/>
            </w:tcBorders>
          </w:tcPr>
          <w:p w14:paraId="539DA32F" w14:textId="77777777" w:rsidR="0004058D" w:rsidRPr="00774B3D" w:rsidRDefault="0004058D" w:rsidP="00A87E1D">
            <w:pPr>
              <w:pStyle w:val="TAL"/>
              <w:rPr>
                <w:ins w:id="1424" w:author="Runsen, Samsung" w:date="2023-11-16T08:43:00Z"/>
              </w:rPr>
            </w:pPr>
          </w:p>
        </w:tc>
      </w:tr>
    </w:tbl>
    <w:p w14:paraId="0D49100F" w14:textId="77777777" w:rsidR="0004058D" w:rsidRPr="00774B3D" w:rsidRDefault="0004058D" w:rsidP="0004058D">
      <w:pPr>
        <w:rPr>
          <w:ins w:id="1425" w:author="Runsen, Samsung" w:date="2023-11-16T08:43:00Z"/>
        </w:rPr>
      </w:pPr>
    </w:p>
    <w:p w14:paraId="46F9C52C" w14:textId="77777777" w:rsidR="0004058D" w:rsidRPr="00774B3D" w:rsidRDefault="0004058D" w:rsidP="0004058D">
      <w:pPr>
        <w:pStyle w:val="TH"/>
        <w:rPr>
          <w:ins w:id="1426" w:author="Runsen, Samsung" w:date="2023-11-16T08:43:00Z"/>
        </w:rPr>
      </w:pPr>
      <w:ins w:id="1427" w:author="Runsen, Samsung" w:date="2023-11-16T08:43:00Z">
        <w:r w:rsidRPr="00774B3D">
          <w:t xml:space="preserve">Table </w:t>
        </w:r>
        <w:r w:rsidRPr="00B72BC0">
          <w:t>6.</w:t>
        </w:r>
        <w:r w:rsidRPr="00B72BC0">
          <w:rPr>
            <w:lang w:eastAsia="zh-CN"/>
          </w:rPr>
          <w:t>3</w:t>
        </w:r>
        <w:r w:rsidRPr="00B72BC0">
          <w:t>.2.1.</w:t>
        </w:r>
        <w:r>
          <w:rPr>
            <w:lang w:eastAsia="zh-CN"/>
          </w:rPr>
          <w:t>7</w:t>
        </w:r>
        <w:r w:rsidRPr="00B72BC0">
          <w:t>.4.3.1-</w:t>
        </w:r>
        <w:r>
          <w:rPr>
            <w:lang w:eastAsia="zh-CN"/>
          </w:rPr>
          <w:t>11</w:t>
        </w:r>
        <w:r w:rsidRPr="00774B3D">
          <w:t xml:space="preserve">: </w:t>
        </w:r>
        <w:r w:rsidRPr="00774B3D">
          <w:rPr>
            <w:i/>
          </w:rPr>
          <w:t>TCI-State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04058D" w:rsidRPr="00774B3D" w14:paraId="70EAFAAC" w14:textId="77777777" w:rsidTr="00A87E1D">
        <w:trPr>
          <w:ins w:id="1428" w:author="Runsen, Samsung" w:date="2023-11-16T08:43:00Z"/>
        </w:trPr>
        <w:tc>
          <w:tcPr>
            <w:tcW w:w="9750" w:type="dxa"/>
            <w:gridSpan w:val="4"/>
            <w:tcBorders>
              <w:top w:val="single" w:sz="4" w:space="0" w:color="auto"/>
              <w:left w:val="single" w:sz="4" w:space="0" w:color="auto"/>
              <w:bottom w:val="single" w:sz="4" w:space="0" w:color="auto"/>
              <w:right w:val="single" w:sz="4" w:space="0" w:color="auto"/>
            </w:tcBorders>
            <w:hideMark/>
          </w:tcPr>
          <w:p w14:paraId="770E0BE3" w14:textId="77777777" w:rsidR="0004058D" w:rsidRPr="00774B3D" w:rsidRDefault="0004058D" w:rsidP="00A87E1D">
            <w:pPr>
              <w:pStyle w:val="TAH"/>
              <w:rPr>
                <w:ins w:id="1429" w:author="Runsen, Samsung" w:date="2023-11-16T08:43:00Z"/>
              </w:rPr>
            </w:pPr>
            <w:ins w:id="1430" w:author="Runsen, Samsung" w:date="2023-11-16T08:43:00Z">
              <w:r w:rsidRPr="00774B3D">
                <w:t>Derivation Path: TS 38.508-1 [6], Table 4.6.3-190</w:t>
              </w:r>
            </w:ins>
          </w:p>
        </w:tc>
      </w:tr>
      <w:tr w:rsidR="0004058D" w:rsidRPr="00774B3D" w14:paraId="028F8554" w14:textId="77777777" w:rsidTr="00A87E1D">
        <w:trPr>
          <w:ins w:id="1431"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019F9864" w14:textId="77777777" w:rsidR="0004058D" w:rsidRPr="00774B3D" w:rsidRDefault="0004058D" w:rsidP="00A87E1D">
            <w:pPr>
              <w:pStyle w:val="TAH"/>
              <w:rPr>
                <w:ins w:id="1432" w:author="Runsen, Samsung" w:date="2023-11-16T08:43:00Z"/>
              </w:rPr>
            </w:pPr>
            <w:ins w:id="1433" w:author="Runsen, Samsung" w:date="2023-11-16T08:43:00Z">
              <w:r w:rsidRPr="00774B3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2A5EA33" w14:textId="77777777" w:rsidR="0004058D" w:rsidRPr="00774B3D" w:rsidRDefault="0004058D" w:rsidP="00A87E1D">
            <w:pPr>
              <w:pStyle w:val="TAH"/>
              <w:rPr>
                <w:ins w:id="1434" w:author="Runsen, Samsung" w:date="2023-11-16T08:43:00Z"/>
              </w:rPr>
            </w:pPr>
            <w:ins w:id="1435" w:author="Runsen, Samsung" w:date="2023-11-16T08:43:00Z">
              <w:r w:rsidRPr="00774B3D">
                <w:t>Value/remark</w:t>
              </w:r>
            </w:ins>
          </w:p>
        </w:tc>
        <w:tc>
          <w:tcPr>
            <w:tcW w:w="1555" w:type="dxa"/>
            <w:tcBorders>
              <w:top w:val="single" w:sz="4" w:space="0" w:color="auto"/>
              <w:left w:val="single" w:sz="4" w:space="0" w:color="auto"/>
              <w:bottom w:val="single" w:sz="4" w:space="0" w:color="auto"/>
              <w:right w:val="single" w:sz="4" w:space="0" w:color="auto"/>
            </w:tcBorders>
            <w:hideMark/>
          </w:tcPr>
          <w:p w14:paraId="12169760" w14:textId="77777777" w:rsidR="0004058D" w:rsidRPr="00774B3D" w:rsidRDefault="0004058D" w:rsidP="00A87E1D">
            <w:pPr>
              <w:pStyle w:val="TAH"/>
              <w:rPr>
                <w:ins w:id="1436" w:author="Runsen, Samsung" w:date="2023-11-16T08:43:00Z"/>
              </w:rPr>
            </w:pPr>
            <w:ins w:id="1437" w:author="Runsen, Samsung" w:date="2023-11-16T08:43:00Z">
              <w:r w:rsidRPr="00774B3D">
                <w:t>Comment</w:t>
              </w:r>
            </w:ins>
          </w:p>
        </w:tc>
        <w:tc>
          <w:tcPr>
            <w:tcW w:w="1391" w:type="dxa"/>
            <w:tcBorders>
              <w:top w:val="single" w:sz="4" w:space="0" w:color="auto"/>
              <w:left w:val="single" w:sz="4" w:space="0" w:color="auto"/>
              <w:bottom w:val="single" w:sz="4" w:space="0" w:color="auto"/>
              <w:right w:val="single" w:sz="4" w:space="0" w:color="auto"/>
            </w:tcBorders>
            <w:hideMark/>
          </w:tcPr>
          <w:p w14:paraId="07B9EB96" w14:textId="77777777" w:rsidR="0004058D" w:rsidRPr="00774B3D" w:rsidRDefault="0004058D" w:rsidP="00A87E1D">
            <w:pPr>
              <w:pStyle w:val="TAH"/>
              <w:rPr>
                <w:ins w:id="1438" w:author="Runsen, Samsung" w:date="2023-11-16T08:43:00Z"/>
              </w:rPr>
            </w:pPr>
            <w:ins w:id="1439" w:author="Runsen, Samsung" w:date="2023-11-16T08:43:00Z">
              <w:r w:rsidRPr="00774B3D">
                <w:t>Condition</w:t>
              </w:r>
            </w:ins>
          </w:p>
        </w:tc>
      </w:tr>
      <w:tr w:rsidR="0004058D" w:rsidRPr="00774B3D" w14:paraId="5609EA93" w14:textId="77777777" w:rsidTr="00A87E1D">
        <w:trPr>
          <w:ins w:id="1440"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56FAA4F5" w14:textId="77777777" w:rsidR="0004058D" w:rsidRPr="00774B3D" w:rsidRDefault="0004058D" w:rsidP="00A87E1D">
            <w:pPr>
              <w:pStyle w:val="TAL"/>
              <w:rPr>
                <w:ins w:id="1441" w:author="Runsen, Samsung" w:date="2023-11-16T08:43:00Z"/>
              </w:rPr>
            </w:pPr>
            <w:ins w:id="1442" w:author="Runsen, Samsung" w:date="2023-11-16T08:43:00Z">
              <w:r w:rsidRPr="00774B3D">
                <w:t>TCI-State ::= SEQUENCE {</w:t>
              </w:r>
            </w:ins>
          </w:p>
        </w:tc>
        <w:tc>
          <w:tcPr>
            <w:tcW w:w="2268" w:type="dxa"/>
            <w:tcBorders>
              <w:top w:val="single" w:sz="4" w:space="0" w:color="auto"/>
              <w:left w:val="single" w:sz="4" w:space="0" w:color="auto"/>
              <w:bottom w:val="single" w:sz="4" w:space="0" w:color="auto"/>
              <w:right w:val="single" w:sz="4" w:space="0" w:color="auto"/>
            </w:tcBorders>
            <w:hideMark/>
          </w:tcPr>
          <w:p w14:paraId="689722BF" w14:textId="77777777" w:rsidR="0004058D" w:rsidRPr="00774B3D" w:rsidRDefault="0004058D" w:rsidP="00A87E1D">
            <w:pPr>
              <w:rPr>
                <w:ins w:id="1443" w:author="Runsen, Samsung" w:date="2023-11-16T08:43:00Z"/>
              </w:rPr>
            </w:pPr>
          </w:p>
        </w:tc>
        <w:tc>
          <w:tcPr>
            <w:tcW w:w="1555" w:type="dxa"/>
            <w:tcBorders>
              <w:top w:val="single" w:sz="4" w:space="0" w:color="auto"/>
              <w:left w:val="single" w:sz="4" w:space="0" w:color="auto"/>
              <w:bottom w:val="single" w:sz="4" w:space="0" w:color="auto"/>
              <w:right w:val="single" w:sz="4" w:space="0" w:color="auto"/>
            </w:tcBorders>
          </w:tcPr>
          <w:p w14:paraId="091CDEC5" w14:textId="77777777" w:rsidR="0004058D" w:rsidRPr="00774B3D" w:rsidRDefault="0004058D" w:rsidP="00A87E1D">
            <w:pPr>
              <w:pStyle w:val="TAL"/>
              <w:rPr>
                <w:ins w:id="1444"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hideMark/>
          </w:tcPr>
          <w:p w14:paraId="339AD5D4" w14:textId="77777777" w:rsidR="0004058D" w:rsidRPr="00774B3D" w:rsidRDefault="0004058D" w:rsidP="00A87E1D">
            <w:pPr>
              <w:rPr>
                <w:ins w:id="1445" w:author="Runsen, Samsung" w:date="2023-11-16T08:43:00Z"/>
              </w:rPr>
            </w:pPr>
          </w:p>
        </w:tc>
      </w:tr>
      <w:tr w:rsidR="0004058D" w:rsidRPr="00774B3D" w14:paraId="0CEA6D53" w14:textId="77777777" w:rsidTr="00A87E1D">
        <w:trPr>
          <w:ins w:id="1446" w:author="Runsen, Samsung" w:date="2023-11-16T08:43:00Z"/>
        </w:trPr>
        <w:tc>
          <w:tcPr>
            <w:tcW w:w="4536" w:type="dxa"/>
            <w:tcBorders>
              <w:top w:val="single" w:sz="4" w:space="0" w:color="auto"/>
              <w:left w:val="single" w:sz="4" w:space="0" w:color="auto"/>
              <w:bottom w:val="nil"/>
              <w:right w:val="single" w:sz="4" w:space="0" w:color="auto"/>
            </w:tcBorders>
            <w:hideMark/>
          </w:tcPr>
          <w:p w14:paraId="5578EAF5" w14:textId="77777777" w:rsidR="0004058D" w:rsidRPr="00774B3D" w:rsidRDefault="0004058D" w:rsidP="00A87E1D">
            <w:pPr>
              <w:pStyle w:val="TAL"/>
              <w:rPr>
                <w:ins w:id="1447" w:author="Runsen, Samsung" w:date="2023-11-16T08:43:00Z"/>
              </w:rPr>
            </w:pPr>
            <w:ins w:id="1448" w:author="Runsen, Samsung" w:date="2023-11-16T08:43:00Z">
              <w:r w:rsidRPr="00774B3D">
                <w:t xml:space="preserve">  </w:t>
              </w:r>
              <w:proofErr w:type="spellStart"/>
              <w:r w:rsidRPr="00774B3D">
                <w:t>tci-StateId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ADAA5E1" w14:textId="77777777" w:rsidR="0004058D" w:rsidRPr="00774B3D" w:rsidRDefault="0004058D" w:rsidP="00A87E1D">
            <w:pPr>
              <w:pStyle w:val="TAL"/>
              <w:rPr>
                <w:ins w:id="1449" w:author="Runsen, Samsung" w:date="2023-11-16T08:43:00Z"/>
              </w:rPr>
            </w:pPr>
            <w:ins w:id="1450" w:author="Runsen, Samsung" w:date="2023-11-16T08:43:00Z">
              <w:r w:rsidRPr="00774B3D">
                <w:t>0</w:t>
              </w:r>
            </w:ins>
          </w:p>
        </w:tc>
        <w:tc>
          <w:tcPr>
            <w:tcW w:w="1555" w:type="dxa"/>
            <w:tcBorders>
              <w:top w:val="single" w:sz="4" w:space="0" w:color="auto"/>
              <w:left w:val="single" w:sz="4" w:space="0" w:color="auto"/>
              <w:bottom w:val="single" w:sz="4" w:space="0" w:color="auto"/>
              <w:right w:val="single" w:sz="4" w:space="0" w:color="auto"/>
            </w:tcBorders>
          </w:tcPr>
          <w:p w14:paraId="511A594B" w14:textId="77777777" w:rsidR="0004058D" w:rsidRPr="00774B3D" w:rsidRDefault="0004058D" w:rsidP="00A87E1D">
            <w:pPr>
              <w:pStyle w:val="TAL"/>
              <w:rPr>
                <w:ins w:id="1451"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hideMark/>
          </w:tcPr>
          <w:p w14:paraId="7AE060B1" w14:textId="77777777" w:rsidR="0004058D" w:rsidRPr="00774B3D" w:rsidRDefault="0004058D" w:rsidP="00A87E1D">
            <w:pPr>
              <w:pStyle w:val="TAL"/>
              <w:rPr>
                <w:ins w:id="1452" w:author="Runsen, Samsung" w:date="2023-11-16T08:43:00Z"/>
              </w:rPr>
            </w:pPr>
            <w:ins w:id="1453" w:author="Runsen, Samsung" w:date="2023-11-16T08:43:00Z">
              <w:r w:rsidRPr="00774B3D">
                <w:t>TCI-state-0</w:t>
              </w:r>
            </w:ins>
          </w:p>
        </w:tc>
      </w:tr>
      <w:tr w:rsidR="0004058D" w:rsidRPr="00774B3D" w14:paraId="2BED0DA8" w14:textId="77777777" w:rsidTr="00A87E1D">
        <w:trPr>
          <w:ins w:id="1454" w:author="Runsen, Samsung" w:date="2023-11-16T08:43:00Z"/>
        </w:trPr>
        <w:tc>
          <w:tcPr>
            <w:tcW w:w="4536" w:type="dxa"/>
            <w:tcBorders>
              <w:top w:val="nil"/>
              <w:left w:val="single" w:sz="4" w:space="0" w:color="auto"/>
              <w:bottom w:val="nil"/>
              <w:right w:val="single" w:sz="4" w:space="0" w:color="auto"/>
            </w:tcBorders>
          </w:tcPr>
          <w:p w14:paraId="1870C8EB" w14:textId="77777777" w:rsidR="0004058D" w:rsidRPr="00774B3D" w:rsidRDefault="0004058D" w:rsidP="00A87E1D">
            <w:pPr>
              <w:pStyle w:val="TAL"/>
              <w:rPr>
                <w:ins w:id="1455" w:author="Runsen, Samsung" w:date="2023-11-16T08:43:00Z"/>
              </w:rPr>
            </w:pPr>
          </w:p>
        </w:tc>
        <w:tc>
          <w:tcPr>
            <w:tcW w:w="2268" w:type="dxa"/>
            <w:tcBorders>
              <w:top w:val="single" w:sz="4" w:space="0" w:color="auto"/>
              <w:left w:val="single" w:sz="4" w:space="0" w:color="auto"/>
              <w:bottom w:val="single" w:sz="4" w:space="0" w:color="auto"/>
              <w:right w:val="single" w:sz="4" w:space="0" w:color="auto"/>
            </w:tcBorders>
            <w:hideMark/>
          </w:tcPr>
          <w:p w14:paraId="39D8A8F4" w14:textId="77777777" w:rsidR="0004058D" w:rsidRPr="00774B3D" w:rsidRDefault="0004058D" w:rsidP="00A87E1D">
            <w:pPr>
              <w:pStyle w:val="TAL"/>
              <w:rPr>
                <w:ins w:id="1456" w:author="Runsen, Samsung" w:date="2023-11-16T08:43:00Z"/>
                <w:lang w:eastAsia="zh-CN"/>
              </w:rPr>
            </w:pPr>
            <w:ins w:id="1457" w:author="Runsen, Samsung" w:date="2023-11-16T08:43: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47D65A5A" w14:textId="77777777" w:rsidR="0004058D" w:rsidRPr="00774B3D" w:rsidRDefault="0004058D" w:rsidP="00A87E1D">
            <w:pPr>
              <w:pStyle w:val="TAL"/>
              <w:rPr>
                <w:ins w:id="1458"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hideMark/>
          </w:tcPr>
          <w:p w14:paraId="05551401" w14:textId="77777777" w:rsidR="0004058D" w:rsidRPr="00774B3D" w:rsidRDefault="0004058D" w:rsidP="00A87E1D">
            <w:pPr>
              <w:pStyle w:val="TAL"/>
              <w:rPr>
                <w:ins w:id="1459" w:author="Runsen, Samsung" w:date="2023-11-16T08:43:00Z"/>
              </w:rPr>
            </w:pPr>
            <w:ins w:id="1460" w:author="Runsen, Samsung" w:date="2023-11-16T08:43:00Z">
              <w:r w:rsidRPr="00774B3D">
                <w:t>TCI-state-1</w:t>
              </w:r>
            </w:ins>
          </w:p>
        </w:tc>
      </w:tr>
      <w:tr w:rsidR="0004058D" w:rsidRPr="00774B3D" w14:paraId="72A40541" w14:textId="77777777" w:rsidTr="00A87E1D">
        <w:trPr>
          <w:ins w:id="1461" w:author="Runsen, Samsung" w:date="2023-11-16T08:43:00Z"/>
        </w:trPr>
        <w:tc>
          <w:tcPr>
            <w:tcW w:w="4536" w:type="dxa"/>
            <w:tcBorders>
              <w:top w:val="nil"/>
              <w:left w:val="single" w:sz="4" w:space="0" w:color="auto"/>
              <w:bottom w:val="single" w:sz="4" w:space="0" w:color="auto"/>
              <w:right w:val="single" w:sz="4" w:space="0" w:color="auto"/>
            </w:tcBorders>
          </w:tcPr>
          <w:p w14:paraId="4031AEB6" w14:textId="77777777" w:rsidR="0004058D" w:rsidRPr="00774B3D" w:rsidRDefault="0004058D" w:rsidP="00A87E1D">
            <w:pPr>
              <w:pStyle w:val="TAL"/>
              <w:rPr>
                <w:ins w:id="1462" w:author="Runsen, Samsung" w:date="2023-11-16T08:43:00Z"/>
              </w:rPr>
            </w:pPr>
          </w:p>
        </w:tc>
        <w:tc>
          <w:tcPr>
            <w:tcW w:w="2268" w:type="dxa"/>
            <w:tcBorders>
              <w:top w:val="single" w:sz="4" w:space="0" w:color="auto"/>
              <w:left w:val="single" w:sz="4" w:space="0" w:color="auto"/>
              <w:bottom w:val="single" w:sz="4" w:space="0" w:color="auto"/>
              <w:right w:val="single" w:sz="4" w:space="0" w:color="auto"/>
            </w:tcBorders>
            <w:hideMark/>
          </w:tcPr>
          <w:p w14:paraId="4D085D4C" w14:textId="77777777" w:rsidR="0004058D" w:rsidRPr="00774B3D" w:rsidRDefault="0004058D" w:rsidP="00A87E1D">
            <w:pPr>
              <w:pStyle w:val="TAL"/>
              <w:rPr>
                <w:ins w:id="1463" w:author="Runsen, Samsung" w:date="2023-11-16T08:43:00Z"/>
                <w:lang w:eastAsia="zh-CN"/>
              </w:rPr>
            </w:pPr>
            <w:ins w:id="1464" w:author="Runsen, Samsung" w:date="2023-11-16T08:43:00Z">
              <w:r w:rsidRPr="00774B3D">
                <w:rPr>
                  <w:lang w:eastAsia="zh-CN"/>
                </w:rPr>
                <w:t>2</w:t>
              </w:r>
            </w:ins>
          </w:p>
        </w:tc>
        <w:tc>
          <w:tcPr>
            <w:tcW w:w="1555" w:type="dxa"/>
            <w:tcBorders>
              <w:top w:val="single" w:sz="4" w:space="0" w:color="auto"/>
              <w:left w:val="single" w:sz="4" w:space="0" w:color="auto"/>
              <w:bottom w:val="single" w:sz="4" w:space="0" w:color="auto"/>
              <w:right w:val="single" w:sz="4" w:space="0" w:color="auto"/>
            </w:tcBorders>
          </w:tcPr>
          <w:p w14:paraId="54F01D00" w14:textId="77777777" w:rsidR="0004058D" w:rsidRPr="00774B3D" w:rsidRDefault="0004058D" w:rsidP="00A87E1D">
            <w:pPr>
              <w:pStyle w:val="TAL"/>
              <w:rPr>
                <w:ins w:id="1465"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hideMark/>
          </w:tcPr>
          <w:p w14:paraId="1A957486" w14:textId="77777777" w:rsidR="0004058D" w:rsidRPr="00774B3D" w:rsidRDefault="0004058D" w:rsidP="00A87E1D">
            <w:pPr>
              <w:pStyle w:val="TAL"/>
              <w:rPr>
                <w:ins w:id="1466" w:author="Runsen, Samsung" w:date="2023-11-16T08:43:00Z"/>
              </w:rPr>
            </w:pPr>
            <w:ins w:id="1467" w:author="Runsen, Samsung" w:date="2023-11-16T08:43:00Z">
              <w:r w:rsidRPr="00774B3D">
                <w:t>TCI-state-2</w:t>
              </w:r>
            </w:ins>
          </w:p>
        </w:tc>
      </w:tr>
      <w:tr w:rsidR="0004058D" w:rsidRPr="00774B3D" w14:paraId="4CD8D3F9" w14:textId="77777777" w:rsidTr="00A87E1D">
        <w:trPr>
          <w:ins w:id="1468"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96A80E2" w14:textId="77777777" w:rsidR="0004058D" w:rsidRPr="00774B3D" w:rsidRDefault="0004058D" w:rsidP="00A87E1D">
            <w:pPr>
              <w:pStyle w:val="TAL"/>
              <w:rPr>
                <w:ins w:id="1469" w:author="Runsen, Samsung" w:date="2023-11-16T08:43:00Z"/>
              </w:rPr>
            </w:pPr>
            <w:ins w:id="1470" w:author="Runsen, Samsung" w:date="2023-11-16T08:43:00Z">
              <w:r w:rsidRPr="00774B3D">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5DF11BB" w14:textId="77777777" w:rsidR="0004058D" w:rsidRPr="00774B3D" w:rsidRDefault="0004058D" w:rsidP="00A87E1D">
            <w:pPr>
              <w:pStyle w:val="TAL"/>
              <w:rPr>
                <w:ins w:id="1471" w:author="Runsen, Samsung" w:date="2023-11-16T08:43:00Z"/>
              </w:rPr>
            </w:pPr>
          </w:p>
        </w:tc>
        <w:tc>
          <w:tcPr>
            <w:tcW w:w="1555" w:type="dxa"/>
            <w:tcBorders>
              <w:top w:val="single" w:sz="4" w:space="0" w:color="auto"/>
              <w:left w:val="single" w:sz="4" w:space="0" w:color="auto"/>
              <w:bottom w:val="single" w:sz="4" w:space="0" w:color="auto"/>
              <w:right w:val="single" w:sz="4" w:space="0" w:color="auto"/>
            </w:tcBorders>
          </w:tcPr>
          <w:p w14:paraId="79B7EC2D" w14:textId="77777777" w:rsidR="0004058D" w:rsidRPr="00774B3D" w:rsidRDefault="0004058D" w:rsidP="00A87E1D">
            <w:pPr>
              <w:pStyle w:val="TAL"/>
              <w:rPr>
                <w:ins w:id="1472"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1FEC71DC" w14:textId="77777777" w:rsidR="0004058D" w:rsidRPr="00774B3D" w:rsidRDefault="0004058D" w:rsidP="00A87E1D">
            <w:pPr>
              <w:pStyle w:val="TAL"/>
              <w:rPr>
                <w:ins w:id="1473" w:author="Runsen, Samsung" w:date="2023-11-16T08:43:00Z"/>
              </w:rPr>
            </w:pPr>
          </w:p>
        </w:tc>
      </w:tr>
      <w:tr w:rsidR="0004058D" w:rsidRPr="00774B3D" w14:paraId="77BDC100" w14:textId="77777777" w:rsidTr="00A87E1D">
        <w:trPr>
          <w:ins w:id="1474"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3548C323" w14:textId="77777777" w:rsidR="0004058D" w:rsidRPr="00774B3D" w:rsidRDefault="0004058D" w:rsidP="00A87E1D">
            <w:pPr>
              <w:pStyle w:val="TAL"/>
              <w:rPr>
                <w:ins w:id="1475" w:author="Runsen, Samsung" w:date="2023-11-16T08:43:00Z"/>
              </w:rPr>
            </w:pPr>
            <w:ins w:id="1476" w:author="Runsen, Samsung" w:date="2023-11-16T08:43:00Z">
              <w:r w:rsidRPr="00774B3D">
                <w:t xml:space="preserve">    cell</w:t>
              </w:r>
            </w:ins>
          </w:p>
        </w:tc>
        <w:tc>
          <w:tcPr>
            <w:tcW w:w="2268" w:type="dxa"/>
            <w:tcBorders>
              <w:top w:val="single" w:sz="4" w:space="0" w:color="auto"/>
              <w:left w:val="single" w:sz="4" w:space="0" w:color="auto"/>
              <w:bottom w:val="single" w:sz="4" w:space="0" w:color="auto"/>
              <w:right w:val="single" w:sz="4" w:space="0" w:color="auto"/>
            </w:tcBorders>
            <w:hideMark/>
          </w:tcPr>
          <w:p w14:paraId="4372DAB9" w14:textId="77777777" w:rsidR="0004058D" w:rsidRPr="00774B3D" w:rsidRDefault="0004058D" w:rsidP="00A87E1D">
            <w:pPr>
              <w:pStyle w:val="TAL"/>
              <w:rPr>
                <w:ins w:id="1477" w:author="Runsen, Samsung" w:date="2023-11-16T08:43:00Z"/>
                <w:rFonts w:cs="Arial"/>
                <w:kern w:val="2"/>
                <w:szCs w:val="18"/>
              </w:rPr>
            </w:pPr>
            <w:ins w:id="1478" w:author="Runsen, Samsung" w:date="2023-11-16T08:43: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283DD036" w14:textId="77777777" w:rsidR="0004058D" w:rsidRPr="00774B3D" w:rsidRDefault="0004058D" w:rsidP="00A87E1D">
            <w:pPr>
              <w:pStyle w:val="TAL"/>
              <w:rPr>
                <w:ins w:id="1479"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66697BC2" w14:textId="77777777" w:rsidR="0004058D" w:rsidRPr="00774B3D" w:rsidRDefault="0004058D" w:rsidP="00A87E1D">
            <w:pPr>
              <w:pStyle w:val="TAL"/>
              <w:rPr>
                <w:ins w:id="1480" w:author="Runsen, Samsung" w:date="2023-11-16T08:43:00Z"/>
                <w:rFonts w:eastAsia="MS Gothic"/>
              </w:rPr>
            </w:pPr>
          </w:p>
        </w:tc>
      </w:tr>
      <w:tr w:rsidR="0004058D" w:rsidRPr="00774B3D" w14:paraId="5C3C0122" w14:textId="77777777" w:rsidTr="00A87E1D">
        <w:trPr>
          <w:ins w:id="1481"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45A2230C" w14:textId="77777777" w:rsidR="0004058D" w:rsidRPr="00774B3D" w:rsidRDefault="0004058D" w:rsidP="00A87E1D">
            <w:pPr>
              <w:pStyle w:val="TAL"/>
              <w:rPr>
                <w:ins w:id="1482" w:author="Runsen, Samsung" w:date="2023-11-16T08:43:00Z"/>
              </w:rPr>
            </w:pPr>
            <w:ins w:id="1483" w:author="Runsen, Samsung" w:date="2023-11-16T08:43:00Z">
              <w:r w:rsidRPr="00774B3D">
                <w:t xml:space="preserve">    </w:t>
              </w:r>
              <w:proofErr w:type="spellStart"/>
              <w:r w:rsidRPr="00774B3D">
                <w:t>bwp</w:t>
              </w:r>
              <w:proofErr w:type="spellEnd"/>
              <w:r w:rsidRPr="00774B3D">
                <w:t>-Id</w:t>
              </w:r>
            </w:ins>
          </w:p>
        </w:tc>
        <w:tc>
          <w:tcPr>
            <w:tcW w:w="2268" w:type="dxa"/>
            <w:tcBorders>
              <w:top w:val="single" w:sz="4" w:space="0" w:color="auto"/>
              <w:left w:val="single" w:sz="4" w:space="0" w:color="auto"/>
              <w:bottom w:val="single" w:sz="4" w:space="0" w:color="auto"/>
              <w:right w:val="single" w:sz="4" w:space="0" w:color="auto"/>
            </w:tcBorders>
            <w:hideMark/>
          </w:tcPr>
          <w:p w14:paraId="78275B8C" w14:textId="77777777" w:rsidR="0004058D" w:rsidRPr="00774B3D" w:rsidRDefault="0004058D" w:rsidP="00A87E1D">
            <w:pPr>
              <w:pStyle w:val="TAL"/>
              <w:rPr>
                <w:ins w:id="1484" w:author="Runsen, Samsung" w:date="2023-11-16T08:43:00Z"/>
                <w:rFonts w:cs="Arial"/>
                <w:kern w:val="2"/>
                <w:szCs w:val="18"/>
              </w:rPr>
            </w:pPr>
            <w:ins w:id="1485" w:author="Runsen, Samsung" w:date="2023-11-16T08:43: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18F0020C" w14:textId="77777777" w:rsidR="0004058D" w:rsidRPr="00774B3D" w:rsidRDefault="0004058D" w:rsidP="00A87E1D">
            <w:pPr>
              <w:pStyle w:val="TAL"/>
              <w:rPr>
                <w:ins w:id="1486"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4A8B4752" w14:textId="77777777" w:rsidR="0004058D" w:rsidRPr="00774B3D" w:rsidRDefault="0004058D" w:rsidP="00A87E1D">
            <w:pPr>
              <w:pStyle w:val="TAL"/>
              <w:rPr>
                <w:ins w:id="1487" w:author="Runsen, Samsung" w:date="2023-11-16T08:43:00Z"/>
                <w:rFonts w:eastAsia="MS Gothic"/>
              </w:rPr>
            </w:pPr>
          </w:p>
        </w:tc>
      </w:tr>
      <w:tr w:rsidR="0004058D" w:rsidRPr="00774B3D" w14:paraId="312EA9F3" w14:textId="77777777" w:rsidTr="00A87E1D">
        <w:trPr>
          <w:ins w:id="1488"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05046838" w14:textId="77777777" w:rsidR="0004058D" w:rsidRPr="00774B3D" w:rsidRDefault="0004058D" w:rsidP="00A87E1D">
            <w:pPr>
              <w:pStyle w:val="TAL"/>
              <w:rPr>
                <w:ins w:id="1489" w:author="Runsen, Samsung" w:date="2023-11-16T08:43:00Z"/>
              </w:rPr>
            </w:pPr>
            <w:ins w:id="1490" w:author="Runsen, Samsung" w:date="2023-11-16T08:43:00Z">
              <w:r w:rsidRPr="00774B3D">
                <w:t xml:space="preserve">    </w:t>
              </w:r>
              <w:proofErr w:type="spellStart"/>
              <w:r w:rsidRPr="00774B3D">
                <w:t>referenceSignal</w:t>
              </w:r>
              <w:proofErr w:type="spellEnd"/>
              <w:r w:rsidRPr="00774B3D">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151EF148" w14:textId="77777777" w:rsidR="0004058D" w:rsidRPr="00774B3D" w:rsidRDefault="0004058D" w:rsidP="00A87E1D">
            <w:pPr>
              <w:rPr>
                <w:ins w:id="1491" w:author="Runsen, Samsung" w:date="2023-11-16T08:43:00Z"/>
              </w:rPr>
            </w:pPr>
          </w:p>
        </w:tc>
        <w:tc>
          <w:tcPr>
            <w:tcW w:w="1555" w:type="dxa"/>
            <w:tcBorders>
              <w:top w:val="single" w:sz="4" w:space="0" w:color="auto"/>
              <w:left w:val="single" w:sz="4" w:space="0" w:color="auto"/>
              <w:bottom w:val="single" w:sz="4" w:space="0" w:color="auto"/>
              <w:right w:val="single" w:sz="4" w:space="0" w:color="auto"/>
            </w:tcBorders>
          </w:tcPr>
          <w:p w14:paraId="5F1B0ED4" w14:textId="77777777" w:rsidR="0004058D" w:rsidRPr="00774B3D" w:rsidRDefault="0004058D" w:rsidP="00A87E1D">
            <w:pPr>
              <w:pStyle w:val="TAL"/>
              <w:rPr>
                <w:ins w:id="1492"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2C14B348" w14:textId="77777777" w:rsidR="0004058D" w:rsidRPr="00774B3D" w:rsidRDefault="0004058D" w:rsidP="00A87E1D">
            <w:pPr>
              <w:pStyle w:val="TAL"/>
              <w:rPr>
                <w:ins w:id="1493" w:author="Runsen, Samsung" w:date="2023-11-16T08:43:00Z"/>
                <w:rFonts w:eastAsia="MS Gothic"/>
              </w:rPr>
            </w:pPr>
          </w:p>
        </w:tc>
      </w:tr>
      <w:tr w:rsidR="0004058D" w:rsidRPr="00774B3D" w14:paraId="2DE39E35" w14:textId="77777777" w:rsidTr="00A87E1D">
        <w:trPr>
          <w:ins w:id="1494"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663A8C1E" w14:textId="77777777" w:rsidR="0004058D" w:rsidRPr="00774B3D" w:rsidRDefault="0004058D" w:rsidP="00A87E1D">
            <w:pPr>
              <w:pStyle w:val="TAL"/>
              <w:rPr>
                <w:ins w:id="1495" w:author="Runsen, Samsung" w:date="2023-11-16T08:43:00Z"/>
              </w:rPr>
            </w:pPr>
            <w:ins w:id="1496" w:author="Runsen, Samsung" w:date="2023-11-16T08:43:00Z">
              <w:r w:rsidRPr="00774B3D">
                <w:t xml:space="preserve">      </w:t>
              </w:r>
              <w:proofErr w:type="spellStart"/>
              <w:r w:rsidRPr="00774B3D">
                <w:t>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F1E479E" w14:textId="77777777" w:rsidR="0004058D" w:rsidRPr="00774B3D" w:rsidRDefault="0004058D" w:rsidP="00A87E1D">
            <w:pPr>
              <w:pStyle w:val="TAL"/>
              <w:rPr>
                <w:ins w:id="1497" w:author="Runsen, Samsung" w:date="2023-11-16T08:43:00Z"/>
                <w:lang w:eastAsia="zh-CN"/>
              </w:rPr>
            </w:pPr>
            <w:ins w:id="1498" w:author="Runsen, Samsung" w:date="2023-11-16T08:43:00Z">
              <w:r w:rsidRPr="00774B3D">
                <w:rPr>
                  <w:lang w:eastAsia="zh-CN"/>
                </w:rPr>
                <w:t>SSB-Index</w:t>
              </w:r>
            </w:ins>
          </w:p>
        </w:tc>
        <w:tc>
          <w:tcPr>
            <w:tcW w:w="1555" w:type="dxa"/>
            <w:tcBorders>
              <w:top w:val="single" w:sz="4" w:space="0" w:color="auto"/>
              <w:left w:val="single" w:sz="4" w:space="0" w:color="auto"/>
              <w:bottom w:val="single" w:sz="4" w:space="0" w:color="auto"/>
              <w:right w:val="single" w:sz="4" w:space="0" w:color="auto"/>
            </w:tcBorders>
          </w:tcPr>
          <w:p w14:paraId="77AE67BD" w14:textId="77777777" w:rsidR="0004058D" w:rsidRPr="00774B3D" w:rsidRDefault="0004058D" w:rsidP="00A87E1D">
            <w:pPr>
              <w:pStyle w:val="TAL"/>
              <w:rPr>
                <w:ins w:id="1499"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hideMark/>
          </w:tcPr>
          <w:p w14:paraId="78CEBADD" w14:textId="77777777" w:rsidR="0004058D" w:rsidRPr="00774B3D" w:rsidRDefault="0004058D" w:rsidP="00A87E1D">
            <w:pPr>
              <w:pStyle w:val="TAL"/>
              <w:rPr>
                <w:ins w:id="1500" w:author="Runsen, Samsung" w:date="2023-11-16T08:43:00Z"/>
                <w:lang w:eastAsia="zh-CN"/>
              </w:rPr>
            </w:pPr>
            <w:ins w:id="1501" w:author="Runsen, Samsung" w:date="2023-11-16T08:43:00Z">
              <w:r w:rsidRPr="00774B3D">
                <w:rPr>
                  <w:lang w:eastAsia="zh-CN"/>
                </w:rPr>
                <w:t>TCI-state-0</w:t>
              </w:r>
            </w:ins>
          </w:p>
        </w:tc>
      </w:tr>
      <w:tr w:rsidR="0004058D" w:rsidRPr="00774B3D" w14:paraId="45E416CC" w14:textId="77777777" w:rsidTr="00A87E1D">
        <w:trPr>
          <w:ins w:id="1502" w:author="Runsen, Samsung" w:date="2023-11-16T08:43:00Z"/>
        </w:trPr>
        <w:tc>
          <w:tcPr>
            <w:tcW w:w="4536" w:type="dxa"/>
            <w:tcBorders>
              <w:top w:val="single" w:sz="4" w:space="0" w:color="auto"/>
              <w:left w:val="single" w:sz="4" w:space="0" w:color="auto"/>
              <w:bottom w:val="nil"/>
              <w:right w:val="single" w:sz="4" w:space="0" w:color="auto"/>
            </w:tcBorders>
            <w:hideMark/>
          </w:tcPr>
          <w:p w14:paraId="10391CB7" w14:textId="77777777" w:rsidR="0004058D" w:rsidRPr="00774B3D" w:rsidRDefault="0004058D" w:rsidP="00A87E1D">
            <w:pPr>
              <w:pStyle w:val="TAL"/>
              <w:rPr>
                <w:ins w:id="1503" w:author="Runsen, Samsung" w:date="2023-11-16T08:43:00Z"/>
              </w:rPr>
            </w:pPr>
            <w:ins w:id="1504" w:author="Runsen, Samsung" w:date="2023-11-16T08:43:00Z">
              <w:r w:rsidRPr="00774B3D">
                <w:t xml:space="preserve">      </w:t>
              </w:r>
              <w:proofErr w:type="spellStart"/>
              <w:r w:rsidRPr="00774B3D">
                <w:t>c</w:t>
              </w:r>
              <w:r w:rsidRPr="00774B3D">
                <w:rPr>
                  <w:rFonts w:eastAsia="宋体"/>
                </w:rPr>
                <w:t>si-rs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0F5A90" w14:textId="77777777" w:rsidR="0004058D" w:rsidRPr="00774B3D" w:rsidRDefault="0004058D" w:rsidP="00A87E1D">
            <w:pPr>
              <w:pStyle w:val="TAL"/>
              <w:rPr>
                <w:ins w:id="1505" w:author="Runsen, Samsung" w:date="2023-11-16T08:43:00Z"/>
                <w:rFonts w:cs="Arial"/>
                <w:kern w:val="2"/>
                <w:szCs w:val="18"/>
              </w:rPr>
            </w:pPr>
            <w:ins w:id="1506" w:author="Runsen, Samsung" w:date="2023-11-16T08:43:00Z">
              <w:r w:rsidRPr="00774B3D">
                <w:t>1</w:t>
              </w:r>
            </w:ins>
          </w:p>
        </w:tc>
        <w:tc>
          <w:tcPr>
            <w:tcW w:w="1555" w:type="dxa"/>
            <w:tcBorders>
              <w:top w:val="single" w:sz="4" w:space="0" w:color="auto"/>
              <w:left w:val="single" w:sz="4" w:space="0" w:color="auto"/>
              <w:bottom w:val="single" w:sz="4" w:space="0" w:color="auto"/>
              <w:right w:val="single" w:sz="4" w:space="0" w:color="auto"/>
            </w:tcBorders>
          </w:tcPr>
          <w:p w14:paraId="3A124E75" w14:textId="77777777" w:rsidR="0004058D" w:rsidRPr="00774B3D" w:rsidRDefault="0004058D" w:rsidP="00A87E1D">
            <w:pPr>
              <w:pStyle w:val="TAL"/>
              <w:rPr>
                <w:ins w:id="1507"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hideMark/>
          </w:tcPr>
          <w:p w14:paraId="6B58B9FD" w14:textId="77777777" w:rsidR="0004058D" w:rsidRPr="00774B3D" w:rsidRDefault="0004058D" w:rsidP="00A87E1D">
            <w:pPr>
              <w:pStyle w:val="TAL"/>
              <w:rPr>
                <w:ins w:id="1508" w:author="Runsen, Samsung" w:date="2023-11-16T08:43:00Z"/>
                <w:rFonts w:eastAsia="MS Gothic" w:cs="Arial"/>
                <w:kern w:val="2"/>
                <w:szCs w:val="18"/>
              </w:rPr>
            </w:pPr>
            <w:ins w:id="1509" w:author="Runsen, Samsung" w:date="2023-11-16T08:43:00Z">
              <w:r w:rsidRPr="00774B3D">
                <w:t>TCI-state-1</w:t>
              </w:r>
            </w:ins>
          </w:p>
        </w:tc>
      </w:tr>
      <w:tr w:rsidR="0004058D" w:rsidRPr="00774B3D" w14:paraId="36C50C3D" w14:textId="77777777" w:rsidTr="00A87E1D">
        <w:trPr>
          <w:ins w:id="1510" w:author="Runsen, Samsung" w:date="2023-11-16T08:43:00Z"/>
        </w:trPr>
        <w:tc>
          <w:tcPr>
            <w:tcW w:w="4536" w:type="dxa"/>
            <w:tcBorders>
              <w:top w:val="nil"/>
              <w:left w:val="single" w:sz="4" w:space="0" w:color="auto"/>
              <w:bottom w:val="single" w:sz="4" w:space="0" w:color="auto"/>
              <w:right w:val="single" w:sz="4" w:space="0" w:color="auto"/>
            </w:tcBorders>
          </w:tcPr>
          <w:p w14:paraId="5A4B5B90" w14:textId="77777777" w:rsidR="0004058D" w:rsidRPr="00774B3D" w:rsidRDefault="0004058D" w:rsidP="00A87E1D">
            <w:pPr>
              <w:pStyle w:val="TAL"/>
              <w:rPr>
                <w:ins w:id="1511" w:author="Runsen, Samsung" w:date="2023-11-16T08:43:00Z"/>
              </w:rPr>
            </w:pPr>
          </w:p>
        </w:tc>
        <w:tc>
          <w:tcPr>
            <w:tcW w:w="2268" w:type="dxa"/>
            <w:tcBorders>
              <w:top w:val="single" w:sz="4" w:space="0" w:color="auto"/>
              <w:left w:val="single" w:sz="4" w:space="0" w:color="auto"/>
              <w:bottom w:val="single" w:sz="4" w:space="0" w:color="auto"/>
              <w:right w:val="single" w:sz="4" w:space="0" w:color="auto"/>
            </w:tcBorders>
            <w:hideMark/>
          </w:tcPr>
          <w:p w14:paraId="180479C8" w14:textId="77777777" w:rsidR="0004058D" w:rsidRPr="00774B3D" w:rsidRDefault="0004058D" w:rsidP="00A87E1D">
            <w:pPr>
              <w:pStyle w:val="TAL"/>
              <w:rPr>
                <w:ins w:id="1512" w:author="Runsen, Samsung" w:date="2023-11-16T08:43:00Z"/>
                <w:lang w:eastAsia="zh-CN"/>
              </w:rPr>
            </w:pPr>
            <w:ins w:id="1513" w:author="Runsen, Samsung" w:date="2023-11-16T08:43:00Z">
              <w:r w:rsidRPr="00774B3D">
                <w:rPr>
                  <w:lang w:eastAsia="zh-CN"/>
                </w:rPr>
                <w:t>5</w:t>
              </w:r>
            </w:ins>
          </w:p>
        </w:tc>
        <w:tc>
          <w:tcPr>
            <w:tcW w:w="1555" w:type="dxa"/>
            <w:tcBorders>
              <w:top w:val="single" w:sz="4" w:space="0" w:color="auto"/>
              <w:left w:val="single" w:sz="4" w:space="0" w:color="auto"/>
              <w:bottom w:val="single" w:sz="4" w:space="0" w:color="auto"/>
              <w:right w:val="single" w:sz="4" w:space="0" w:color="auto"/>
            </w:tcBorders>
          </w:tcPr>
          <w:p w14:paraId="7EC0B8A8" w14:textId="77777777" w:rsidR="0004058D" w:rsidRPr="00774B3D" w:rsidRDefault="0004058D" w:rsidP="00A87E1D">
            <w:pPr>
              <w:pStyle w:val="TAL"/>
              <w:rPr>
                <w:ins w:id="1514"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hideMark/>
          </w:tcPr>
          <w:p w14:paraId="4278FE6A" w14:textId="77777777" w:rsidR="0004058D" w:rsidRPr="00774B3D" w:rsidRDefault="0004058D" w:rsidP="00A87E1D">
            <w:pPr>
              <w:pStyle w:val="TAL"/>
              <w:rPr>
                <w:ins w:id="1515" w:author="Runsen, Samsung" w:date="2023-11-16T08:43:00Z"/>
                <w:rFonts w:eastAsia="MS Gothic" w:cs="Arial"/>
                <w:kern w:val="2"/>
                <w:szCs w:val="18"/>
              </w:rPr>
            </w:pPr>
            <w:ins w:id="1516" w:author="Runsen, Samsung" w:date="2023-11-16T08:43:00Z">
              <w:r w:rsidRPr="00774B3D">
                <w:t>TCI-state-2</w:t>
              </w:r>
            </w:ins>
          </w:p>
        </w:tc>
      </w:tr>
      <w:tr w:rsidR="0004058D" w:rsidRPr="00774B3D" w14:paraId="45B0FD0D" w14:textId="77777777" w:rsidTr="00A87E1D">
        <w:trPr>
          <w:ins w:id="1517"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407350EF" w14:textId="77777777" w:rsidR="0004058D" w:rsidRPr="00774B3D" w:rsidRDefault="0004058D" w:rsidP="00A87E1D">
            <w:pPr>
              <w:pStyle w:val="TAL"/>
              <w:rPr>
                <w:ins w:id="1518" w:author="Runsen, Samsung" w:date="2023-11-16T08:43:00Z"/>
              </w:rPr>
            </w:pPr>
            <w:ins w:id="1519" w:author="Runsen, Samsung" w:date="2023-11-16T08:43: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22F4B353" w14:textId="77777777" w:rsidR="0004058D" w:rsidRPr="00774B3D" w:rsidRDefault="0004058D" w:rsidP="00A87E1D">
            <w:pPr>
              <w:pStyle w:val="TAL"/>
              <w:rPr>
                <w:ins w:id="1520" w:author="Runsen, Samsung" w:date="2023-11-16T08:43:00Z"/>
              </w:rPr>
            </w:pPr>
          </w:p>
        </w:tc>
        <w:tc>
          <w:tcPr>
            <w:tcW w:w="1555" w:type="dxa"/>
            <w:tcBorders>
              <w:top w:val="single" w:sz="4" w:space="0" w:color="auto"/>
              <w:left w:val="single" w:sz="4" w:space="0" w:color="auto"/>
              <w:bottom w:val="single" w:sz="4" w:space="0" w:color="auto"/>
              <w:right w:val="single" w:sz="4" w:space="0" w:color="auto"/>
            </w:tcBorders>
          </w:tcPr>
          <w:p w14:paraId="20902A1B" w14:textId="77777777" w:rsidR="0004058D" w:rsidRPr="00774B3D" w:rsidRDefault="0004058D" w:rsidP="00A87E1D">
            <w:pPr>
              <w:pStyle w:val="TAL"/>
              <w:rPr>
                <w:ins w:id="1521"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55AC1510" w14:textId="77777777" w:rsidR="0004058D" w:rsidRPr="00774B3D" w:rsidRDefault="0004058D" w:rsidP="00A87E1D">
            <w:pPr>
              <w:pStyle w:val="TAL"/>
              <w:rPr>
                <w:ins w:id="1522" w:author="Runsen, Samsung" w:date="2023-11-16T08:43:00Z"/>
                <w:rFonts w:eastAsia="MS Gothic"/>
              </w:rPr>
            </w:pPr>
          </w:p>
        </w:tc>
      </w:tr>
      <w:tr w:rsidR="0004058D" w:rsidRPr="00774B3D" w14:paraId="0EFDA128" w14:textId="77777777" w:rsidTr="00A87E1D">
        <w:trPr>
          <w:ins w:id="1523"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31E8A754" w14:textId="77777777" w:rsidR="0004058D" w:rsidRPr="00774B3D" w:rsidRDefault="0004058D" w:rsidP="00A87E1D">
            <w:pPr>
              <w:pStyle w:val="TAL"/>
              <w:rPr>
                <w:ins w:id="1524" w:author="Runsen, Samsung" w:date="2023-11-16T08:43:00Z"/>
              </w:rPr>
            </w:pPr>
            <w:ins w:id="1525" w:author="Runsen, Samsung" w:date="2023-11-16T08:43:00Z">
              <w:r w:rsidRPr="00774B3D">
                <w:t xml:space="preserve">    </w:t>
              </w:r>
              <w:proofErr w:type="spellStart"/>
              <w:r w:rsidRPr="00774B3D">
                <w:t>qcl</w:t>
              </w:r>
              <w:proofErr w:type="spellEnd"/>
              <w:r w:rsidRPr="00774B3D">
                <w:t>-Type</w:t>
              </w:r>
            </w:ins>
          </w:p>
        </w:tc>
        <w:tc>
          <w:tcPr>
            <w:tcW w:w="2268" w:type="dxa"/>
            <w:tcBorders>
              <w:top w:val="single" w:sz="4" w:space="0" w:color="auto"/>
              <w:left w:val="single" w:sz="4" w:space="0" w:color="auto"/>
              <w:bottom w:val="single" w:sz="4" w:space="0" w:color="auto"/>
              <w:right w:val="single" w:sz="4" w:space="0" w:color="auto"/>
            </w:tcBorders>
            <w:hideMark/>
          </w:tcPr>
          <w:p w14:paraId="4567FF8E" w14:textId="77777777" w:rsidR="0004058D" w:rsidRPr="00774B3D" w:rsidRDefault="0004058D" w:rsidP="00A87E1D">
            <w:pPr>
              <w:pStyle w:val="TAL"/>
              <w:rPr>
                <w:ins w:id="1526" w:author="Runsen, Samsung" w:date="2023-11-16T08:43:00Z"/>
                <w:rFonts w:cs="Arial"/>
                <w:kern w:val="2"/>
                <w:szCs w:val="18"/>
              </w:rPr>
            </w:pPr>
            <w:proofErr w:type="spellStart"/>
            <w:ins w:id="1527" w:author="Runsen, Samsung" w:date="2023-11-16T08:43:00Z">
              <w:r w:rsidRPr="00774B3D">
                <w:t>typeA</w:t>
              </w:r>
              <w:proofErr w:type="spellEnd"/>
            </w:ins>
          </w:p>
        </w:tc>
        <w:tc>
          <w:tcPr>
            <w:tcW w:w="1555" w:type="dxa"/>
            <w:tcBorders>
              <w:top w:val="single" w:sz="4" w:space="0" w:color="auto"/>
              <w:left w:val="single" w:sz="4" w:space="0" w:color="auto"/>
              <w:bottom w:val="single" w:sz="4" w:space="0" w:color="auto"/>
              <w:right w:val="single" w:sz="4" w:space="0" w:color="auto"/>
            </w:tcBorders>
          </w:tcPr>
          <w:p w14:paraId="41C3D3B6" w14:textId="77777777" w:rsidR="0004058D" w:rsidRPr="00774B3D" w:rsidRDefault="0004058D" w:rsidP="00A87E1D">
            <w:pPr>
              <w:pStyle w:val="TAL"/>
              <w:rPr>
                <w:ins w:id="1528"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109DC0E4" w14:textId="77777777" w:rsidR="0004058D" w:rsidRPr="00774B3D" w:rsidRDefault="0004058D" w:rsidP="00A87E1D">
            <w:pPr>
              <w:pStyle w:val="TAL"/>
              <w:rPr>
                <w:ins w:id="1529" w:author="Runsen, Samsung" w:date="2023-11-16T08:43:00Z"/>
                <w:rFonts w:eastAsia="MS Gothic"/>
              </w:rPr>
            </w:pPr>
          </w:p>
        </w:tc>
      </w:tr>
      <w:tr w:rsidR="0004058D" w:rsidRPr="00774B3D" w14:paraId="249AB9AA" w14:textId="77777777" w:rsidTr="00A87E1D">
        <w:trPr>
          <w:ins w:id="1530"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331C2318" w14:textId="77777777" w:rsidR="0004058D" w:rsidRPr="00774B3D" w:rsidRDefault="0004058D" w:rsidP="00A87E1D">
            <w:pPr>
              <w:pStyle w:val="TAL"/>
              <w:rPr>
                <w:ins w:id="1531" w:author="Runsen, Samsung" w:date="2023-11-16T08:43:00Z"/>
              </w:rPr>
            </w:pPr>
            <w:ins w:id="1532" w:author="Runsen, Samsung" w:date="2023-11-16T08:43:00Z">
              <w:r w:rsidRPr="00774B3D">
                <w:t xml:space="preserve">  }</w:t>
              </w:r>
            </w:ins>
          </w:p>
        </w:tc>
        <w:tc>
          <w:tcPr>
            <w:tcW w:w="2268" w:type="dxa"/>
            <w:tcBorders>
              <w:top w:val="single" w:sz="4" w:space="0" w:color="auto"/>
              <w:left w:val="single" w:sz="4" w:space="0" w:color="auto"/>
              <w:bottom w:val="single" w:sz="4" w:space="0" w:color="auto"/>
              <w:right w:val="single" w:sz="4" w:space="0" w:color="auto"/>
            </w:tcBorders>
          </w:tcPr>
          <w:p w14:paraId="597B25F6" w14:textId="77777777" w:rsidR="0004058D" w:rsidRPr="00774B3D" w:rsidRDefault="0004058D" w:rsidP="00A87E1D">
            <w:pPr>
              <w:pStyle w:val="TAL"/>
              <w:rPr>
                <w:ins w:id="1533" w:author="Runsen, Samsung" w:date="2023-11-16T08:43:00Z"/>
              </w:rPr>
            </w:pPr>
          </w:p>
        </w:tc>
        <w:tc>
          <w:tcPr>
            <w:tcW w:w="1555" w:type="dxa"/>
            <w:tcBorders>
              <w:top w:val="single" w:sz="4" w:space="0" w:color="auto"/>
              <w:left w:val="single" w:sz="4" w:space="0" w:color="auto"/>
              <w:bottom w:val="single" w:sz="4" w:space="0" w:color="auto"/>
              <w:right w:val="single" w:sz="4" w:space="0" w:color="auto"/>
            </w:tcBorders>
          </w:tcPr>
          <w:p w14:paraId="646C2AD4" w14:textId="77777777" w:rsidR="0004058D" w:rsidRPr="00774B3D" w:rsidRDefault="0004058D" w:rsidP="00A87E1D">
            <w:pPr>
              <w:pStyle w:val="TAL"/>
              <w:rPr>
                <w:ins w:id="1534"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24B3E667" w14:textId="77777777" w:rsidR="0004058D" w:rsidRPr="00774B3D" w:rsidRDefault="0004058D" w:rsidP="00A87E1D">
            <w:pPr>
              <w:pStyle w:val="TAL"/>
              <w:rPr>
                <w:ins w:id="1535" w:author="Runsen, Samsung" w:date="2023-11-16T08:43:00Z"/>
                <w:rFonts w:eastAsia="MS Gothic"/>
              </w:rPr>
            </w:pPr>
          </w:p>
        </w:tc>
      </w:tr>
      <w:tr w:rsidR="0004058D" w:rsidRPr="00774B3D" w14:paraId="51DC7910" w14:textId="77777777" w:rsidTr="00A87E1D">
        <w:trPr>
          <w:ins w:id="1536"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5ED163BB" w14:textId="77777777" w:rsidR="0004058D" w:rsidRPr="00774B3D" w:rsidRDefault="0004058D" w:rsidP="00A87E1D">
            <w:pPr>
              <w:pStyle w:val="TAL"/>
              <w:rPr>
                <w:ins w:id="1537" w:author="Runsen, Samsung" w:date="2023-11-16T08:43:00Z"/>
              </w:rPr>
            </w:pPr>
            <w:ins w:id="1538" w:author="Runsen, Samsung" w:date="2023-11-16T08:43:00Z">
              <w:r w:rsidRPr="00774B3D">
                <w:t xml:space="preserve">  qcl-Type2</w:t>
              </w:r>
            </w:ins>
          </w:p>
        </w:tc>
        <w:tc>
          <w:tcPr>
            <w:tcW w:w="2268" w:type="dxa"/>
            <w:tcBorders>
              <w:top w:val="single" w:sz="4" w:space="0" w:color="auto"/>
              <w:left w:val="single" w:sz="4" w:space="0" w:color="auto"/>
              <w:bottom w:val="single" w:sz="4" w:space="0" w:color="auto"/>
              <w:right w:val="single" w:sz="4" w:space="0" w:color="auto"/>
            </w:tcBorders>
            <w:hideMark/>
          </w:tcPr>
          <w:p w14:paraId="21EBE6E2" w14:textId="77777777" w:rsidR="0004058D" w:rsidRPr="00774B3D" w:rsidRDefault="0004058D" w:rsidP="00A87E1D">
            <w:pPr>
              <w:pStyle w:val="TAL"/>
              <w:rPr>
                <w:ins w:id="1539" w:author="Runsen, Samsung" w:date="2023-11-16T08:43:00Z"/>
              </w:rPr>
            </w:pPr>
            <w:ins w:id="1540" w:author="Runsen, Samsung" w:date="2023-11-16T08:43:00Z">
              <w:r w:rsidRPr="00774B3D">
                <w:t>Not present</w:t>
              </w:r>
            </w:ins>
          </w:p>
        </w:tc>
        <w:tc>
          <w:tcPr>
            <w:tcW w:w="1555" w:type="dxa"/>
            <w:tcBorders>
              <w:top w:val="single" w:sz="4" w:space="0" w:color="auto"/>
              <w:left w:val="single" w:sz="4" w:space="0" w:color="auto"/>
              <w:bottom w:val="single" w:sz="4" w:space="0" w:color="auto"/>
              <w:right w:val="single" w:sz="4" w:space="0" w:color="auto"/>
            </w:tcBorders>
          </w:tcPr>
          <w:p w14:paraId="72053FCB" w14:textId="77777777" w:rsidR="0004058D" w:rsidRPr="00774B3D" w:rsidRDefault="0004058D" w:rsidP="00A87E1D">
            <w:pPr>
              <w:pStyle w:val="TAL"/>
              <w:rPr>
                <w:ins w:id="1541"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4E6D4AD4" w14:textId="77777777" w:rsidR="0004058D" w:rsidRPr="00774B3D" w:rsidRDefault="0004058D" w:rsidP="00A87E1D">
            <w:pPr>
              <w:pStyle w:val="TAL"/>
              <w:rPr>
                <w:ins w:id="1542" w:author="Runsen, Samsung" w:date="2023-11-16T08:43:00Z"/>
                <w:rFonts w:eastAsia="MS Gothic"/>
              </w:rPr>
            </w:pPr>
          </w:p>
        </w:tc>
      </w:tr>
      <w:tr w:rsidR="0004058D" w:rsidRPr="00774B3D" w14:paraId="5B6EE57B" w14:textId="77777777" w:rsidTr="00A87E1D">
        <w:trPr>
          <w:ins w:id="1543" w:author="Runsen, Samsung" w:date="2023-11-16T08:43:00Z"/>
        </w:trPr>
        <w:tc>
          <w:tcPr>
            <w:tcW w:w="4536" w:type="dxa"/>
            <w:tcBorders>
              <w:top w:val="single" w:sz="4" w:space="0" w:color="auto"/>
              <w:left w:val="single" w:sz="4" w:space="0" w:color="auto"/>
              <w:bottom w:val="single" w:sz="4" w:space="0" w:color="auto"/>
              <w:right w:val="single" w:sz="4" w:space="0" w:color="auto"/>
            </w:tcBorders>
            <w:hideMark/>
          </w:tcPr>
          <w:p w14:paraId="121D30AF" w14:textId="77777777" w:rsidR="0004058D" w:rsidRPr="00774B3D" w:rsidRDefault="0004058D" w:rsidP="00A87E1D">
            <w:pPr>
              <w:pStyle w:val="TAL"/>
              <w:rPr>
                <w:ins w:id="1544" w:author="Runsen, Samsung" w:date="2023-11-16T08:43:00Z"/>
              </w:rPr>
            </w:pPr>
            <w:ins w:id="1545" w:author="Runsen, Samsung" w:date="2023-11-16T08:43:00Z">
              <w:r w:rsidRPr="00774B3D">
                <w:t>}</w:t>
              </w:r>
            </w:ins>
          </w:p>
        </w:tc>
        <w:tc>
          <w:tcPr>
            <w:tcW w:w="2268" w:type="dxa"/>
            <w:tcBorders>
              <w:top w:val="single" w:sz="4" w:space="0" w:color="auto"/>
              <w:left w:val="single" w:sz="4" w:space="0" w:color="auto"/>
              <w:bottom w:val="single" w:sz="4" w:space="0" w:color="auto"/>
              <w:right w:val="single" w:sz="4" w:space="0" w:color="auto"/>
            </w:tcBorders>
          </w:tcPr>
          <w:p w14:paraId="04E16333" w14:textId="77777777" w:rsidR="0004058D" w:rsidRPr="00774B3D" w:rsidRDefault="0004058D" w:rsidP="00A87E1D">
            <w:pPr>
              <w:pStyle w:val="TAL"/>
              <w:rPr>
                <w:ins w:id="1546" w:author="Runsen, Samsung" w:date="2023-11-16T08:43:00Z"/>
              </w:rPr>
            </w:pPr>
          </w:p>
        </w:tc>
        <w:tc>
          <w:tcPr>
            <w:tcW w:w="1555" w:type="dxa"/>
            <w:tcBorders>
              <w:top w:val="single" w:sz="4" w:space="0" w:color="auto"/>
              <w:left w:val="single" w:sz="4" w:space="0" w:color="auto"/>
              <w:bottom w:val="single" w:sz="4" w:space="0" w:color="auto"/>
              <w:right w:val="single" w:sz="4" w:space="0" w:color="auto"/>
            </w:tcBorders>
          </w:tcPr>
          <w:p w14:paraId="55A742CA" w14:textId="77777777" w:rsidR="0004058D" w:rsidRPr="00774B3D" w:rsidRDefault="0004058D" w:rsidP="00A87E1D">
            <w:pPr>
              <w:pStyle w:val="TAL"/>
              <w:rPr>
                <w:ins w:id="1547" w:author="Runsen, Samsung" w:date="2023-11-16T08:43:00Z"/>
              </w:rPr>
            </w:pPr>
          </w:p>
        </w:tc>
        <w:tc>
          <w:tcPr>
            <w:tcW w:w="1391" w:type="dxa"/>
            <w:tcBorders>
              <w:top w:val="single" w:sz="4" w:space="0" w:color="auto"/>
              <w:left w:val="single" w:sz="4" w:space="0" w:color="auto"/>
              <w:bottom w:val="single" w:sz="4" w:space="0" w:color="auto"/>
              <w:right w:val="single" w:sz="4" w:space="0" w:color="auto"/>
            </w:tcBorders>
          </w:tcPr>
          <w:p w14:paraId="0CBA201E" w14:textId="77777777" w:rsidR="0004058D" w:rsidRPr="00774B3D" w:rsidRDefault="0004058D" w:rsidP="00A87E1D">
            <w:pPr>
              <w:pStyle w:val="TAL"/>
              <w:rPr>
                <w:ins w:id="1548" w:author="Runsen, Samsung" w:date="2023-11-16T08:43:00Z"/>
                <w:rFonts w:eastAsia="MS Gothic"/>
              </w:rPr>
            </w:pPr>
          </w:p>
        </w:tc>
      </w:tr>
    </w:tbl>
    <w:p w14:paraId="48667D92" w14:textId="77777777" w:rsidR="0004058D" w:rsidRPr="00774B3D" w:rsidRDefault="0004058D" w:rsidP="0004058D">
      <w:pPr>
        <w:rPr>
          <w:ins w:id="1549" w:author="Runsen, Samsung" w:date="2023-11-16T08:43:00Z"/>
        </w:rPr>
      </w:pPr>
    </w:p>
    <w:p w14:paraId="1EEC145F" w14:textId="77777777" w:rsidR="0004058D" w:rsidRPr="00774B3D" w:rsidRDefault="0004058D" w:rsidP="0004058D">
      <w:pPr>
        <w:pStyle w:val="TH"/>
        <w:rPr>
          <w:ins w:id="1550" w:author="Runsen, Samsung" w:date="2023-11-16T08:43:00Z"/>
        </w:rPr>
      </w:pPr>
      <w:ins w:id="1551" w:author="Runsen, Samsung" w:date="2023-11-16T08:43:00Z">
        <w:r w:rsidRPr="00774B3D">
          <w:lastRenderedPageBreak/>
          <w:t xml:space="preserve">Table </w:t>
        </w:r>
        <w:r w:rsidRPr="00B72BC0">
          <w:t>6.</w:t>
        </w:r>
        <w:r w:rsidRPr="00B72BC0">
          <w:rPr>
            <w:lang w:eastAsia="zh-CN"/>
          </w:rPr>
          <w:t>3</w:t>
        </w:r>
        <w:r w:rsidRPr="00B72BC0">
          <w:t>.2.1.</w:t>
        </w:r>
        <w:r>
          <w:rPr>
            <w:lang w:eastAsia="zh-CN"/>
          </w:rPr>
          <w:t>7</w:t>
        </w:r>
        <w:r w:rsidRPr="00B72BC0">
          <w:t>.4.3.1-</w:t>
        </w:r>
        <w:r>
          <w:rPr>
            <w:lang w:eastAsia="zh-CN"/>
          </w:rPr>
          <w:t>12</w:t>
        </w:r>
        <w:r w:rsidRPr="00774B3D">
          <w:t xml:space="preserve">: </w:t>
        </w:r>
        <w:r w:rsidRPr="00774B3D">
          <w:rPr>
            <w:i/>
          </w:rPr>
          <w:t>NZP-CSI-RS-Resource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04058D" w:rsidRPr="00774B3D" w14:paraId="72A9362A" w14:textId="77777777" w:rsidTr="00A87E1D">
        <w:trPr>
          <w:ins w:id="1552" w:author="Runsen, Samsung" w:date="2023-11-16T08:43:00Z"/>
        </w:trPr>
        <w:tc>
          <w:tcPr>
            <w:tcW w:w="9747" w:type="dxa"/>
            <w:gridSpan w:val="4"/>
            <w:tcBorders>
              <w:top w:val="single" w:sz="4" w:space="0" w:color="auto"/>
              <w:left w:val="single" w:sz="4" w:space="0" w:color="auto"/>
              <w:bottom w:val="single" w:sz="4" w:space="0" w:color="auto"/>
              <w:right w:val="single" w:sz="4" w:space="0" w:color="auto"/>
            </w:tcBorders>
            <w:hideMark/>
          </w:tcPr>
          <w:p w14:paraId="61D63B2E" w14:textId="77777777" w:rsidR="0004058D" w:rsidRPr="00774B3D" w:rsidRDefault="0004058D" w:rsidP="00A87E1D">
            <w:pPr>
              <w:pStyle w:val="TAH"/>
              <w:rPr>
                <w:ins w:id="1553" w:author="Runsen, Samsung" w:date="2023-11-16T08:43:00Z"/>
              </w:rPr>
            </w:pPr>
            <w:ins w:id="1554" w:author="Runsen, Samsung" w:date="2023-11-16T08:43:00Z">
              <w:r w:rsidRPr="00774B3D">
                <w:t>Derivation Path: TS 38.508-1 [6], Table 4.6.3-85</w:t>
              </w:r>
            </w:ins>
          </w:p>
        </w:tc>
      </w:tr>
      <w:tr w:rsidR="0004058D" w:rsidRPr="00774B3D" w14:paraId="0D810AFD" w14:textId="77777777" w:rsidTr="00A87E1D">
        <w:trPr>
          <w:ins w:id="1555"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608FDD05" w14:textId="77777777" w:rsidR="0004058D" w:rsidRPr="00774B3D" w:rsidRDefault="0004058D" w:rsidP="00A87E1D">
            <w:pPr>
              <w:pStyle w:val="TAH"/>
              <w:rPr>
                <w:ins w:id="1556" w:author="Runsen, Samsung" w:date="2023-11-16T08:43:00Z"/>
              </w:rPr>
            </w:pPr>
            <w:ins w:id="1557" w:author="Runsen, Samsung" w:date="2023-11-16T08:43:00Z">
              <w:r w:rsidRPr="00774B3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A1EFB16" w14:textId="77777777" w:rsidR="0004058D" w:rsidRPr="00774B3D" w:rsidRDefault="0004058D" w:rsidP="00A87E1D">
            <w:pPr>
              <w:pStyle w:val="TAH"/>
              <w:rPr>
                <w:ins w:id="1558" w:author="Runsen, Samsung" w:date="2023-11-16T08:43:00Z"/>
              </w:rPr>
            </w:pPr>
            <w:ins w:id="1559" w:author="Runsen, Samsung" w:date="2023-11-16T08:43:00Z">
              <w:r w:rsidRPr="00774B3D">
                <w:t>Value/remark</w:t>
              </w:r>
            </w:ins>
          </w:p>
        </w:tc>
        <w:tc>
          <w:tcPr>
            <w:tcW w:w="1557" w:type="dxa"/>
            <w:tcBorders>
              <w:top w:val="single" w:sz="4" w:space="0" w:color="auto"/>
              <w:left w:val="single" w:sz="4" w:space="0" w:color="auto"/>
              <w:bottom w:val="single" w:sz="4" w:space="0" w:color="auto"/>
              <w:right w:val="single" w:sz="4" w:space="0" w:color="auto"/>
            </w:tcBorders>
            <w:hideMark/>
          </w:tcPr>
          <w:p w14:paraId="61932E8B" w14:textId="77777777" w:rsidR="0004058D" w:rsidRPr="00774B3D" w:rsidRDefault="0004058D" w:rsidP="00A87E1D">
            <w:pPr>
              <w:pStyle w:val="TAH"/>
              <w:rPr>
                <w:ins w:id="1560" w:author="Runsen, Samsung" w:date="2023-11-16T08:43:00Z"/>
              </w:rPr>
            </w:pPr>
            <w:ins w:id="1561" w:author="Runsen, Samsung" w:date="2023-11-16T08:43:00Z">
              <w:r w:rsidRPr="00774B3D">
                <w:t>Comment</w:t>
              </w:r>
            </w:ins>
          </w:p>
        </w:tc>
        <w:tc>
          <w:tcPr>
            <w:tcW w:w="1388" w:type="dxa"/>
            <w:tcBorders>
              <w:top w:val="single" w:sz="4" w:space="0" w:color="auto"/>
              <w:left w:val="single" w:sz="4" w:space="0" w:color="auto"/>
              <w:bottom w:val="single" w:sz="4" w:space="0" w:color="auto"/>
              <w:right w:val="single" w:sz="4" w:space="0" w:color="auto"/>
            </w:tcBorders>
            <w:hideMark/>
          </w:tcPr>
          <w:p w14:paraId="666D6322" w14:textId="77777777" w:rsidR="0004058D" w:rsidRPr="00774B3D" w:rsidRDefault="0004058D" w:rsidP="00A87E1D">
            <w:pPr>
              <w:pStyle w:val="TAH"/>
              <w:rPr>
                <w:ins w:id="1562" w:author="Runsen, Samsung" w:date="2023-11-16T08:43:00Z"/>
              </w:rPr>
            </w:pPr>
            <w:ins w:id="1563" w:author="Runsen, Samsung" w:date="2023-11-16T08:43:00Z">
              <w:r w:rsidRPr="00774B3D">
                <w:t>Condition</w:t>
              </w:r>
            </w:ins>
          </w:p>
        </w:tc>
      </w:tr>
      <w:tr w:rsidR="0004058D" w:rsidRPr="00774B3D" w14:paraId="0569B22D" w14:textId="77777777" w:rsidTr="00A87E1D">
        <w:trPr>
          <w:ins w:id="1564"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2A8F3426" w14:textId="77777777" w:rsidR="0004058D" w:rsidRPr="00774B3D" w:rsidRDefault="0004058D" w:rsidP="00A87E1D">
            <w:pPr>
              <w:pStyle w:val="TAL"/>
              <w:rPr>
                <w:ins w:id="1565" w:author="Runsen, Samsung" w:date="2023-11-16T08:43:00Z"/>
              </w:rPr>
            </w:pPr>
            <w:ins w:id="1566" w:author="Runsen, Samsung" w:date="2023-11-16T08:43:00Z">
              <w:r w:rsidRPr="00774B3D">
                <w:t xml:space="preserve">NZP-CSI-RS-Resource ::=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52D05E09" w14:textId="77777777" w:rsidR="0004058D" w:rsidRPr="00774B3D" w:rsidRDefault="0004058D" w:rsidP="00A87E1D">
            <w:pPr>
              <w:pStyle w:val="TAL"/>
              <w:rPr>
                <w:ins w:id="1567"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1EB45D02" w14:textId="77777777" w:rsidR="0004058D" w:rsidRPr="00774B3D" w:rsidRDefault="0004058D" w:rsidP="00A87E1D">
            <w:pPr>
              <w:pStyle w:val="TAL"/>
              <w:rPr>
                <w:ins w:id="1568"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0860D21F" w14:textId="77777777" w:rsidR="0004058D" w:rsidRPr="00774B3D" w:rsidRDefault="0004058D" w:rsidP="00A87E1D">
            <w:pPr>
              <w:pStyle w:val="TAL"/>
              <w:rPr>
                <w:ins w:id="1569" w:author="Runsen, Samsung" w:date="2023-11-16T08:43:00Z"/>
              </w:rPr>
            </w:pPr>
          </w:p>
        </w:tc>
      </w:tr>
      <w:tr w:rsidR="0004058D" w:rsidRPr="00774B3D" w14:paraId="4F700072" w14:textId="77777777" w:rsidTr="00A87E1D">
        <w:trPr>
          <w:ins w:id="1570"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42E523B1" w14:textId="77777777" w:rsidR="0004058D" w:rsidRPr="00774B3D" w:rsidRDefault="0004058D" w:rsidP="00A87E1D">
            <w:pPr>
              <w:pStyle w:val="TAL"/>
              <w:rPr>
                <w:ins w:id="1571" w:author="Runsen, Samsung" w:date="2023-11-16T08:43:00Z"/>
              </w:rPr>
            </w:pPr>
            <w:ins w:id="1572" w:author="Runsen, Samsung" w:date="2023-11-16T08:43:00Z">
              <w:r w:rsidRPr="00774B3D">
                <w:t xml:space="preserve">  </w:t>
              </w:r>
              <w:proofErr w:type="spellStart"/>
              <w:r w:rsidRPr="00774B3D">
                <w:t>resourceMapping</w:t>
              </w:r>
              <w:proofErr w:type="spellEnd"/>
              <w:r w:rsidRPr="00774B3D">
                <w:t xml:space="preserve"> </w:t>
              </w:r>
              <w:r w:rsidRPr="00774B3D">
                <w:rPr>
                  <w:snapToGrid w:val="0"/>
                </w:rPr>
                <w:t xml:space="preserve">SEQUENCE </w:t>
              </w:r>
              <w:r w:rsidRPr="00774B3D">
                <w:t>{</w:t>
              </w:r>
            </w:ins>
          </w:p>
        </w:tc>
        <w:tc>
          <w:tcPr>
            <w:tcW w:w="2267" w:type="dxa"/>
            <w:tcBorders>
              <w:top w:val="single" w:sz="4" w:space="0" w:color="auto"/>
              <w:left w:val="single" w:sz="4" w:space="0" w:color="auto"/>
              <w:bottom w:val="single" w:sz="4" w:space="0" w:color="auto"/>
              <w:right w:val="single" w:sz="4" w:space="0" w:color="auto"/>
            </w:tcBorders>
          </w:tcPr>
          <w:p w14:paraId="6B9711BE" w14:textId="77777777" w:rsidR="0004058D" w:rsidRPr="00774B3D" w:rsidRDefault="0004058D" w:rsidP="00A87E1D">
            <w:pPr>
              <w:pStyle w:val="TAL"/>
              <w:rPr>
                <w:ins w:id="1573"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1D909B10" w14:textId="77777777" w:rsidR="0004058D" w:rsidRPr="00774B3D" w:rsidRDefault="0004058D" w:rsidP="00A87E1D">
            <w:pPr>
              <w:pStyle w:val="TAL"/>
              <w:rPr>
                <w:ins w:id="1574"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4F998429" w14:textId="77777777" w:rsidR="0004058D" w:rsidRPr="00774B3D" w:rsidRDefault="0004058D" w:rsidP="00A87E1D">
            <w:pPr>
              <w:pStyle w:val="TAL"/>
              <w:rPr>
                <w:ins w:id="1575" w:author="Runsen, Samsung" w:date="2023-11-16T08:43:00Z"/>
              </w:rPr>
            </w:pPr>
          </w:p>
        </w:tc>
      </w:tr>
      <w:tr w:rsidR="0004058D" w:rsidRPr="00774B3D" w14:paraId="172670CE" w14:textId="77777777" w:rsidTr="00A87E1D">
        <w:trPr>
          <w:ins w:id="1576"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16CDF04E" w14:textId="77777777" w:rsidR="0004058D" w:rsidRPr="00774B3D" w:rsidRDefault="0004058D" w:rsidP="00A87E1D">
            <w:pPr>
              <w:pStyle w:val="TAL"/>
              <w:rPr>
                <w:ins w:id="1577" w:author="Runsen, Samsung" w:date="2023-11-16T08:43:00Z"/>
              </w:rPr>
            </w:pPr>
            <w:ins w:id="1578" w:author="Runsen, Samsung" w:date="2023-11-16T08:43:00Z">
              <w:r w:rsidRPr="00774B3D">
                <w:t xml:space="preserve">    </w:t>
              </w:r>
              <w:proofErr w:type="spellStart"/>
              <w:r w:rsidRPr="00774B3D">
                <w:t>frequencyDomainAllocation</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588A079" w14:textId="77777777" w:rsidR="0004058D" w:rsidRPr="00774B3D" w:rsidRDefault="0004058D" w:rsidP="00A87E1D">
            <w:pPr>
              <w:pStyle w:val="TAL"/>
              <w:rPr>
                <w:ins w:id="1579"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15812E62" w14:textId="77777777" w:rsidR="0004058D" w:rsidRPr="00774B3D" w:rsidRDefault="0004058D" w:rsidP="00A87E1D">
            <w:pPr>
              <w:pStyle w:val="TAL"/>
              <w:rPr>
                <w:ins w:id="1580"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17DD12C9" w14:textId="77777777" w:rsidR="0004058D" w:rsidRPr="00774B3D" w:rsidRDefault="0004058D" w:rsidP="00A87E1D">
            <w:pPr>
              <w:pStyle w:val="TAL"/>
              <w:rPr>
                <w:ins w:id="1581" w:author="Runsen, Samsung" w:date="2023-11-16T08:43:00Z"/>
              </w:rPr>
            </w:pPr>
          </w:p>
        </w:tc>
      </w:tr>
      <w:tr w:rsidR="0004058D" w:rsidRPr="00774B3D" w14:paraId="395FAE60" w14:textId="77777777" w:rsidTr="00A87E1D">
        <w:trPr>
          <w:ins w:id="1582" w:author="Runsen, Samsung" w:date="2023-11-16T08:43:00Z"/>
        </w:trPr>
        <w:tc>
          <w:tcPr>
            <w:tcW w:w="4535" w:type="dxa"/>
            <w:tcBorders>
              <w:top w:val="single" w:sz="4" w:space="0" w:color="auto"/>
              <w:left w:val="single" w:sz="4" w:space="0" w:color="auto"/>
              <w:bottom w:val="nil"/>
              <w:right w:val="single" w:sz="4" w:space="0" w:color="auto"/>
            </w:tcBorders>
            <w:hideMark/>
          </w:tcPr>
          <w:p w14:paraId="38C242C3" w14:textId="77777777" w:rsidR="0004058D" w:rsidRPr="00774B3D" w:rsidRDefault="0004058D" w:rsidP="00A87E1D">
            <w:pPr>
              <w:pStyle w:val="TAL"/>
              <w:rPr>
                <w:ins w:id="1583" w:author="Runsen, Samsung" w:date="2023-11-16T08:43:00Z"/>
              </w:rPr>
            </w:pPr>
            <w:ins w:id="1584" w:author="Runsen, Samsung" w:date="2023-11-16T08:43:00Z">
              <w:r w:rsidRPr="00774B3D">
                <w:t xml:space="preserve">      row1</w:t>
              </w:r>
            </w:ins>
          </w:p>
        </w:tc>
        <w:tc>
          <w:tcPr>
            <w:tcW w:w="2267" w:type="dxa"/>
            <w:tcBorders>
              <w:top w:val="single" w:sz="4" w:space="0" w:color="auto"/>
              <w:left w:val="single" w:sz="4" w:space="0" w:color="auto"/>
              <w:bottom w:val="single" w:sz="4" w:space="0" w:color="auto"/>
              <w:right w:val="single" w:sz="4" w:space="0" w:color="auto"/>
            </w:tcBorders>
            <w:hideMark/>
          </w:tcPr>
          <w:p w14:paraId="0F8807F6" w14:textId="77777777" w:rsidR="0004058D" w:rsidRPr="00774B3D" w:rsidRDefault="0004058D" w:rsidP="00A87E1D">
            <w:pPr>
              <w:pStyle w:val="TAL"/>
              <w:rPr>
                <w:ins w:id="1585" w:author="Runsen, Samsung" w:date="2023-11-16T08:43:00Z"/>
              </w:rPr>
            </w:pPr>
            <w:ins w:id="1586" w:author="Runsen, Samsung" w:date="2023-11-16T08:43:00Z">
              <w:r w:rsidRPr="00774B3D">
                <w:t>0000</w:t>
              </w:r>
            </w:ins>
          </w:p>
        </w:tc>
        <w:tc>
          <w:tcPr>
            <w:tcW w:w="1557" w:type="dxa"/>
            <w:tcBorders>
              <w:top w:val="single" w:sz="4" w:space="0" w:color="auto"/>
              <w:left w:val="single" w:sz="4" w:space="0" w:color="auto"/>
              <w:bottom w:val="single" w:sz="4" w:space="0" w:color="auto"/>
              <w:right w:val="single" w:sz="4" w:space="0" w:color="auto"/>
            </w:tcBorders>
            <w:hideMark/>
          </w:tcPr>
          <w:p w14:paraId="70A62907" w14:textId="77777777" w:rsidR="0004058D" w:rsidRPr="00774B3D" w:rsidRDefault="0004058D" w:rsidP="00A87E1D">
            <w:pPr>
              <w:pStyle w:val="TAL"/>
              <w:rPr>
                <w:ins w:id="1587" w:author="Runsen, Samsung" w:date="2023-11-16T08:43:00Z"/>
                <w:lang w:eastAsia="zh-CN"/>
              </w:rPr>
            </w:pPr>
            <w:ins w:id="1588" w:author="Runsen, Samsung" w:date="2023-11-16T08:43:00Z">
              <w:r w:rsidRPr="00774B3D">
                <w:rPr>
                  <w:lang w:eastAsia="zh-CN"/>
                </w:rPr>
                <w:t>For CSI-RS resources 1, 2, 3, 4</w:t>
              </w:r>
            </w:ins>
          </w:p>
        </w:tc>
        <w:tc>
          <w:tcPr>
            <w:tcW w:w="1388" w:type="dxa"/>
            <w:tcBorders>
              <w:top w:val="single" w:sz="4" w:space="0" w:color="auto"/>
              <w:left w:val="single" w:sz="4" w:space="0" w:color="auto"/>
              <w:bottom w:val="single" w:sz="4" w:space="0" w:color="auto"/>
              <w:right w:val="single" w:sz="4" w:space="0" w:color="auto"/>
            </w:tcBorders>
          </w:tcPr>
          <w:p w14:paraId="3180E861" w14:textId="77777777" w:rsidR="0004058D" w:rsidRPr="00774B3D" w:rsidRDefault="0004058D" w:rsidP="00A87E1D">
            <w:pPr>
              <w:pStyle w:val="TAL"/>
              <w:rPr>
                <w:ins w:id="1589" w:author="Runsen, Samsung" w:date="2023-11-16T08:43:00Z"/>
              </w:rPr>
            </w:pPr>
          </w:p>
        </w:tc>
      </w:tr>
      <w:tr w:rsidR="0004058D" w:rsidRPr="00774B3D" w14:paraId="09BB8668" w14:textId="77777777" w:rsidTr="00A87E1D">
        <w:trPr>
          <w:ins w:id="1590" w:author="Runsen, Samsung" w:date="2023-11-16T08:43:00Z"/>
        </w:trPr>
        <w:tc>
          <w:tcPr>
            <w:tcW w:w="4535" w:type="dxa"/>
            <w:tcBorders>
              <w:top w:val="nil"/>
              <w:left w:val="single" w:sz="4" w:space="0" w:color="auto"/>
              <w:bottom w:val="single" w:sz="4" w:space="0" w:color="auto"/>
              <w:right w:val="single" w:sz="4" w:space="0" w:color="auto"/>
            </w:tcBorders>
          </w:tcPr>
          <w:p w14:paraId="26B16A40" w14:textId="77777777" w:rsidR="0004058D" w:rsidRPr="00774B3D" w:rsidRDefault="0004058D" w:rsidP="00A87E1D">
            <w:pPr>
              <w:pStyle w:val="TAL"/>
              <w:rPr>
                <w:ins w:id="1591" w:author="Runsen, Samsung" w:date="2023-11-16T08:43:00Z"/>
              </w:rPr>
            </w:pPr>
          </w:p>
        </w:tc>
        <w:tc>
          <w:tcPr>
            <w:tcW w:w="2267" w:type="dxa"/>
            <w:tcBorders>
              <w:top w:val="single" w:sz="4" w:space="0" w:color="auto"/>
              <w:left w:val="single" w:sz="4" w:space="0" w:color="auto"/>
              <w:bottom w:val="single" w:sz="4" w:space="0" w:color="auto"/>
              <w:right w:val="single" w:sz="4" w:space="0" w:color="auto"/>
            </w:tcBorders>
            <w:hideMark/>
          </w:tcPr>
          <w:p w14:paraId="7F45D6C3" w14:textId="77777777" w:rsidR="0004058D" w:rsidRPr="00774B3D" w:rsidRDefault="0004058D" w:rsidP="00A87E1D">
            <w:pPr>
              <w:pStyle w:val="TAL"/>
              <w:rPr>
                <w:ins w:id="1592" w:author="Runsen, Samsung" w:date="2023-11-16T08:43:00Z"/>
              </w:rPr>
            </w:pPr>
            <w:ins w:id="1593" w:author="Runsen, Samsung" w:date="2023-11-16T08:43:00Z">
              <w:r w:rsidRPr="00774B3D">
                <w:rPr>
                  <w:lang w:eastAsia="zh-CN"/>
                </w:rPr>
                <w:t>0001</w:t>
              </w:r>
            </w:ins>
          </w:p>
        </w:tc>
        <w:tc>
          <w:tcPr>
            <w:tcW w:w="1557" w:type="dxa"/>
            <w:tcBorders>
              <w:top w:val="single" w:sz="4" w:space="0" w:color="auto"/>
              <w:left w:val="single" w:sz="4" w:space="0" w:color="auto"/>
              <w:bottom w:val="single" w:sz="4" w:space="0" w:color="auto"/>
              <w:right w:val="single" w:sz="4" w:space="0" w:color="auto"/>
            </w:tcBorders>
            <w:hideMark/>
          </w:tcPr>
          <w:p w14:paraId="354CFBEA" w14:textId="77777777" w:rsidR="0004058D" w:rsidRPr="00774B3D" w:rsidRDefault="0004058D" w:rsidP="00A87E1D">
            <w:pPr>
              <w:pStyle w:val="TAL"/>
              <w:rPr>
                <w:ins w:id="1594" w:author="Runsen, Samsung" w:date="2023-11-16T08:43:00Z"/>
              </w:rPr>
            </w:pPr>
            <w:ins w:id="1595" w:author="Runsen, Samsung" w:date="2023-11-16T08:43:00Z">
              <w:r w:rsidRPr="00774B3D">
                <w:rPr>
                  <w:lang w:eastAsia="zh-CN"/>
                </w:rPr>
                <w:t>For CSI-RS resources 5,6,7,8</w:t>
              </w:r>
            </w:ins>
          </w:p>
        </w:tc>
        <w:tc>
          <w:tcPr>
            <w:tcW w:w="1388" w:type="dxa"/>
            <w:tcBorders>
              <w:top w:val="single" w:sz="4" w:space="0" w:color="auto"/>
              <w:left w:val="single" w:sz="4" w:space="0" w:color="auto"/>
              <w:bottom w:val="single" w:sz="4" w:space="0" w:color="auto"/>
              <w:right w:val="single" w:sz="4" w:space="0" w:color="auto"/>
            </w:tcBorders>
          </w:tcPr>
          <w:p w14:paraId="65690A43" w14:textId="77777777" w:rsidR="0004058D" w:rsidRPr="00774B3D" w:rsidRDefault="0004058D" w:rsidP="00A87E1D">
            <w:pPr>
              <w:pStyle w:val="TAL"/>
              <w:rPr>
                <w:ins w:id="1596" w:author="Runsen, Samsung" w:date="2023-11-16T08:43:00Z"/>
              </w:rPr>
            </w:pPr>
          </w:p>
        </w:tc>
      </w:tr>
      <w:tr w:rsidR="0004058D" w:rsidRPr="00774B3D" w14:paraId="50F7BE4F" w14:textId="77777777" w:rsidTr="00A87E1D">
        <w:trPr>
          <w:ins w:id="1597"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7A2003FE" w14:textId="77777777" w:rsidR="0004058D" w:rsidRPr="00774B3D" w:rsidRDefault="0004058D" w:rsidP="00A87E1D">
            <w:pPr>
              <w:pStyle w:val="TAL"/>
              <w:rPr>
                <w:ins w:id="1598" w:author="Runsen, Samsung" w:date="2023-11-16T08:43:00Z"/>
              </w:rPr>
            </w:pPr>
            <w:ins w:id="1599" w:author="Runsen, Samsung" w:date="2023-11-16T08:43: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39461AAA" w14:textId="77777777" w:rsidR="0004058D" w:rsidRPr="00774B3D" w:rsidRDefault="0004058D" w:rsidP="00A87E1D">
            <w:pPr>
              <w:pStyle w:val="TAL"/>
              <w:rPr>
                <w:ins w:id="1600"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5179BB1B" w14:textId="77777777" w:rsidR="0004058D" w:rsidRPr="00774B3D" w:rsidRDefault="0004058D" w:rsidP="00A87E1D">
            <w:pPr>
              <w:pStyle w:val="TAL"/>
              <w:rPr>
                <w:ins w:id="1601"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460BE25C" w14:textId="77777777" w:rsidR="0004058D" w:rsidRPr="00774B3D" w:rsidRDefault="0004058D" w:rsidP="00A87E1D">
            <w:pPr>
              <w:pStyle w:val="TAL"/>
              <w:rPr>
                <w:ins w:id="1602" w:author="Runsen, Samsung" w:date="2023-11-16T08:43:00Z"/>
              </w:rPr>
            </w:pPr>
          </w:p>
        </w:tc>
      </w:tr>
      <w:tr w:rsidR="0004058D" w:rsidRPr="00774B3D" w14:paraId="5DD508B8" w14:textId="77777777" w:rsidTr="00A87E1D">
        <w:trPr>
          <w:ins w:id="1603"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4B4CC333" w14:textId="77777777" w:rsidR="0004058D" w:rsidRPr="00774B3D" w:rsidRDefault="0004058D" w:rsidP="00A87E1D">
            <w:pPr>
              <w:pStyle w:val="TAL"/>
              <w:rPr>
                <w:ins w:id="1604" w:author="Runsen, Samsung" w:date="2023-11-16T08:43:00Z"/>
              </w:rPr>
            </w:pPr>
            <w:ins w:id="1605" w:author="Runsen, Samsung" w:date="2023-11-16T08:43:00Z">
              <w:r w:rsidRPr="00774B3D">
                <w:t xml:space="preserve">    </w:t>
              </w:r>
              <w:proofErr w:type="spellStart"/>
              <w:r w:rsidRPr="00774B3D">
                <w:t>nrofPorts</w:t>
              </w:r>
              <w:proofErr w:type="spellEnd"/>
              <w:r w:rsidRPr="00774B3D">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AE967F2" w14:textId="77777777" w:rsidR="0004058D" w:rsidRPr="00774B3D" w:rsidRDefault="0004058D" w:rsidP="00A87E1D">
            <w:pPr>
              <w:pStyle w:val="TAL"/>
              <w:rPr>
                <w:ins w:id="1606" w:author="Runsen, Samsung" w:date="2023-11-16T08:43:00Z"/>
              </w:rPr>
            </w:pPr>
            <w:ins w:id="1607" w:author="Runsen, Samsung" w:date="2023-11-16T08:43:00Z">
              <w:r w:rsidRPr="00774B3D">
                <w:t>p1</w:t>
              </w:r>
            </w:ins>
          </w:p>
        </w:tc>
        <w:tc>
          <w:tcPr>
            <w:tcW w:w="1557" w:type="dxa"/>
            <w:tcBorders>
              <w:top w:val="single" w:sz="4" w:space="0" w:color="auto"/>
              <w:left w:val="single" w:sz="4" w:space="0" w:color="auto"/>
              <w:bottom w:val="single" w:sz="4" w:space="0" w:color="auto"/>
              <w:right w:val="single" w:sz="4" w:space="0" w:color="auto"/>
            </w:tcBorders>
          </w:tcPr>
          <w:p w14:paraId="4745A8BF" w14:textId="77777777" w:rsidR="0004058D" w:rsidRPr="00774B3D" w:rsidRDefault="0004058D" w:rsidP="00A87E1D">
            <w:pPr>
              <w:pStyle w:val="TAL"/>
              <w:rPr>
                <w:ins w:id="1608"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56678E90" w14:textId="77777777" w:rsidR="0004058D" w:rsidRPr="00774B3D" w:rsidRDefault="0004058D" w:rsidP="00A87E1D">
            <w:pPr>
              <w:pStyle w:val="TAL"/>
              <w:rPr>
                <w:ins w:id="1609" w:author="Runsen, Samsung" w:date="2023-11-16T08:43:00Z"/>
              </w:rPr>
            </w:pPr>
          </w:p>
        </w:tc>
      </w:tr>
      <w:tr w:rsidR="0004058D" w:rsidRPr="00774B3D" w14:paraId="247D6268" w14:textId="77777777" w:rsidTr="00A87E1D">
        <w:trPr>
          <w:ins w:id="1610" w:author="Runsen, Samsung" w:date="2023-11-16T08:43:00Z"/>
        </w:trPr>
        <w:tc>
          <w:tcPr>
            <w:tcW w:w="4535" w:type="dxa"/>
            <w:tcBorders>
              <w:top w:val="single" w:sz="4" w:space="0" w:color="auto"/>
              <w:left w:val="single" w:sz="4" w:space="0" w:color="auto"/>
              <w:bottom w:val="nil"/>
              <w:right w:val="single" w:sz="4" w:space="0" w:color="auto"/>
            </w:tcBorders>
            <w:hideMark/>
          </w:tcPr>
          <w:p w14:paraId="50BC75F3" w14:textId="77777777" w:rsidR="0004058D" w:rsidRPr="00774B3D" w:rsidRDefault="0004058D" w:rsidP="00A87E1D">
            <w:pPr>
              <w:pStyle w:val="TAL"/>
              <w:rPr>
                <w:ins w:id="1611" w:author="Runsen, Samsung" w:date="2023-11-16T08:43:00Z"/>
              </w:rPr>
            </w:pPr>
            <w:ins w:id="1612" w:author="Runsen, Samsung" w:date="2023-11-16T08:43:00Z">
              <w:r w:rsidRPr="00774B3D">
                <w:t xml:space="preserve">    </w:t>
              </w:r>
              <w:proofErr w:type="spellStart"/>
              <w:r w:rsidRPr="00774B3D">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05D5D3" w14:textId="77777777" w:rsidR="0004058D" w:rsidRPr="00774B3D" w:rsidRDefault="0004058D" w:rsidP="00A87E1D">
            <w:pPr>
              <w:pStyle w:val="TAL"/>
              <w:rPr>
                <w:ins w:id="1613" w:author="Runsen, Samsung" w:date="2023-11-16T08:43:00Z"/>
              </w:rPr>
            </w:pPr>
            <w:ins w:id="1614" w:author="Runsen, Samsung" w:date="2023-11-16T08:43:00Z">
              <w:r w:rsidRPr="00774B3D">
                <w:t>6</w:t>
              </w:r>
            </w:ins>
          </w:p>
        </w:tc>
        <w:tc>
          <w:tcPr>
            <w:tcW w:w="1557" w:type="dxa"/>
            <w:tcBorders>
              <w:top w:val="single" w:sz="4" w:space="0" w:color="auto"/>
              <w:left w:val="single" w:sz="4" w:space="0" w:color="auto"/>
              <w:bottom w:val="single" w:sz="4" w:space="0" w:color="auto"/>
              <w:right w:val="single" w:sz="4" w:space="0" w:color="auto"/>
            </w:tcBorders>
            <w:hideMark/>
          </w:tcPr>
          <w:p w14:paraId="1FE8E4BC" w14:textId="77777777" w:rsidR="0004058D" w:rsidRPr="00774B3D" w:rsidRDefault="0004058D" w:rsidP="00A87E1D">
            <w:pPr>
              <w:pStyle w:val="TAL"/>
              <w:rPr>
                <w:ins w:id="1615" w:author="Runsen, Samsung" w:date="2023-11-16T08:43:00Z"/>
              </w:rPr>
            </w:pPr>
            <w:ins w:id="1616" w:author="Runsen, Samsung" w:date="2023-11-16T08:43:00Z">
              <w:r w:rsidRPr="00774B3D">
                <w:rPr>
                  <w:lang w:eastAsia="zh-CN"/>
                </w:rPr>
                <w:t>For CSI-RS resources 1,3,5,7</w:t>
              </w:r>
            </w:ins>
          </w:p>
        </w:tc>
        <w:tc>
          <w:tcPr>
            <w:tcW w:w="1388" w:type="dxa"/>
            <w:tcBorders>
              <w:top w:val="single" w:sz="4" w:space="0" w:color="auto"/>
              <w:left w:val="single" w:sz="4" w:space="0" w:color="auto"/>
              <w:bottom w:val="single" w:sz="4" w:space="0" w:color="auto"/>
              <w:right w:val="single" w:sz="4" w:space="0" w:color="auto"/>
            </w:tcBorders>
          </w:tcPr>
          <w:p w14:paraId="449BB50C" w14:textId="77777777" w:rsidR="0004058D" w:rsidRPr="00774B3D" w:rsidRDefault="0004058D" w:rsidP="00A87E1D">
            <w:pPr>
              <w:pStyle w:val="TAL"/>
              <w:rPr>
                <w:ins w:id="1617" w:author="Runsen, Samsung" w:date="2023-11-16T08:43:00Z"/>
              </w:rPr>
            </w:pPr>
          </w:p>
        </w:tc>
      </w:tr>
      <w:tr w:rsidR="0004058D" w:rsidRPr="00774B3D" w14:paraId="29A082F8" w14:textId="77777777" w:rsidTr="00A87E1D">
        <w:trPr>
          <w:ins w:id="1618" w:author="Runsen, Samsung" w:date="2023-11-16T08:43:00Z"/>
        </w:trPr>
        <w:tc>
          <w:tcPr>
            <w:tcW w:w="4535" w:type="dxa"/>
            <w:tcBorders>
              <w:top w:val="nil"/>
              <w:left w:val="single" w:sz="4" w:space="0" w:color="auto"/>
              <w:bottom w:val="single" w:sz="4" w:space="0" w:color="auto"/>
              <w:right w:val="single" w:sz="4" w:space="0" w:color="auto"/>
            </w:tcBorders>
          </w:tcPr>
          <w:p w14:paraId="7934E979" w14:textId="77777777" w:rsidR="0004058D" w:rsidRPr="00774B3D" w:rsidRDefault="0004058D" w:rsidP="00A87E1D">
            <w:pPr>
              <w:pStyle w:val="TAL"/>
              <w:rPr>
                <w:ins w:id="1619" w:author="Runsen, Samsung" w:date="2023-11-16T08:43:00Z"/>
              </w:rPr>
            </w:pPr>
          </w:p>
        </w:tc>
        <w:tc>
          <w:tcPr>
            <w:tcW w:w="2267" w:type="dxa"/>
            <w:tcBorders>
              <w:top w:val="single" w:sz="4" w:space="0" w:color="auto"/>
              <w:left w:val="single" w:sz="4" w:space="0" w:color="auto"/>
              <w:bottom w:val="single" w:sz="4" w:space="0" w:color="auto"/>
              <w:right w:val="single" w:sz="4" w:space="0" w:color="auto"/>
            </w:tcBorders>
            <w:hideMark/>
          </w:tcPr>
          <w:p w14:paraId="7DEDC1E9" w14:textId="77777777" w:rsidR="0004058D" w:rsidRPr="00774B3D" w:rsidRDefault="0004058D" w:rsidP="00A87E1D">
            <w:pPr>
              <w:pStyle w:val="TAL"/>
              <w:rPr>
                <w:ins w:id="1620" w:author="Runsen, Samsung" w:date="2023-11-16T08:43:00Z"/>
              </w:rPr>
            </w:pPr>
            <w:ins w:id="1621" w:author="Runsen, Samsung" w:date="2023-11-16T08:43:00Z">
              <w:r w:rsidRPr="00774B3D">
                <w:t>10</w:t>
              </w:r>
            </w:ins>
          </w:p>
        </w:tc>
        <w:tc>
          <w:tcPr>
            <w:tcW w:w="1557" w:type="dxa"/>
            <w:tcBorders>
              <w:top w:val="single" w:sz="4" w:space="0" w:color="auto"/>
              <w:left w:val="single" w:sz="4" w:space="0" w:color="auto"/>
              <w:bottom w:val="single" w:sz="4" w:space="0" w:color="auto"/>
              <w:right w:val="single" w:sz="4" w:space="0" w:color="auto"/>
            </w:tcBorders>
            <w:hideMark/>
          </w:tcPr>
          <w:p w14:paraId="25350AB2" w14:textId="77777777" w:rsidR="0004058D" w:rsidRPr="00774B3D" w:rsidRDefault="0004058D" w:rsidP="00A87E1D">
            <w:pPr>
              <w:pStyle w:val="TAL"/>
              <w:rPr>
                <w:ins w:id="1622" w:author="Runsen, Samsung" w:date="2023-11-16T08:43:00Z"/>
              </w:rPr>
            </w:pPr>
            <w:ins w:id="1623" w:author="Runsen, Samsung" w:date="2023-11-16T08:43:00Z">
              <w:r w:rsidRPr="00774B3D">
                <w:rPr>
                  <w:lang w:eastAsia="zh-CN"/>
                </w:rPr>
                <w:t>For CSI-RS resources 2,4,6,8</w:t>
              </w:r>
            </w:ins>
          </w:p>
        </w:tc>
        <w:tc>
          <w:tcPr>
            <w:tcW w:w="1388" w:type="dxa"/>
            <w:tcBorders>
              <w:top w:val="single" w:sz="4" w:space="0" w:color="auto"/>
              <w:left w:val="single" w:sz="4" w:space="0" w:color="auto"/>
              <w:bottom w:val="single" w:sz="4" w:space="0" w:color="auto"/>
              <w:right w:val="single" w:sz="4" w:space="0" w:color="auto"/>
            </w:tcBorders>
          </w:tcPr>
          <w:p w14:paraId="7EE81CA9" w14:textId="77777777" w:rsidR="0004058D" w:rsidRPr="00774B3D" w:rsidRDefault="0004058D" w:rsidP="00A87E1D">
            <w:pPr>
              <w:pStyle w:val="TAL"/>
              <w:rPr>
                <w:ins w:id="1624" w:author="Runsen, Samsung" w:date="2023-11-16T08:43:00Z"/>
              </w:rPr>
            </w:pPr>
          </w:p>
        </w:tc>
      </w:tr>
      <w:tr w:rsidR="0004058D" w:rsidRPr="00774B3D" w14:paraId="119E3471" w14:textId="77777777" w:rsidTr="00A87E1D">
        <w:trPr>
          <w:ins w:id="1625"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0DCD3C70" w14:textId="77777777" w:rsidR="0004058D" w:rsidRPr="00774B3D" w:rsidRDefault="0004058D" w:rsidP="00A87E1D">
            <w:pPr>
              <w:pStyle w:val="TAL"/>
              <w:rPr>
                <w:ins w:id="1626" w:author="Runsen, Samsung" w:date="2023-11-16T08:43:00Z"/>
              </w:rPr>
            </w:pPr>
            <w:ins w:id="1627" w:author="Runsen, Samsung" w:date="2023-11-16T08:43:00Z">
              <w:r w:rsidRPr="00774B3D">
                <w:t xml:space="preserve">    </w:t>
              </w:r>
              <w:proofErr w:type="spellStart"/>
              <w:r w:rsidRPr="00774B3D">
                <w:t>cdm</w:t>
              </w:r>
              <w:proofErr w:type="spellEnd"/>
              <w:r w:rsidRPr="00774B3D">
                <w:t xml:space="preserve">-Type </w:t>
              </w:r>
            </w:ins>
          </w:p>
        </w:tc>
        <w:tc>
          <w:tcPr>
            <w:tcW w:w="2267" w:type="dxa"/>
            <w:tcBorders>
              <w:top w:val="single" w:sz="4" w:space="0" w:color="auto"/>
              <w:left w:val="single" w:sz="4" w:space="0" w:color="auto"/>
              <w:bottom w:val="single" w:sz="4" w:space="0" w:color="auto"/>
              <w:right w:val="single" w:sz="4" w:space="0" w:color="auto"/>
            </w:tcBorders>
            <w:hideMark/>
          </w:tcPr>
          <w:p w14:paraId="15944E16" w14:textId="77777777" w:rsidR="0004058D" w:rsidRPr="00774B3D" w:rsidRDefault="0004058D" w:rsidP="00A87E1D">
            <w:pPr>
              <w:pStyle w:val="TAL"/>
              <w:rPr>
                <w:ins w:id="1628" w:author="Runsen, Samsung" w:date="2023-11-16T08:43:00Z"/>
              </w:rPr>
            </w:pPr>
            <w:proofErr w:type="spellStart"/>
            <w:ins w:id="1629" w:author="Runsen, Samsung" w:date="2023-11-16T08:43:00Z">
              <w:r w:rsidRPr="00774B3D">
                <w:t>noCDM</w:t>
              </w:r>
              <w:proofErr w:type="spellEnd"/>
            </w:ins>
          </w:p>
        </w:tc>
        <w:tc>
          <w:tcPr>
            <w:tcW w:w="1557" w:type="dxa"/>
            <w:tcBorders>
              <w:top w:val="single" w:sz="4" w:space="0" w:color="auto"/>
              <w:left w:val="single" w:sz="4" w:space="0" w:color="auto"/>
              <w:bottom w:val="single" w:sz="4" w:space="0" w:color="auto"/>
              <w:right w:val="single" w:sz="4" w:space="0" w:color="auto"/>
            </w:tcBorders>
          </w:tcPr>
          <w:p w14:paraId="75845AB6" w14:textId="77777777" w:rsidR="0004058D" w:rsidRPr="00774B3D" w:rsidRDefault="0004058D" w:rsidP="00A87E1D">
            <w:pPr>
              <w:pStyle w:val="TAL"/>
              <w:rPr>
                <w:ins w:id="1630"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7198E536" w14:textId="77777777" w:rsidR="0004058D" w:rsidRPr="00774B3D" w:rsidRDefault="0004058D" w:rsidP="00A87E1D">
            <w:pPr>
              <w:pStyle w:val="TAL"/>
              <w:rPr>
                <w:ins w:id="1631" w:author="Runsen, Samsung" w:date="2023-11-16T08:43:00Z"/>
              </w:rPr>
            </w:pPr>
          </w:p>
        </w:tc>
      </w:tr>
      <w:tr w:rsidR="0004058D" w:rsidRPr="00774B3D" w14:paraId="31A22C05" w14:textId="77777777" w:rsidTr="00A87E1D">
        <w:trPr>
          <w:ins w:id="1632"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7D4E9536" w14:textId="77777777" w:rsidR="0004058D" w:rsidRPr="00774B3D" w:rsidRDefault="0004058D" w:rsidP="00A87E1D">
            <w:pPr>
              <w:pStyle w:val="TAL"/>
              <w:rPr>
                <w:ins w:id="1633" w:author="Runsen, Samsung" w:date="2023-11-16T08:43:00Z"/>
              </w:rPr>
            </w:pPr>
            <w:ins w:id="1634" w:author="Runsen, Samsung" w:date="2023-11-16T08:43:00Z">
              <w:r w:rsidRPr="00774B3D">
                <w:t xml:space="preserve">    density CHOICE {</w:t>
              </w:r>
            </w:ins>
          </w:p>
        </w:tc>
        <w:tc>
          <w:tcPr>
            <w:tcW w:w="2267" w:type="dxa"/>
            <w:tcBorders>
              <w:top w:val="single" w:sz="4" w:space="0" w:color="auto"/>
              <w:left w:val="single" w:sz="4" w:space="0" w:color="auto"/>
              <w:bottom w:val="single" w:sz="4" w:space="0" w:color="auto"/>
              <w:right w:val="single" w:sz="4" w:space="0" w:color="auto"/>
            </w:tcBorders>
          </w:tcPr>
          <w:p w14:paraId="4ABF215E" w14:textId="77777777" w:rsidR="0004058D" w:rsidRPr="00774B3D" w:rsidRDefault="0004058D" w:rsidP="00A87E1D">
            <w:pPr>
              <w:pStyle w:val="TAL"/>
              <w:rPr>
                <w:ins w:id="1635"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216FEA98" w14:textId="77777777" w:rsidR="0004058D" w:rsidRPr="00774B3D" w:rsidRDefault="0004058D" w:rsidP="00A87E1D">
            <w:pPr>
              <w:pStyle w:val="TAL"/>
              <w:rPr>
                <w:ins w:id="1636"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5D877BB8" w14:textId="77777777" w:rsidR="0004058D" w:rsidRPr="00774B3D" w:rsidRDefault="0004058D" w:rsidP="00A87E1D">
            <w:pPr>
              <w:pStyle w:val="TAL"/>
              <w:rPr>
                <w:ins w:id="1637" w:author="Runsen, Samsung" w:date="2023-11-16T08:43:00Z"/>
              </w:rPr>
            </w:pPr>
          </w:p>
        </w:tc>
      </w:tr>
      <w:tr w:rsidR="0004058D" w:rsidRPr="00774B3D" w14:paraId="43D0D35D" w14:textId="77777777" w:rsidTr="00A87E1D">
        <w:trPr>
          <w:ins w:id="1638"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357F7E0E" w14:textId="77777777" w:rsidR="0004058D" w:rsidRPr="00774B3D" w:rsidRDefault="0004058D" w:rsidP="00A87E1D">
            <w:pPr>
              <w:pStyle w:val="TAL"/>
              <w:rPr>
                <w:ins w:id="1639" w:author="Runsen, Samsung" w:date="2023-11-16T08:43:00Z"/>
              </w:rPr>
            </w:pPr>
            <w:ins w:id="1640" w:author="Runsen, Samsung" w:date="2023-11-16T08:43:00Z">
              <w:r w:rsidRPr="00774B3D">
                <w:t xml:space="preserve">      three</w:t>
              </w:r>
            </w:ins>
          </w:p>
        </w:tc>
        <w:tc>
          <w:tcPr>
            <w:tcW w:w="2267" w:type="dxa"/>
            <w:tcBorders>
              <w:top w:val="single" w:sz="4" w:space="0" w:color="auto"/>
              <w:left w:val="single" w:sz="4" w:space="0" w:color="auto"/>
              <w:bottom w:val="single" w:sz="4" w:space="0" w:color="auto"/>
              <w:right w:val="single" w:sz="4" w:space="0" w:color="auto"/>
            </w:tcBorders>
            <w:hideMark/>
          </w:tcPr>
          <w:p w14:paraId="7713A870" w14:textId="77777777" w:rsidR="0004058D" w:rsidRPr="00774B3D" w:rsidRDefault="0004058D" w:rsidP="00A87E1D">
            <w:pPr>
              <w:pStyle w:val="TAL"/>
              <w:rPr>
                <w:ins w:id="1641" w:author="Runsen, Samsung" w:date="2023-11-16T08:43:00Z"/>
              </w:rPr>
            </w:pPr>
            <w:ins w:id="1642" w:author="Runsen, Samsung" w:date="2023-11-16T08:43:00Z">
              <w:r w:rsidRPr="00774B3D">
                <w:t>NULL</w:t>
              </w:r>
            </w:ins>
          </w:p>
        </w:tc>
        <w:tc>
          <w:tcPr>
            <w:tcW w:w="1557" w:type="dxa"/>
            <w:tcBorders>
              <w:top w:val="single" w:sz="4" w:space="0" w:color="auto"/>
              <w:left w:val="single" w:sz="4" w:space="0" w:color="auto"/>
              <w:bottom w:val="single" w:sz="4" w:space="0" w:color="auto"/>
              <w:right w:val="single" w:sz="4" w:space="0" w:color="auto"/>
            </w:tcBorders>
          </w:tcPr>
          <w:p w14:paraId="4831CA39" w14:textId="77777777" w:rsidR="0004058D" w:rsidRPr="00774B3D" w:rsidRDefault="0004058D" w:rsidP="00A87E1D">
            <w:pPr>
              <w:pStyle w:val="TAL"/>
              <w:rPr>
                <w:ins w:id="1643"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3927B829" w14:textId="77777777" w:rsidR="0004058D" w:rsidRPr="00774B3D" w:rsidRDefault="0004058D" w:rsidP="00A87E1D">
            <w:pPr>
              <w:pStyle w:val="TAL"/>
              <w:rPr>
                <w:ins w:id="1644" w:author="Runsen, Samsung" w:date="2023-11-16T08:43:00Z"/>
              </w:rPr>
            </w:pPr>
          </w:p>
        </w:tc>
      </w:tr>
      <w:tr w:rsidR="0004058D" w:rsidRPr="00774B3D" w14:paraId="79330E42" w14:textId="77777777" w:rsidTr="00A87E1D">
        <w:trPr>
          <w:ins w:id="1645"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3D4961CA" w14:textId="77777777" w:rsidR="0004058D" w:rsidRPr="00774B3D" w:rsidRDefault="0004058D" w:rsidP="00A87E1D">
            <w:pPr>
              <w:pStyle w:val="TAL"/>
              <w:rPr>
                <w:ins w:id="1646" w:author="Runsen, Samsung" w:date="2023-11-16T08:43:00Z"/>
              </w:rPr>
            </w:pPr>
            <w:ins w:id="1647" w:author="Runsen, Samsung" w:date="2023-11-16T08:43: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43395567" w14:textId="77777777" w:rsidR="0004058D" w:rsidRPr="00774B3D" w:rsidRDefault="0004058D" w:rsidP="00A87E1D">
            <w:pPr>
              <w:pStyle w:val="TAL"/>
              <w:rPr>
                <w:ins w:id="1648"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098E3427" w14:textId="77777777" w:rsidR="0004058D" w:rsidRPr="00774B3D" w:rsidRDefault="0004058D" w:rsidP="00A87E1D">
            <w:pPr>
              <w:pStyle w:val="TAL"/>
              <w:rPr>
                <w:ins w:id="1649"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2F736694" w14:textId="77777777" w:rsidR="0004058D" w:rsidRPr="00774B3D" w:rsidRDefault="0004058D" w:rsidP="00A87E1D">
            <w:pPr>
              <w:pStyle w:val="TAL"/>
              <w:rPr>
                <w:ins w:id="1650" w:author="Runsen, Samsung" w:date="2023-11-16T08:43:00Z"/>
              </w:rPr>
            </w:pPr>
          </w:p>
        </w:tc>
      </w:tr>
      <w:tr w:rsidR="0004058D" w:rsidRPr="00774B3D" w14:paraId="68B92CBE" w14:textId="77777777" w:rsidTr="00A87E1D">
        <w:trPr>
          <w:ins w:id="1651"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36B6F9A8" w14:textId="77777777" w:rsidR="0004058D" w:rsidRPr="00774B3D" w:rsidRDefault="0004058D" w:rsidP="00A87E1D">
            <w:pPr>
              <w:pStyle w:val="TAL"/>
              <w:rPr>
                <w:ins w:id="1652" w:author="Runsen, Samsung" w:date="2023-11-16T08:43:00Z"/>
              </w:rPr>
            </w:pPr>
            <w:ins w:id="1653" w:author="Runsen, Samsung" w:date="2023-11-16T08:43:00Z">
              <w:r w:rsidRPr="00774B3D">
                <w:t xml:space="preserve">  }</w:t>
              </w:r>
            </w:ins>
          </w:p>
        </w:tc>
        <w:tc>
          <w:tcPr>
            <w:tcW w:w="2267" w:type="dxa"/>
            <w:tcBorders>
              <w:top w:val="single" w:sz="4" w:space="0" w:color="auto"/>
              <w:left w:val="single" w:sz="4" w:space="0" w:color="auto"/>
              <w:bottom w:val="single" w:sz="4" w:space="0" w:color="auto"/>
              <w:right w:val="single" w:sz="4" w:space="0" w:color="auto"/>
            </w:tcBorders>
          </w:tcPr>
          <w:p w14:paraId="2494694A" w14:textId="77777777" w:rsidR="0004058D" w:rsidRPr="00774B3D" w:rsidRDefault="0004058D" w:rsidP="00A87E1D">
            <w:pPr>
              <w:pStyle w:val="TAL"/>
              <w:rPr>
                <w:ins w:id="1654"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6C980BC1" w14:textId="77777777" w:rsidR="0004058D" w:rsidRPr="00774B3D" w:rsidRDefault="0004058D" w:rsidP="00A87E1D">
            <w:pPr>
              <w:pStyle w:val="TAL"/>
              <w:rPr>
                <w:ins w:id="1655"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2007DD15" w14:textId="77777777" w:rsidR="0004058D" w:rsidRPr="00774B3D" w:rsidRDefault="0004058D" w:rsidP="00A87E1D">
            <w:pPr>
              <w:pStyle w:val="TAL"/>
              <w:rPr>
                <w:ins w:id="1656" w:author="Runsen, Samsung" w:date="2023-11-16T08:43:00Z"/>
              </w:rPr>
            </w:pPr>
          </w:p>
        </w:tc>
      </w:tr>
      <w:tr w:rsidR="0004058D" w:rsidRPr="00774B3D" w14:paraId="77DF78B6" w14:textId="77777777" w:rsidTr="00A87E1D">
        <w:trPr>
          <w:ins w:id="1657"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22F6651E" w14:textId="77777777" w:rsidR="0004058D" w:rsidRPr="00774B3D" w:rsidRDefault="0004058D" w:rsidP="00A87E1D">
            <w:pPr>
              <w:pStyle w:val="TAL"/>
              <w:rPr>
                <w:ins w:id="1658" w:author="Runsen, Samsung" w:date="2023-11-16T08:43:00Z"/>
              </w:rPr>
            </w:pPr>
            <w:ins w:id="1659" w:author="Runsen, Samsung" w:date="2023-11-16T08:43:00Z">
              <w:r w:rsidRPr="00774B3D">
                <w:t xml:space="preserve">  </w:t>
              </w:r>
              <w:proofErr w:type="spellStart"/>
              <w:r w:rsidRPr="00774B3D">
                <w:t>periodicityAndOffset</w:t>
              </w:r>
              <w:proofErr w:type="spellEnd"/>
              <w:r w:rsidRPr="00774B3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91FF8C" w14:textId="77777777" w:rsidR="0004058D" w:rsidRPr="00774B3D" w:rsidRDefault="0004058D" w:rsidP="00A87E1D">
            <w:pPr>
              <w:pStyle w:val="TAL"/>
              <w:rPr>
                <w:ins w:id="1660"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39057AEC" w14:textId="77777777" w:rsidR="0004058D" w:rsidRPr="00774B3D" w:rsidRDefault="0004058D" w:rsidP="00A87E1D">
            <w:pPr>
              <w:pStyle w:val="TAL"/>
              <w:rPr>
                <w:ins w:id="1661"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22497A24" w14:textId="77777777" w:rsidR="0004058D" w:rsidRPr="00774B3D" w:rsidRDefault="0004058D" w:rsidP="00A87E1D">
            <w:pPr>
              <w:pStyle w:val="TAL"/>
              <w:rPr>
                <w:ins w:id="1662" w:author="Runsen, Samsung" w:date="2023-11-16T08:43:00Z"/>
              </w:rPr>
            </w:pPr>
          </w:p>
        </w:tc>
      </w:tr>
      <w:tr w:rsidR="0004058D" w:rsidRPr="00774B3D" w14:paraId="5AC197FC" w14:textId="77777777" w:rsidTr="00A87E1D">
        <w:trPr>
          <w:ins w:id="1663"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5326E2D0" w14:textId="77777777" w:rsidR="0004058D" w:rsidRPr="00774B3D" w:rsidRDefault="0004058D" w:rsidP="00A87E1D">
            <w:pPr>
              <w:pStyle w:val="TAL"/>
              <w:rPr>
                <w:ins w:id="1664" w:author="Runsen, Samsung" w:date="2023-11-16T08:43:00Z"/>
              </w:rPr>
            </w:pPr>
            <w:ins w:id="1665" w:author="Runsen, Samsung" w:date="2023-11-16T08:43: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15D839C7" w14:textId="77777777" w:rsidR="0004058D" w:rsidRPr="00774B3D" w:rsidRDefault="0004058D" w:rsidP="00A87E1D">
            <w:pPr>
              <w:pStyle w:val="TAL"/>
              <w:rPr>
                <w:ins w:id="1666" w:author="Runsen, Samsung" w:date="2023-11-16T08:43:00Z"/>
                <w:lang w:eastAsia="zh-CN"/>
              </w:rPr>
            </w:pPr>
            <w:ins w:id="1667" w:author="Runsen, Samsung" w:date="2023-11-16T08:43:00Z">
              <w:r w:rsidRPr="00774B3D">
                <w:rPr>
                  <w:lang w:eastAsia="zh-CN"/>
                </w:rPr>
                <w:t>10</w:t>
              </w:r>
            </w:ins>
          </w:p>
        </w:tc>
        <w:tc>
          <w:tcPr>
            <w:tcW w:w="1557" w:type="dxa"/>
            <w:tcBorders>
              <w:top w:val="single" w:sz="4" w:space="0" w:color="auto"/>
              <w:left w:val="single" w:sz="4" w:space="0" w:color="auto"/>
              <w:bottom w:val="single" w:sz="4" w:space="0" w:color="auto"/>
              <w:right w:val="single" w:sz="4" w:space="0" w:color="auto"/>
            </w:tcBorders>
            <w:hideMark/>
          </w:tcPr>
          <w:p w14:paraId="232D5692" w14:textId="77777777" w:rsidR="0004058D" w:rsidRPr="00774B3D" w:rsidRDefault="0004058D" w:rsidP="00A87E1D">
            <w:pPr>
              <w:pStyle w:val="TAL"/>
              <w:rPr>
                <w:ins w:id="1668" w:author="Runsen, Samsung" w:date="2023-11-16T08:43:00Z"/>
              </w:rPr>
            </w:pPr>
            <w:ins w:id="1669" w:author="Runsen, Samsung" w:date="2023-11-16T08:43:00Z">
              <w:r w:rsidRPr="00774B3D">
                <w:rPr>
                  <w:lang w:eastAsia="zh-CN"/>
                </w:rPr>
                <w:t>For CSI-RS resources 1,2,5,6</w:t>
              </w:r>
            </w:ins>
          </w:p>
        </w:tc>
        <w:tc>
          <w:tcPr>
            <w:tcW w:w="1388" w:type="dxa"/>
            <w:tcBorders>
              <w:top w:val="single" w:sz="4" w:space="0" w:color="auto"/>
              <w:left w:val="single" w:sz="4" w:space="0" w:color="auto"/>
              <w:bottom w:val="single" w:sz="4" w:space="0" w:color="auto"/>
              <w:right w:val="single" w:sz="4" w:space="0" w:color="auto"/>
            </w:tcBorders>
          </w:tcPr>
          <w:p w14:paraId="1D5ED943" w14:textId="77777777" w:rsidR="0004058D" w:rsidRPr="00774B3D" w:rsidRDefault="0004058D" w:rsidP="00A87E1D">
            <w:pPr>
              <w:pStyle w:val="TAL"/>
              <w:rPr>
                <w:ins w:id="1670" w:author="Runsen, Samsung" w:date="2023-11-16T08:43:00Z"/>
              </w:rPr>
            </w:pPr>
          </w:p>
        </w:tc>
      </w:tr>
      <w:tr w:rsidR="0004058D" w:rsidRPr="00774B3D" w14:paraId="69006509" w14:textId="77777777" w:rsidTr="00A87E1D">
        <w:trPr>
          <w:ins w:id="1671"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4FF084AC" w14:textId="77777777" w:rsidR="0004058D" w:rsidRPr="00774B3D" w:rsidRDefault="0004058D" w:rsidP="00A87E1D">
            <w:pPr>
              <w:pStyle w:val="TAL"/>
              <w:rPr>
                <w:ins w:id="1672" w:author="Runsen, Samsung" w:date="2023-11-16T08:43:00Z"/>
              </w:rPr>
            </w:pPr>
            <w:ins w:id="1673" w:author="Runsen, Samsung" w:date="2023-11-16T08:43:00Z">
              <w:r w:rsidRPr="00774B3D">
                <w:t xml:space="preserve">    slots20</w:t>
              </w:r>
            </w:ins>
          </w:p>
        </w:tc>
        <w:tc>
          <w:tcPr>
            <w:tcW w:w="2267" w:type="dxa"/>
            <w:tcBorders>
              <w:top w:val="single" w:sz="4" w:space="0" w:color="auto"/>
              <w:left w:val="single" w:sz="4" w:space="0" w:color="auto"/>
              <w:bottom w:val="single" w:sz="4" w:space="0" w:color="auto"/>
              <w:right w:val="single" w:sz="4" w:space="0" w:color="auto"/>
            </w:tcBorders>
            <w:hideMark/>
          </w:tcPr>
          <w:p w14:paraId="591EAA6D" w14:textId="77777777" w:rsidR="0004058D" w:rsidRPr="00774B3D" w:rsidRDefault="0004058D" w:rsidP="00A87E1D">
            <w:pPr>
              <w:pStyle w:val="TAL"/>
              <w:rPr>
                <w:ins w:id="1674" w:author="Runsen, Samsung" w:date="2023-11-16T08:43:00Z"/>
                <w:lang w:eastAsia="zh-CN"/>
              </w:rPr>
            </w:pPr>
            <w:ins w:id="1675" w:author="Runsen, Samsung" w:date="2023-11-16T08:43:00Z">
              <w:r w:rsidRPr="00774B3D">
                <w:rPr>
                  <w:lang w:eastAsia="zh-CN"/>
                </w:rPr>
                <w:t>11</w:t>
              </w:r>
            </w:ins>
          </w:p>
        </w:tc>
        <w:tc>
          <w:tcPr>
            <w:tcW w:w="1557" w:type="dxa"/>
            <w:tcBorders>
              <w:top w:val="single" w:sz="4" w:space="0" w:color="auto"/>
              <w:left w:val="single" w:sz="4" w:space="0" w:color="auto"/>
              <w:bottom w:val="single" w:sz="4" w:space="0" w:color="auto"/>
              <w:right w:val="single" w:sz="4" w:space="0" w:color="auto"/>
            </w:tcBorders>
            <w:hideMark/>
          </w:tcPr>
          <w:p w14:paraId="087CFFAD" w14:textId="77777777" w:rsidR="0004058D" w:rsidRPr="00774B3D" w:rsidRDefault="0004058D" w:rsidP="00A87E1D">
            <w:pPr>
              <w:pStyle w:val="TAL"/>
              <w:rPr>
                <w:ins w:id="1676" w:author="Runsen, Samsung" w:date="2023-11-16T08:43:00Z"/>
              </w:rPr>
            </w:pPr>
            <w:ins w:id="1677" w:author="Runsen, Samsung" w:date="2023-11-16T08:43:00Z">
              <w:r w:rsidRPr="00774B3D">
                <w:rPr>
                  <w:lang w:eastAsia="zh-CN"/>
                </w:rPr>
                <w:t>For CSI-RS resources 3,4,7,8</w:t>
              </w:r>
            </w:ins>
          </w:p>
        </w:tc>
        <w:tc>
          <w:tcPr>
            <w:tcW w:w="1388" w:type="dxa"/>
            <w:tcBorders>
              <w:top w:val="single" w:sz="4" w:space="0" w:color="auto"/>
              <w:left w:val="single" w:sz="4" w:space="0" w:color="auto"/>
              <w:bottom w:val="single" w:sz="4" w:space="0" w:color="auto"/>
              <w:right w:val="single" w:sz="4" w:space="0" w:color="auto"/>
            </w:tcBorders>
          </w:tcPr>
          <w:p w14:paraId="3E694ECA" w14:textId="77777777" w:rsidR="0004058D" w:rsidRPr="00774B3D" w:rsidRDefault="0004058D" w:rsidP="00A87E1D">
            <w:pPr>
              <w:pStyle w:val="TAL"/>
              <w:rPr>
                <w:ins w:id="1678" w:author="Runsen, Samsung" w:date="2023-11-16T08:43:00Z"/>
              </w:rPr>
            </w:pPr>
          </w:p>
        </w:tc>
      </w:tr>
      <w:tr w:rsidR="0004058D" w:rsidRPr="00774B3D" w14:paraId="7853E2FB" w14:textId="77777777" w:rsidTr="00A87E1D">
        <w:trPr>
          <w:ins w:id="1679"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4F30F950" w14:textId="77777777" w:rsidR="0004058D" w:rsidRPr="00774B3D" w:rsidRDefault="0004058D" w:rsidP="00A87E1D">
            <w:pPr>
              <w:pStyle w:val="TAL"/>
              <w:rPr>
                <w:ins w:id="1680" w:author="Runsen, Samsung" w:date="2023-11-16T08:43:00Z"/>
              </w:rPr>
            </w:pPr>
            <w:ins w:id="1681" w:author="Runsen, Samsung" w:date="2023-11-16T08:43:00Z">
              <w:r w:rsidRPr="00774B3D">
                <w:t xml:space="preserve">  </w:t>
              </w:r>
              <w:r w:rsidRPr="00774B3D">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4D9533F" w14:textId="77777777" w:rsidR="0004058D" w:rsidRPr="00774B3D" w:rsidRDefault="0004058D" w:rsidP="00A87E1D">
            <w:pPr>
              <w:pStyle w:val="TAL"/>
              <w:rPr>
                <w:ins w:id="1682"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405B61EB" w14:textId="77777777" w:rsidR="0004058D" w:rsidRPr="00774B3D" w:rsidRDefault="0004058D" w:rsidP="00A87E1D">
            <w:pPr>
              <w:pStyle w:val="TAL"/>
              <w:rPr>
                <w:ins w:id="1683"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0CC83989" w14:textId="77777777" w:rsidR="0004058D" w:rsidRPr="00774B3D" w:rsidRDefault="0004058D" w:rsidP="00A87E1D">
            <w:pPr>
              <w:pStyle w:val="TAL"/>
              <w:rPr>
                <w:ins w:id="1684" w:author="Runsen, Samsung" w:date="2023-11-16T08:43:00Z"/>
              </w:rPr>
            </w:pPr>
          </w:p>
        </w:tc>
      </w:tr>
      <w:tr w:rsidR="0004058D" w:rsidRPr="00774B3D" w14:paraId="25E9B12B" w14:textId="77777777" w:rsidTr="00A87E1D">
        <w:trPr>
          <w:ins w:id="1685"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4537A973" w14:textId="77777777" w:rsidR="0004058D" w:rsidRPr="00774B3D" w:rsidRDefault="0004058D" w:rsidP="00A87E1D">
            <w:pPr>
              <w:pStyle w:val="TAL"/>
              <w:rPr>
                <w:ins w:id="1686" w:author="Runsen, Samsung" w:date="2023-11-16T08:43:00Z"/>
              </w:rPr>
            </w:pPr>
            <w:ins w:id="1687" w:author="Runsen, Samsung" w:date="2023-11-16T08:43:00Z">
              <w:r w:rsidRPr="00774B3D">
                <w:t xml:space="preserve">  </w:t>
              </w:r>
              <w:proofErr w:type="spellStart"/>
              <w:r w:rsidRPr="00774B3D">
                <w:t>qcl</w:t>
              </w:r>
              <w:proofErr w:type="spellEnd"/>
              <w:r w:rsidRPr="00774B3D">
                <w:t>-</w:t>
              </w:r>
              <w:proofErr w:type="spellStart"/>
              <w:r w:rsidRPr="00774B3D">
                <w:t>InfoPeriodicCSI</w:t>
              </w:r>
              <w:proofErr w:type="spellEnd"/>
              <w:r w:rsidRPr="00774B3D">
                <w:t>-RS</w:t>
              </w:r>
            </w:ins>
          </w:p>
        </w:tc>
        <w:tc>
          <w:tcPr>
            <w:tcW w:w="2267" w:type="dxa"/>
            <w:tcBorders>
              <w:top w:val="single" w:sz="4" w:space="0" w:color="auto"/>
              <w:left w:val="single" w:sz="4" w:space="0" w:color="auto"/>
              <w:bottom w:val="single" w:sz="4" w:space="0" w:color="auto"/>
              <w:right w:val="single" w:sz="4" w:space="0" w:color="auto"/>
            </w:tcBorders>
            <w:hideMark/>
          </w:tcPr>
          <w:p w14:paraId="036C7AC5" w14:textId="77777777" w:rsidR="0004058D" w:rsidRPr="00774B3D" w:rsidRDefault="0004058D" w:rsidP="00A87E1D">
            <w:pPr>
              <w:pStyle w:val="TAL"/>
              <w:rPr>
                <w:ins w:id="1688" w:author="Runsen, Samsung" w:date="2023-11-16T08:43:00Z"/>
                <w:lang w:eastAsia="zh-CN"/>
              </w:rPr>
            </w:pPr>
            <w:ins w:id="1689" w:author="Runsen, Samsung" w:date="2023-11-16T08:43:00Z">
              <w:r w:rsidRPr="00774B3D">
                <w:t>0</w:t>
              </w:r>
            </w:ins>
          </w:p>
        </w:tc>
        <w:tc>
          <w:tcPr>
            <w:tcW w:w="1557" w:type="dxa"/>
            <w:tcBorders>
              <w:top w:val="single" w:sz="4" w:space="0" w:color="auto"/>
              <w:left w:val="single" w:sz="4" w:space="0" w:color="auto"/>
              <w:bottom w:val="single" w:sz="4" w:space="0" w:color="auto"/>
              <w:right w:val="single" w:sz="4" w:space="0" w:color="auto"/>
            </w:tcBorders>
          </w:tcPr>
          <w:p w14:paraId="73AE90CF" w14:textId="77777777" w:rsidR="0004058D" w:rsidRPr="00774B3D" w:rsidRDefault="0004058D" w:rsidP="00A87E1D">
            <w:pPr>
              <w:pStyle w:val="TAL"/>
              <w:rPr>
                <w:ins w:id="1690"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0AF64CB7" w14:textId="77777777" w:rsidR="0004058D" w:rsidRPr="00774B3D" w:rsidRDefault="0004058D" w:rsidP="00A87E1D">
            <w:pPr>
              <w:pStyle w:val="TAL"/>
              <w:rPr>
                <w:ins w:id="1691" w:author="Runsen, Samsung" w:date="2023-11-16T08:43:00Z"/>
              </w:rPr>
            </w:pPr>
          </w:p>
        </w:tc>
      </w:tr>
      <w:tr w:rsidR="0004058D" w:rsidRPr="00774B3D" w14:paraId="58C7404B" w14:textId="77777777" w:rsidTr="00A87E1D">
        <w:trPr>
          <w:ins w:id="1692" w:author="Runsen, Samsung" w:date="2023-11-16T08:43:00Z"/>
        </w:trPr>
        <w:tc>
          <w:tcPr>
            <w:tcW w:w="4535" w:type="dxa"/>
            <w:tcBorders>
              <w:top w:val="single" w:sz="4" w:space="0" w:color="auto"/>
              <w:left w:val="single" w:sz="4" w:space="0" w:color="auto"/>
              <w:bottom w:val="single" w:sz="4" w:space="0" w:color="auto"/>
              <w:right w:val="single" w:sz="4" w:space="0" w:color="auto"/>
            </w:tcBorders>
            <w:hideMark/>
          </w:tcPr>
          <w:p w14:paraId="113E8A4D" w14:textId="77777777" w:rsidR="0004058D" w:rsidRPr="00774B3D" w:rsidRDefault="0004058D" w:rsidP="00A87E1D">
            <w:pPr>
              <w:pStyle w:val="TAL"/>
              <w:rPr>
                <w:ins w:id="1693" w:author="Runsen, Samsung" w:date="2023-11-16T08:43:00Z"/>
              </w:rPr>
            </w:pPr>
            <w:ins w:id="1694" w:author="Runsen, Samsung" w:date="2023-11-16T08:43:00Z">
              <w:r w:rsidRPr="00774B3D">
                <w:t>}</w:t>
              </w:r>
            </w:ins>
          </w:p>
        </w:tc>
        <w:tc>
          <w:tcPr>
            <w:tcW w:w="2267" w:type="dxa"/>
            <w:tcBorders>
              <w:top w:val="single" w:sz="4" w:space="0" w:color="auto"/>
              <w:left w:val="single" w:sz="4" w:space="0" w:color="auto"/>
              <w:bottom w:val="single" w:sz="4" w:space="0" w:color="auto"/>
              <w:right w:val="single" w:sz="4" w:space="0" w:color="auto"/>
            </w:tcBorders>
          </w:tcPr>
          <w:p w14:paraId="274C70FC" w14:textId="77777777" w:rsidR="0004058D" w:rsidRPr="00774B3D" w:rsidRDefault="0004058D" w:rsidP="00A87E1D">
            <w:pPr>
              <w:pStyle w:val="TAL"/>
              <w:rPr>
                <w:ins w:id="1695" w:author="Runsen, Samsung" w:date="2023-11-16T08:43:00Z"/>
              </w:rPr>
            </w:pPr>
          </w:p>
        </w:tc>
        <w:tc>
          <w:tcPr>
            <w:tcW w:w="1557" w:type="dxa"/>
            <w:tcBorders>
              <w:top w:val="single" w:sz="4" w:space="0" w:color="auto"/>
              <w:left w:val="single" w:sz="4" w:space="0" w:color="auto"/>
              <w:bottom w:val="single" w:sz="4" w:space="0" w:color="auto"/>
              <w:right w:val="single" w:sz="4" w:space="0" w:color="auto"/>
            </w:tcBorders>
          </w:tcPr>
          <w:p w14:paraId="3A973230" w14:textId="77777777" w:rsidR="0004058D" w:rsidRPr="00774B3D" w:rsidRDefault="0004058D" w:rsidP="00A87E1D">
            <w:pPr>
              <w:pStyle w:val="TAL"/>
              <w:rPr>
                <w:ins w:id="1696" w:author="Runsen, Samsung" w:date="2023-11-16T08:43:00Z"/>
              </w:rPr>
            </w:pPr>
          </w:p>
        </w:tc>
        <w:tc>
          <w:tcPr>
            <w:tcW w:w="1388" w:type="dxa"/>
            <w:tcBorders>
              <w:top w:val="single" w:sz="4" w:space="0" w:color="auto"/>
              <w:left w:val="single" w:sz="4" w:space="0" w:color="auto"/>
              <w:bottom w:val="single" w:sz="4" w:space="0" w:color="auto"/>
              <w:right w:val="single" w:sz="4" w:space="0" w:color="auto"/>
            </w:tcBorders>
          </w:tcPr>
          <w:p w14:paraId="556D2F95" w14:textId="77777777" w:rsidR="0004058D" w:rsidRPr="00774B3D" w:rsidRDefault="0004058D" w:rsidP="00A87E1D">
            <w:pPr>
              <w:pStyle w:val="TAL"/>
              <w:rPr>
                <w:ins w:id="1697" w:author="Runsen, Samsung" w:date="2023-11-16T08:43:00Z"/>
              </w:rPr>
            </w:pPr>
          </w:p>
        </w:tc>
      </w:tr>
      <w:bookmarkEnd w:id="1208"/>
    </w:tbl>
    <w:p w14:paraId="6EFA5CED" w14:textId="77777777" w:rsidR="0004058D" w:rsidRPr="00B72BC0" w:rsidRDefault="0004058D" w:rsidP="0004058D">
      <w:pPr>
        <w:rPr>
          <w:ins w:id="1698" w:author="Runsen, Samsung" w:date="2023-11-16T08:43:00Z"/>
        </w:rPr>
      </w:pPr>
    </w:p>
    <w:bookmarkEnd w:id="1206"/>
    <w:p w14:paraId="15CBEE94" w14:textId="77777777" w:rsidR="0004058D" w:rsidRPr="00B72BC0" w:rsidRDefault="0004058D" w:rsidP="0004058D">
      <w:pPr>
        <w:pStyle w:val="H6"/>
        <w:rPr>
          <w:ins w:id="1699" w:author="Runsen, Samsung" w:date="2023-11-16T08:43:00Z"/>
        </w:rPr>
      </w:pPr>
      <w:ins w:id="1700" w:author="Runsen, Samsung" w:date="2023-11-16T08:43:00Z">
        <w:r w:rsidRPr="00B72BC0">
          <w:t>6.3.2.1.</w:t>
        </w:r>
        <w:r>
          <w:t>7</w:t>
        </w:r>
        <w:r w:rsidRPr="00B72BC0">
          <w:t>.4.3.2</w:t>
        </w:r>
        <w:r w:rsidRPr="00B72BC0">
          <w:tab/>
          <w:t>Message exceptions for NSA</w:t>
        </w:r>
      </w:ins>
    </w:p>
    <w:p w14:paraId="4B8C6E9E" w14:textId="77777777" w:rsidR="0004058D" w:rsidRDefault="0004058D" w:rsidP="0004058D">
      <w:pPr>
        <w:pStyle w:val="H6"/>
        <w:rPr>
          <w:ins w:id="1701" w:author="Runsen, Samsung" w:date="2023-11-16T08:43:00Z"/>
          <w:lang w:eastAsia="zh-CN"/>
        </w:rPr>
      </w:pPr>
      <w:ins w:id="1702" w:author="Runsen, Samsung" w:date="2023-11-16T08:43:00Z">
        <w:r w:rsidRPr="00B72BC0">
          <w:rPr>
            <w:lang w:eastAsia="zh-CN"/>
          </w:rPr>
          <w:t xml:space="preserve">Same as in clause </w:t>
        </w:r>
        <w:r w:rsidRPr="00B72BC0">
          <w:t>6.3.2.1</w:t>
        </w:r>
        <w:r w:rsidRPr="00B72BC0">
          <w:rPr>
            <w:lang w:eastAsia="zh-CN"/>
          </w:rPr>
          <w:t>.</w:t>
        </w:r>
        <w:r>
          <w:rPr>
            <w:lang w:eastAsia="zh-CN"/>
          </w:rPr>
          <w:t>7</w:t>
        </w:r>
        <w:r w:rsidRPr="00B72BC0">
          <w:t>.4.3.</w:t>
        </w:r>
        <w:r w:rsidRPr="00B72BC0">
          <w:rPr>
            <w:lang w:eastAsia="zh-CN"/>
          </w:rPr>
          <w:t>1.</w:t>
        </w:r>
      </w:ins>
    </w:p>
    <w:p w14:paraId="657C8ED8" w14:textId="77777777" w:rsidR="0004058D" w:rsidRPr="00B72BC0" w:rsidRDefault="0004058D" w:rsidP="0004058D">
      <w:pPr>
        <w:pStyle w:val="H6"/>
        <w:rPr>
          <w:ins w:id="1703" w:author="Runsen, Samsung" w:date="2023-11-16T08:43:00Z"/>
        </w:rPr>
      </w:pPr>
      <w:ins w:id="1704" w:author="Runsen, Samsung" w:date="2023-11-16T08:43:00Z">
        <w:r w:rsidRPr="00B72BC0">
          <w:t>6.3.2.1.</w:t>
        </w:r>
        <w:r>
          <w:t>7</w:t>
        </w:r>
        <w:r w:rsidRPr="00B72BC0">
          <w:t>.5</w:t>
        </w:r>
        <w:r w:rsidRPr="00B72BC0">
          <w:tab/>
          <w:t>Test requirement</w:t>
        </w:r>
      </w:ins>
    </w:p>
    <w:p w14:paraId="7680E070" w14:textId="77777777" w:rsidR="0004058D" w:rsidRPr="00B72BC0" w:rsidRDefault="0004058D" w:rsidP="0004058D">
      <w:pPr>
        <w:pStyle w:val="TH"/>
        <w:rPr>
          <w:ins w:id="1705" w:author="Runsen, Samsung" w:date="2023-11-16T08:43:00Z"/>
          <w:lang w:eastAsia="zh-CN"/>
        </w:rPr>
      </w:pPr>
      <w:ins w:id="1706" w:author="Runsen, Samsung" w:date="2023-11-16T08:43:00Z">
        <w:r w:rsidRPr="00B72BC0">
          <w:t xml:space="preserve">Table </w:t>
        </w:r>
        <w:r w:rsidRPr="00B72BC0">
          <w:rPr>
            <w:lang w:eastAsia="zh-CN"/>
          </w:rPr>
          <w:t>6.3.2.1.</w:t>
        </w:r>
        <w:r>
          <w:rPr>
            <w:lang w:eastAsia="zh-CN"/>
          </w:rPr>
          <w:t>7</w:t>
        </w:r>
        <w:r w:rsidRPr="00B72BC0">
          <w:t>.5-1</w:t>
        </w:r>
        <w:r w:rsidRPr="00B72BC0">
          <w:rPr>
            <w:lang w:eastAsia="zh-CN"/>
          </w:rPr>
          <w:t>:</w:t>
        </w:r>
        <w:r w:rsidRPr="00B72BC0">
          <w:t xml:space="preserve"> Test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4058D" w:rsidRPr="00B72BC0" w14:paraId="251FCC37" w14:textId="77777777" w:rsidTr="00A87E1D">
        <w:trPr>
          <w:jc w:val="center"/>
          <w:ins w:id="1707" w:author="Runsen, Samsung" w:date="2023-11-16T08:43:00Z"/>
        </w:trPr>
        <w:tc>
          <w:tcPr>
            <w:tcW w:w="2126" w:type="dxa"/>
            <w:tcBorders>
              <w:top w:val="single" w:sz="4" w:space="0" w:color="auto"/>
              <w:left w:val="single" w:sz="4" w:space="0" w:color="auto"/>
              <w:bottom w:val="single" w:sz="4" w:space="0" w:color="auto"/>
              <w:right w:val="single" w:sz="4" w:space="0" w:color="auto"/>
            </w:tcBorders>
            <w:hideMark/>
          </w:tcPr>
          <w:p w14:paraId="492F1F13" w14:textId="77777777" w:rsidR="0004058D" w:rsidRPr="00B72BC0" w:rsidRDefault="0004058D" w:rsidP="00A87E1D">
            <w:pPr>
              <w:keepNext/>
              <w:keepLines/>
              <w:spacing w:after="0"/>
              <w:jc w:val="center"/>
              <w:rPr>
                <w:ins w:id="1708" w:author="Runsen, Samsung" w:date="2023-11-16T08:43:00Z"/>
                <w:rFonts w:ascii="Arial" w:hAnsi="Arial"/>
                <w:b/>
                <w:sz w:val="18"/>
              </w:rPr>
            </w:pPr>
            <w:ins w:id="1709" w:author="Runsen, Samsung" w:date="2023-11-16T08:43:00Z">
              <w:r w:rsidRPr="00B72BC0">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FC7F571" w14:textId="77777777" w:rsidR="0004058D" w:rsidRPr="00B72BC0" w:rsidRDefault="0004058D" w:rsidP="00A87E1D">
            <w:pPr>
              <w:keepNext/>
              <w:keepLines/>
              <w:spacing w:after="0"/>
              <w:jc w:val="center"/>
              <w:rPr>
                <w:ins w:id="1710" w:author="Runsen, Samsung" w:date="2023-11-16T08:43:00Z"/>
                <w:rFonts w:ascii="Arial" w:hAnsi="Arial"/>
                <w:b/>
                <w:sz w:val="18"/>
              </w:rPr>
            </w:pPr>
            <w:ins w:id="1711" w:author="Runsen, Samsung" w:date="2023-11-16T08:43:00Z">
              <w:r w:rsidRPr="00B72BC0">
                <w:rPr>
                  <w:rFonts w:ascii="Arial" w:hAnsi="Arial"/>
                  <w:b/>
                  <w:sz w:val="18"/>
                </w:rPr>
                <w:t>Test 1</w:t>
              </w:r>
            </w:ins>
          </w:p>
        </w:tc>
      </w:tr>
      <w:tr w:rsidR="0004058D" w:rsidRPr="00B72BC0" w14:paraId="62B00356" w14:textId="77777777" w:rsidTr="00A87E1D">
        <w:trPr>
          <w:jc w:val="center"/>
          <w:ins w:id="1712" w:author="Runsen, Samsung" w:date="2023-11-16T08:43:00Z"/>
        </w:trPr>
        <w:tc>
          <w:tcPr>
            <w:tcW w:w="2126" w:type="dxa"/>
            <w:tcBorders>
              <w:top w:val="single" w:sz="4" w:space="0" w:color="auto"/>
              <w:left w:val="single" w:sz="4" w:space="0" w:color="auto"/>
              <w:bottom w:val="single" w:sz="4" w:space="0" w:color="auto"/>
              <w:right w:val="single" w:sz="4" w:space="0" w:color="auto"/>
            </w:tcBorders>
            <w:hideMark/>
          </w:tcPr>
          <w:p w14:paraId="4FEA1D7D" w14:textId="77777777" w:rsidR="0004058D" w:rsidRPr="00B72BC0" w:rsidRDefault="0004058D" w:rsidP="00A87E1D">
            <w:pPr>
              <w:keepNext/>
              <w:keepLines/>
              <w:spacing w:after="0"/>
              <w:jc w:val="center"/>
              <w:rPr>
                <w:ins w:id="1713" w:author="Runsen, Samsung" w:date="2023-11-16T08:43:00Z"/>
                <w:rFonts w:ascii="Arial" w:hAnsi="Arial" w:cs="Arial"/>
                <w:sz w:val="18"/>
              </w:rPr>
            </w:pPr>
            <w:ins w:id="1714" w:author="Runsen, Samsung" w:date="2023-11-16T08:43:00Z">
              <w:r w:rsidRPr="00B72BC0">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37A3780" w14:textId="77777777" w:rsidR="0004058D" w:rsidRPr="00B72BC0" w:rsidRDefault="0004058D" w:rsidP="00A87E1D">
            <w:pPr>
              <w:keepNext/>
              <w:keepLines/>
              <w:spacing w:after="0"/>
              <w:jc w:val="center"/>
              <w:rPr>
                <w:ins w:id="1715" w:author="Runsen, Samsung" w:date="2023-11-16T08:43:00Z"/>
                <w:rFonts w:ascii="Arial" w:hAnsi="Arial"/>
                <w:sz w:val="18"/>
                <w:lang w:eastAsia="zh-CN"/>
              </w:rPr>
            </w:pPr>
            <w:ins w:id="1716" w:author="Runsen, Samsung" w:date="2023-11-16T08:43:00Z">
              <w:r w:rsidRPr="00B72BC0">
                <w:rPr>
                  <w:rFonts w:ascii="Arial" w:hAnsi="Arial"/>
                  <w:sz w:val="18"/>
                  <w:lang w:eastAsia="zh-CN"/>
                </w:rPr>
                <w:t>1.</w:t>
              </w:r>
              <w:r>
                <w:rPr>
                  <w:rFonts w:ascii="Arial" w:hAnsi="Arial"/>
                  <w:sz w:val="18"/>
                  <w:lang w:eastAsia="zh-CN"/>
                </w:rPr>
                <w:t>59</w:t>
              </w:r>
            </w:ins>
          </w:p>
        </w:tc>
      </w:tr>
    </w:tbl>
    <w:p w14:paraId="39BADBE8" w14:textId="3781F1FA" w:rsidR="0004058D" w:rsidRDefault="0004058D">
      <w:pPr>
        <w:rPr>
          <w:noProof/>
          <w:lang w:eastAsia="zh-CN"/>
        </w:rPr>
      </w:pPr>
    </w:p>
    <w:p w14:paraId="485A2164" w14:textId="25B0E34B" w:rsidR="0004058D" w:rsidRDefault="0004058D" w:rsidP="0004058D">
      <w:pPr>
        <w:pStyle w:val="2"/>
        <w:jc w:val="center"/>
        <w:rPr>
          <w:color w:val="FF0000"/>
          <w:highlight w:val="yellow"/>
          <w:lang w:eastAsia="zh-CN"/>
        </w:rPr>
      </w:pPr>
      <w:r w:rsidRPr="008D5BF7">
        <w:rPr>
          <w:rFonts w:hint="eastAsia"/>
          <w:color w:val="FF0000"/>
          <w:highlight w:val="yellow"/>
          <w:lang w:eastAsia="zh-CN"/>
        </w:rPr>
        <w:t>&lt;</w:t>
      </w:r>
      <w:r w:rsidRPr="008D5BF7">
        <w:rPr>
          <w:color w:val="FF0000"/>
          <w:highlight w:val="yellow"/>
          <w:lang w:eastAsia="zh-CN"/>
        </w:rPr>
        <w:t>&lt;</w:t>
      </w:r>
      <w:r>
        <w:rPr>
          <w:color w:val="FF0000"/>
          <w:highlight w:val="yellow"/>
          <w:lang w:eastAsia="zh-CN"/>
        </w:rPr>
        <w:t>End</w:t>
      </w:r>
      <w:r w:rsidRPr="008D5BF7">
        <w:rPr>
          <w:color w:val="FF0000"/>
          <w:highlight w:val="yellow"/>
          <w:lang w:eastAsia="zh-CN"/>
        </w:rPr>
        <w:t xml:space="preserve"> </w:t>
      </w:r>
      <w:r w:rsidRPr="008D5BF7">
        <w:rPr>
          <w:rFonts w:hint="eastAsia"/>
          <w:color w:val="FF0000"/>
          <w:highlight w:val="yellow"/>
          <w:lang w:eastAsia="zh-CN"/>
        </w:rPr>
        <w:t>of</w:t>
      </w:r>
      <w:r w:rsidRPr="008D5BF7">
        <w:rPr>
          <w:color w:val="FF0000"/>
          <w:highlight w:val="yellow"/>
          <w:lang w:eastAsia="zh-CN"/>
        </w:rPr>
        <w:t xml:space="preserve"> </w:t>
      </w:r>
      <w:r w:rsidRPr="008D5BF7">
        <w:rPr>
          <w:rFonts w:hint="eastAsia"/>
          <w:color w:val="FF0000"/>
          <w:highlight w:val="yellow"/>
          <w:lang w:eastAsia="zh-CN"/>
        </w:rPr>
        <w:t>Change</w:t>
      </w:r>
      <w:r w:rsidRPr="008D5BF7">
        <w:rPr>
          <w:color w:val="FF0000"/>
          <w:highlight w:val="yellow"/>
          <w:lang w:eastAsia="zh-CN"/>
        </w:rPr>
        <w:t>&gt;&gt;</w:t>
      </w:r>
    </w:p>
    <w:p w14:paraId="0F2CE501" w14:textId="77777777" w:rsidR="0004058D" w:rsidRPr="007F7D5D" w:rsidRDefault="0004058D">
      <w:pPr>
        <w:rPr>
          <w:noProof/>
          <w:lang w:eastAsia="zh-CN"/>
        </w:rPr>
      </w:pPr>
    </w:p>
    <w:sectPr w:rsidR="0004058D" w:rsidRPr="007F7D5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15CC4" w14:textId="77777777" w:rsidR="003C462B" w:rsidRDefault="003C462B">
      <w:r>
        <w:separator/>
      </w:r>
    </w:p>
  </w:endnote>
  <w:endnote w:type="continuationSeparator" w:id="0">
    <w:p w14:paraId="3F2E4FAB" w14:textId="77777777" w:rsidR="003C462B" w:rsidRDefault="003C4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00000000"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DB688" w14:textId="77777777" w:rsidR="003C462B" w:rsidRDefault="003C462B">
      <w:r>
        <w:separator/>
      </w:r>
    </w:p>
  </w:footnote>
  <w:footnote w:type="continuationSeparator" w:id="0">
    <w:p w14:paraId="3844BACB" w14:textId="77777777" w:rsidR="003C462B" w:rsidRDefault="003C4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F7D5D" w:rsidRDefault="007F7D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F7D5D" w:rsidRDefault="007F7D5D">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F7D5D" w:rsidRDefault="007F7D5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F7D5D" w:rsidRDefault="007F7D5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Samsung">
    <w15:presenceInfo w15:providerId="None" w15:userId="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58D"/>
    <w:rsid w:val="000A6394"/>
    <w:rsid w:val="000B746E"/>
    <w:rsid w:val="000B7FED"/>
    <w:rsid w:val="000C038A"/>
    <w:rsid w:val="000C6598"/>
    <w:rsid w:val="000D44B3"/>
    <w:rsid w:val="000F36CB"/>
    <w:rsid w:val="00145D43"/>
    <w:rsid w:val="00177A5A"/>
    <w:rsid w:val="00183E29"/>
    <w:rsid w:val="00192C46"/>
    <w:rsid w:val="001A08B3"/>
    <w:rsid w:val="001A7B60"/>
    <w:rsid w:val="001B52F0"/>
    <w:rsid w:val="001B7A65"/>
    <w:rsid w:val="001E41F3"/>
    <w:rsid w:val="002213EE"/>
    <w:rsid w:val="0026004D"/>
    <w:rsid w:val="002640DD"/>
    <w:rsid w:val="00275D12"/>
    <w:rsid w:val="00284FEB"/>
    <w:rsid w:val="002860C4"/>
    <w:rsid w:val="002B5741"/>
    <w:rsid w:val="002E472E"/>
    <w:rsid w:val="00305409"/>
    <w:rsid w:val="003609EF"/>
    <w:rsid w:val="0036231A"/>
    <w:rsid w:val="00374DD4"/>
    <w:rsid w:val="003A6548"/>
    <w:rsid w:val="003C462B"/>
    <w:rsid w:val="003C6AB8"/>
    <w:rsid w:val="003E1A36"/>
    <w:rsid w:val="00410371"/>
    <w:rsid w:val="004242F1"/>
    <w:rsid w:val="004460B6"/>
    <w:rsid w:val="004B75B7"/>
    <w:rsid w:val="004C7FC2"/>
    <w:rsid w:val="005141D9"/>
    <w:rsid w:val="0051580D"/>
    <w:rsid w:val="00547111"/>
    <w:rsid w:val="00592D74"/>
    <w:rsid w:val="005E2C44"/>
    <w:rsid w:val="00621188"/>
    <w:rsid w:val="006257ED"/>
    <w:rsid w:val="00653DE4"/>
    <w:rsid w:val="00665C47"/>
    <w:rsid w:val="006709E6"/>
    <w:rsid w:val="00695808"/>
    <w:rsid w:val="006B46FB"/>
    <w:rsid w:val="006E21FB"/>
    <w:rsid w:val="00792342"/>
    <w:rsid w:val="007977A8"/>
    <w:rsid w:val="007B512A"/>
    <w:rsid w:val="007C2097"/>
    <w:rsid w:val="007D6A07"/>
    <w:rsid w:val="007F7259"/>
    <w:rsid w:val="007F7D5D"/>
    <w:rsid w:val="008040A8"/>
    <w:rsid w:val="00812A7F"/>
    <w:rsid w:val="00817F08"/>
    <w:rsid w:val="008279FA"/>
    <w:rsid w:val="008626E7"/>
    <w:rsid w:val="00870EE7"/>
    <w:rsid w:val="008863B9"/>
    <w:rsid w:val="008A45A6"/>
    <w:rsid w:val="008D3CCC"/>
    <w:rsid w:val="008F3789"/>
    <w:rsid w:val="008F686C"/>
    <w:rsid w:val="009148DE"/>
    <w:rsid w:val="0093260D"/>
    <w:rsid w:val="00941E30"/>
    <w:rsid w:val="009777D9"/>
    <w:rsid w:val="00991B88"/>
    <w:rsid w:val="009A5753"/>
    <w:rsid w:val="009A579D"/>
    <w:rsid w:val="009D6EB2"/>
    <w:rsid w:val="009E3297"/>
    <w:rsid w:val="009F734F"/>
    <w:rsid w:val="00A246B6"/>
    <w:rsid w:val="00A47E70"/>
    <w:rsid w:val="00A50CF0"/>
    <w:rsid w:val="00A7671C"/>
    <w:rsid w:val="00AA2CBC"/>
    <w:rsid w:val="00AB41F7"/>
    <w:rsid w:val="00AC5820"/>
    <w:rsid w:val="00AD1CD8"/>
    <w:rsid w:val="00B258BB"/>
    <w:rsid w:val="00B3759A"/>
    <w:rsid w:val="00B67B97"/>
    <w:rsid w:val="00B968C8"/>
    <w:rsid w:val="00BA3EC5"/>
    <w:rsid w:val="00BA51D9"/>
    <w:rsid w:val="00BB5DFC"/>
    <w:rsid w:val="00BD1B14"/>
    <w:rsid w:val="00BD279D"/>
    <w:rsid w:val="00BD6BB8"/>
    <w:rsid w:val="00C63FBD"/>
    <w:rsid w:val="00C66BA2"/>
    <w:rsid w:val="00C870F6"/>
    <w:rsid w:val="00C95985"/>
    <w:rsid w:val="00CA67BC"/>
    <w:rsid w:val="00CC5026"/>
    <w:rsid w:val="00CC68D0"/>
    <w:rsid w:val="00D03F9A"/>
    <w:rsid w:val="00D06D51"/>
    <w:rsid w:val="00D24991"/>
    <w:rsid w:val="00D50255"/>
    <w:rsid w:val="00D66520"/>
    <w:rsid w:val="00D75685"/>
    <w:rsid w:val="00D84AE9"/>
    <w:rsid w:val="00DE34CF"/>
    <w:rsid w:val="00E13F3D"/>
    <w:rsid w:val="00E34898"/>
    <w:rsid w:val="00EB09B7"/>
    <w:rsid w:val="00EE7D7C"/>
    <w:rsid w:val="00F03220"/>
    <w:rsid w:val="00F25D98"/>
    <w:rsid w:val="00F300FB"/>
    <w:rsid w:val="00F40E14"/>
    <w:rsid w:val="00F67C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LCar">
    <w:name w:val="TAL Car"/>
    <w:link w:val="TAL"/>
    <w:qFormat/>
    <w:rsid w:val="007F7D5D"/>
    <w:rPr>
      <w:rFonts w:ascii="Arial" w:hAnsi="Arial"/>
      <w:sz w:val="18"/>
      <w:lang w:val="en-GB" w:eastAsia="en-US"/>
    </w:rPr>
  </w:style>
  <w:style w:type="character" w:customStyle="1" w:styleId="TACChar">
    <w:name w:val="TAC Char"/>
    <w:link w:val="TAC"/>
    <w:qFormat/>
    <w:rsid w:val="007F7D5D"/>
    <w:rPr>
      <w:rFonts w:ascii="Arial" w:hAnsi="Arial"/>
      <w:sz w:val="18"/>
      <w:lang w:val="en-GB" w:eastAsia="en-US"/>
    </w:rPr>
  </w:style>
  <w:style w:type="character" w:customStyle="1" w:styleId="TAHCar">
    <w:name w:val="TAH Car"/>
    <w:link w:val="TAH"/>
    <w:qFormat/>
    <w:rsid w:val="007F7D5D"/>
    <w:rPr>
      <w:rFonts w:ascii="Arial" w:hAnsi="Arial"/>
      <w:b/>
      <w:sz w:val="18"/>
      <w:lang w:val="en-GB" w:eastAsia="en-US"/>
    </w:rPr>
  </w:style>
  <w:style w:type="character" w:customStyle="1" w:styleId="THChar">
    <w:name w:val="TH Char"/>
    <w:link w:val="TH"/>
    <w:qFormat/>
    <w:rsid w:val="007F7D5D"/>
    <w:rPr>
      <w:rFonts w:ascii="Arial" w:hAnsi="Arial"/>
      <w:b/>
      <w:lang w:val="en-GB" w:eastAsia="en-US"/>
    </w:rPr>
  </w:style>
  <w:style w:type="character" w:customStyle="1" w:styleId="TANChar">
    <w:name w:val="TAN Char"/>
    <w:link w:val="TAN"/>
    <w:qFormat/>
    <w:rsid w:val="007F7D5D"/>
    <w:rPr>
      <w:rFonts w:ascii="Arial" w:hAnsi="Arial"/>
      <w:sz w:val="18"/>
      <w:lang w:val="en-GB" w:eastAsia="en-US"/>
    </w:rPr>
  </w:style>
  <w:style w:type="character" w:customStyle="1" w:styleId="TFChar">
    <w:name w:val="TF Char"/>
    <w:link w:val="TF"/>
    <w:qFormat/>
    <w:rsid w:val="007F7D5D"/>
    <w:rPr>
      <w:rFonts w:ascii="Arial" w:hAnsi="Arial"/>
      <w:b/>
      <w:lang w:val="en-GB" w:eastAsia="en-US"/>
    </w:rPr>
  </w:style>
  <w:style w:type="character" w:customStyle="1" w:styleId="CRCoverPageChar">
    <w:name w:val="CR Cover Page Char"/>
    <w:link w:val="CRCoverPage"/>
    <w:qFormat/>
    <w:locked/>
    <w:rsid w:val="0004058D"/>
    <w:rPr>
      <w:rFonts w:ascii="Arial" w:hAnsi="Arial"/>
      <w:lang w:val="en-GB" w:eastAsia="en-US"/>
    </w:rPr>
  </w:style>
  <w:style w:type="character" w:customStyle="1" w:styleId="31">
    <w:name w:val="标题 3 字符"/>
    <w:aliases w:val="Underrubrik2 字符,H3 字符,0H 字符,h3 字符,no break 字符,Memo Heading 3 字符2,l3 字符,3 字符,list 3 字符,Head 3 字符,1.1.1 字符,3rd level 字符,Major Section Sub Section 字符,PA Minor Section 字符,Head3 字符,Level 3 Head 字符,31 字符,32 字符,33 字符,311 字符,321 字符,34 字符,312 字符,322 字符"/>
    <w:basedOn w:val="a2"/>
    <w:link w:val="30"/>
    <w:rsid w:val="0004058D"/>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405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04058D"/>
    <w:rPr>
      <w:rFonts w:ascii="Arial" w:hAnsi="Arial"/>
      <w:sz w:val="22"/>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4058D"/>
    <w:rPr>
      <w:rFonts w:ascii="Arial" w:hAnsi="Arial"/>
      <w:b/>
      <w:noProof/>
      <w:sz w:val="18"/>
      <w:lang w:val="en-GB" w:eastAsia="en-US"/>
    </w:rPr>
  </w:style>
  <w:style w:type="character" w:customStyle="1" w:styleId="TALChar">
    <w:name w:val="TAL Char"/>
    <w:qFormat/>
    <w:rsid w:val="0004058D"/>
    <w:rPr>
      <w:rFonts w:ascii="Arial" w:eastAsiaTheme="minorEastAsia" w:hAnsi="Arial" w:cs="Times New Roman"/>
      <w:sz w:val="18"/>
      <w:szCs w:val="20"/>
      <w:lang w:val="en-GB"/>
    </w:rPr>
  </w:style>
  <w:style w:type="character" w:customStyle="1" w:styleId="B1Char">
    <w:name w:val="B1 Char"/>
    <w:link w:val="B1"/>
    <w:qFormat/>
    <w:locked/>
    <w:rsid w:val="0004058D"/>
    <w:rPr>
      <w:rFonts w:ascii="Times New Roman" w:hAnsi="Times New Roman"/>
      <w:lang w:val="en-GB" w:eastAsia="en-US"/>
    </w:rPr>
  </w:style>
  <w:style w:type="character" w:customStyle="1" w:styleId="PLChar">
    <w:name w:val="PL Char"/>
    <w:link w:val="PL"/>
    <w:qFormat/>
    <w:rsid w:val="0004058D"/>
    <w:rPr>
      <w:rFonts w:ascii="Courier New" w:hAnsi="Courier New"/>
      <w:noProof/>
      <w:sz w:val="16"/>
      <w:lang w:val="en-GB" w:eastAsia="en-US"/>
    </w:rPr>
  </w:style>
  <w:style w:type="character" w:customStyle="1" w:styleId="H6Char">
    <w:name w:val="H6 Char"/>
    <w:link w:val="H6"/>
    <w:qFormat/>
    <w:rsid w:val="0004058D"/>
    <w:rPr>
      <w:rFonts w:ascii="Arial" w:hAnsi="Arial"/>
      <w:lang w:val="en-GB" w:eastAsia="en-US"/>
    </w:rPr>
  </w:style>
  <w:style w:type="character" w:customStyle="1" w:styleId="NOChar">
    <w:name w:val="NO Char"/>
    <w:link w:val="NO"/>
    <w:qFormat/>
    <w:rsid w:val="0004058D"/>
    <w:rPr>
      <w:rFonts w:ascii="Times New Roman" w:hAnsi="Times New Roman"/>
      <w:lang w:val="en-GB" w:eastAsia="en-US"/>
    </w:rPr>
  </w:style>
  <w:style w:type="character" w:customStyle="1" w:styleId="B2Char">
    <w:name w:val="B2 Char"/>
    <w:link w:val="B2"/>
    <w:qFormat/>
    <w:rsid w:val="0004058D"/>
    <w:rPr>
      <w:rFonts w:ascii="Times New Roman" w:hAnsi="Times New Roman"/>
      <w:lang w:val="en-GB" w:eastAsia="en-US"/>
    </w:rPr>
  </w:style>
  <w:style w:type="character" w:customStyle="1" w:styleId="B3Char">
    <w:name w:val="B3 Char"/>
    <w:link w:val="B3"/>
    <w:qFormat/>
    <w:rsid w:val="0004058D"/>
    <w:rPr>
      <w:rFonts w:ascii="Times New Roman" w:hAnsi="Times New Roman"/>
      <w:lang w:val="en-GB" w:eastAsia="en-US"/>
    </w:rPr>
  </w:style>
  <w:style w:type="character" w:customStyle="1" w:styleId="EQChar">
    <w:name w:val="EQ Char"/>
    <w:link w:val="EQ"/>
    <w:qFormat/>
    <w:rsid w:val="0004058D"/>
    <w:rPr>
      <w:rFonts w:ascii="Times New Roman" w:hAnsi="Times New Roman"/>
      <w:noProof/>
      <w:lang w:val="en-GB" w:eastAsia="en-US"/>
    </w:rPr>
  </w:style>
  <w:style w:type="character" w:customStyle="1" w:styleId="TACCar">
    <w:name w:val="TAC Car"/>
    <w:qFormat/>
    <w:rsid w:val="0004058D"/>
    <w:rPr>
      <w:rFonts w:ascii="Arial" w:eastAsiaTheme="minorEastAsia" w:hAnsi="Arial" w:cs="Times New Roman"/>
      <w:sz w:val="18"/>
      <w:szCs w:val="20"/>
      <w:lang w:val="en-GB"/>
    </w:rPr>
  </w:style>
  <w:style w:type="character" w:customStyle="1" w:styleId="af4">
    <w:name w:val="批注文字 字符"/>
    <w:basedOn w:val="a2"/>
    <w:link w:val="af3"/>
    <w:qFormat/>
    <w:rsid w:val="0004058D"/>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04058D"/>
    <w:rPr>
      <w:rFonts w:ascii="Arial" w:hAnsi="Arial"/>
      <w:sz w:val="32"/>
      <w:lang w:val="en-GB" w:eastAsia="en-US"/>
    </w:rPr>
  </w:style>
  <w:style w:type="character" w:customStyle="1" w:styleId="af7">
    <w:name w:val="批注框文本 字符"/>
    <w:basedOn w:val="a2"/>
    <w:link w:val="af6"/>
    <w:qFormat/>
    <w:rsid w:val="0004058D"/>
    <w:rPr>
      <w:rFonts w:ascii="Tahoma" w:hAnsi="Tahoma" w:cs="Tahoma"/>
      <w:sz w:val="16"/>
      <w:szCs w:val="16"/>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04058D"/>
    <w:rPr>
      <w:rFonts w:ascii="Arial" w:hAnsi="Arial"/>
      <w:sz w:val="36"/>
      <w:lang w:val="en-GB" w:eastAsia="en-US"/>
    </w:rPr>
  </w:style>
  <w:style w:type="character" w:customStyle="1" w:styleId="60">
    <w:name w:val="标题 6 字符"/>
    <w:aliases w:val="T1 字符,Header 6 字符"/>
    <w:basedOn w:val="a2"/>
    <w:link w:val="6"/>
    <w:rsid w:val="0004058D"/>
    <w:rPr>
      <w:rFonts w:ascii="Arial" w:hAnsi="Arial"/>
      <w:lang w:val="en-GB" w:eastAsia="en-US"/>
    </w:rPr>
  </w:style>
  <w:style w:type="character" w:customStyle="1" w:styleId="70">
    <w:name w:val="标题 7 字符"/>
    <w:aliases w:val="L7 字符,Header 7 字符"/>
    <w:basedOn w:val="a2"/>
    <w:link w:val="7"/>
    <w:rsid w:val="0004058D"/>
    <w:rPr>
      <w:rFonts w:ascii="Arial" w:hAnsi="Arial"/>
      <w:lang w:val="en-GB" w:eastAsia="en-US"/>
    </w:rPr>
  </w:style>
  <w:style w:type="character" w:customStyle="1" w:styleId="80">
    <w:name w:val="标题 8 字符"/>
    <w:basedOn w:val="a2"/>
    <w:link w:val="8"/>
    <w:rsid w:val="0004058D"/>
    <w:rPr>
      <w:rFonts w:ascii="Arial" w:hAnsi="Arial"/>
      <w:sz w:val="36"/>
      <w:lang w:val="en-GB" w:eastAsia="en-US"/>
    </w:rPr>
  </w:style>
  <w:style w:type="character" w:customStyle="1" w:styleId="90">
    <w:name w:val="标题 9 字符"/>
    <w:aliases w:val="Figure Heading 字符,FH 字符"/>
    <w:basedOn w:val="a2"/>
    <w:link w:val="9"/>
    <w:rsid w:val="0004058D"/>
    <w:rPr>
      <w:rFonts w:ascii="Arial" w:hAnsi="Arial"/>
      <w:sz w:val="36"/>
      <w:lang w:val="en-GB" w:eastAsia="en-US"/>
    </w:rPr>
  </w:style>
  <w:style w:type="character" w:customStyle="1" w:styleId="af0">
    <w:name w:val="页脚 字符"/>
    <w:aliases w:val="footer odd 字符,footer 字符,fo 字符,pie de página 字符"/>
    <w:basedOn w:val="a2"/>
    <w:link w:val="af"/>
    <w:rsid w:val="0004058D"/>
    <w:rPr>
      <w:rFonts w:ascii="Arial" w:hAnsi="Arial"/>
      <w:b/>
      <w:i/>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04058D"/>
    <w:rPr>
      <w:rFonts w:ascii="Times New Roman" w:hAnsi="Times New Roman"/>
      <w:sz w:val="16"/>
      <w:lang w:val="en-GB" w:eastAsia="en-US"/>
    </w:rPr>
  </w:style>
  <w:style w:type="paragraph" w:styleId="afc">
    <w:name w:val="index heading"/>
    <w:basedOn w:val="a1"/>
    <w:next w:val="a1"/>
    <w:rsid w:val="0004058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04058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04058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04058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0405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04058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0405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04058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04058D"/>
    <w:pPr>
      <w:overflowPunct w:val="0"/>
      <w:autoSpaceDE w:val="0"/>
      <w:autoSpaceDN w:val="0"/>
      <w:adjustRightInd w:val="0"/>
      <w:spacing w:before="120" w:after="120"/>
      <w:textAlignment w:val="baseline"/>
    </w:pPr>
    <w:rPr>
      <w:rFonts w:eastAsia="Times New Roman"/>
      <w:b/>
      <w:lang w:eastAsia="x-none"/>
    </w:rPr>
  </w:style>
  <w:style w:type="character" w:customStyle="1" w:styleId="afb">
    <w:name w:val="文档结构图 字符"/>
    <w:basedOn w:val="a2"/>
    <w:link w:val="afa"/>
    <w:rsid w:val="0004058D"/>
    <w:rPr>
      <w:rFonts w:ascii="Tahoma" w:hAnsi="Tahoma" w:cs="Tahoma"/>
      <w:shd w:val="clear" w:color="auto" w:fill="000080"/>
      <w:lang w:val="en-GB" w:eastAsia="en-US"/>
    </w:rPr>
  </w:style>
  <w:style w:type="paragraph" w:styleId="aff">
    <w:name w:val="Plain Text"/>
    <w:basedOn w:val="a1"/>
    <w:link w:val="aff0"/>
    <w:rsid w:val="0004058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0">
    <w:name w:val="纯文本 字符"/>
    <w:basedOn w:val="a2"/>
    <w:link w:val="aff"/>
    <w:rsid w:val="0004058D"/>
    <w:rPr>
      <w:rFonts w:ascii="Courier New" w:eastAsia="Times New Roman" w:hAnsi="Courier New"/>
      <w:lang w:val="nb-NO" w:eastAsia="x-none"/>
    </w:rPr>
  </w:style>
  <w:style w:type="paragraph" w:customStyle="1" w:styleId="TAJ">
    <w:name w:val="TAJ"/>
    <w:basedOn w:val="TH"/>
    <w:rsid w:val="0004058D"/>
    <w:pPr>
      <w:overflowPunct w:val="0"/>
      <w:autoSpaceDE w:val="0"/>
      <w:autoSpaceDN w:val="0"/>
      <w:adjustRightInd w:val="0"/>
      <w:textAlignment w:val="baseline"/>
    </w:pPr>
    <w:rPr>
      <w:rFonts w:eastAsia="Times New Roman"/>
      <w:lang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04058D"/>
    <w:pPr>
      <w:overflowPunct w:val="0"/>
      <w:autoSpaceDE w:val="0"/>
      <w:autoSpaceDN w:val="0"/>
      <w:adjustRightInd w:val="0"/>
      <w:textAlignment w:val="baseline"/>
    </w:pPr>
    <w:rPr>
      <w:rFonts w:eastAsia="Times New Roman"/>
      <w:lang w:eastAsia="x-none"/>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1"/>
    <w:rsid w:val="0004058D"/>
    <w:rPr>
      <w:rFonts w:ascii="Times New Roman" w:eastAsia="Times New Roman" w:hAnsi="Times New Roman"/>
      <w:lang w:val="en-GB" w:eastAsia="x-none"/>
    </w:rPr>
  </w:style>
  <w:style w:type="paragraph" w:customStyle="1" w:styleId="Guidance">
    <w:name w:val="Guidance"/>
    <w:basedOn w:val="a1"/>
    <w:link w:val="GuidanceChar"/>
    <w:rsid w:val="0004058D"/>
    <w:pPr>
      <w:overflowPunct w:val="0"/>
      <w:autoSpaceDE w:val="0"/>
      <w:autoSpaceDN w:val="0"/>
      <w:adjustRightInd w:val="0"/>
      <w:textAlignment w:val="baseline"/>
    </w:pPr>
    <w:rPr>
      <w:rFonts w:eastAsia="Times New Roman"/>
      <w:i/>
      <w:color w:val="0000FF"/>
      <w:lang w:eastAsia="x-none"/>
    </w:rPr>
  </w:style>
  <w:style w:type="character" w:customStyle="1" w:styleId="EditorsNoteChar">
    <w:name w:val="Editor's Note Char"/>
    <w:link w:val="EditorsNote"/>
    <w:qFormat/>
    <w:rsid w:val="0004058D"/>
    <w:rPr>
      <w:rFonts w:ascii="Times New Roman" w:hAnsi="Times New Roman"/>
      <w:color w:val="FF0000"/>
      <w:lang w:val="en-GB" w:eastAsia="en-US"/>
    </w:rPr>
  </w:style>
  <w:style w:type="paragraph" w:styleId="aff3">
    <w:name w:val="Title"/>
    <w:aliases w:val="Section Header"/>
    <w:basedOn w:val="a1"/>
    <w:next w:val="a1"/>
    <w:link w:val="aff4"/>
    <w:qFormat/>
    <w:rsid w:val="0004058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4">
    <w:name w:val="标题 字符"/>
    <w:aliases w:val="Section Header 字符"/>
    <w:basedOn w:val="a2"/>
    <w:link w:val="aff3"/>
    <w:rsid w:val="0004058D"/>
    <w:rPr>
      <w:rFonts w:ascii="Calibri Light" w:eastAsia="Times New Roman" w:hAnsi="Calibri Light"/>
      <w:b/>
      <w:bCs/>
      <w:kern w:val="28"/>
      <w:sz w:val="32"/>
      <w:szCs w:val="32"/>
      <w:lang w:val="en-GB" w:eastAsia="en-GB"/>
    </w:rPr>
  </w:style>
  <w:style w:type="table" w:styleId="aff5">
    <w:name w:val="Table Grid"/>
    <w:aliases w:val="SGS Table Basic 1"/>
    <w:basedOn w:val="a3"/>
    <w:qFormat/>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rsid w:val="0004058D"/>
    <w:rPr>
      <w:rFonts w:ascii="Times New Roman" w:eastAsia="宋体" w:hAnsi="Times New Roman"/>
      <w:lang w:val="en-GB" w:eastAsia="en-US"/>
    </w:rPr>
  </w:style>
  <w:style w:type="character" w:customStyle="1" w:styleId="320">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4058D"/>
    <w:rPr>
      <w:rFonts w:ascii="Arial" w:eastAsia="Times New Roman" w:hAnsi="Arial" w:cs="Times New Roman"/>
      <w:kern w:val="0"/>
      <w:sz w:val="28"/>
      <w:szCs w:val="20"/>
      <w:lang w:val="en-GB" w:eastAsia="en-GB"/>
    </w:rPr>
  </w:style>
  <w:style w:type="character" w:customStyle="1" w:styleId="GuidanceChar">
    <w:name w:val="Guidance Char"/>
    <w:link w:val="Guidance"/>
    <w:rsid w:val="0004058D"/>
    <w:rPr>
      <w:rFonts w:ascii="Times New Roman" w:eastAsia="Times New Roman" w:hAnsi="Times New Roman"/>
      <w:i/>
      <w:color w:val="0000FF"/>
      <w:lang w:val="en-GB" w:eastAsia="x-none"/>
    </w:rPr>
  </w:style>
  <w:style w:type="character" w:customStyle="1" w:styleId="EXChar">
    <w:name w:val="EX Char"/>
    <w:link w:val="EX"/>
    <w:qFormat/>
    <w:rsid w:val="0004058D"/>
    <w:rPr>
      <w:rFonts w:ascii="Times New Roman" w:hAnsi="Times New Roman"/>
      <w:lang w:val="en-GB" w:eastAsia="en-US"/>
    </w:rPr>
  </w:style>
  <w:style w:type="character" w:customStyle="1" w:styleId="28">
    <w:name w:val="列表 2 字符"/>
    <w:link w:val="27"/>
    <w:rsid w:val="0004058D"/>
    <w:rPr>
      <w:rFonts w:ascii="Times New Roman" w:hAnsi="Times New Roman"/>
      <w:lang w:val="en-GB" w:eastAsia="en-US"/>
    </w:rPr>
  </w:style>
  <w:style w:type="character" w:customStyle="1" w:styleId="af9">
    <w:name w:val="批注主题 字符"/>
    <w:basedOn w:val="af4"/>
    <w:link w:val="af8"/>
    <w:rsid w:val="0004058D"/>
    <w:rPr>
      <w:rFonts w:ascii="Times New Roman" w:hAnsi="Times New Roman"/>
      <w:b/>
      <w:bCs/>
      <w:lang w:val="en-GB" w:eastAsia="en-US"/>
    </w:rPr>
  </w:style>
  <w:style w:type="character" w:customStyle="1" w:styleId="CommentSubjectChar">
    <w:name w:val="Comment Subject Char"/>
    <w:rsid w:val="0004058D"/>
    <w:rPr>
      <w:lang w:val="en-GB"/>
    </w:rPr>
  </w:style>
  <w:style w:type="paragraph" w:customStyle="1" w:styleId="Separation">
    <w:name w:val="Separation"/>
    <w:basedOn w:val="11"/>
    <w:next w:val="a1"/>
    <w:rsid w:val="0004058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EmailStyle97">
    <w:name w:val="EmailStyle97"/>
    <w:semiHidden/>
    <w:rsid w:val="0004058D"/>
    <w:rPr>
      <w:rFonts w:ascii="Arial" w:hAnsi="Arial" w:cs="Arial"/>
      <w:color w:val="auto"/>
      <w:sz w:val="20"/>
      <w:szCs w:val="20"/>
    </w:rPr>
  </w:style>
  <w:style w:type="paragraph" w:customStyle="1" w:styleId="LD1">
    <w:name w:val="LD 1"/>
    <w:basedOn w:val="a1"/>
    <w:rsid w:val="0004058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04058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L0">
    <w:name w:val="TAL (文字)"/>
    <w:rsid w:val="0004058D"/>
    <w:rPr>
      <w:rFonts w:ascii="Arial" w:eastAsia="MS Mincho" w:hAnsi="Arial"/>
      <w:sz w:val="18"/>
      <w:lang w:val="en-GB" w:eastAsia="en-US" w:bidi="ar-SA"/>
    </w:rPr>
  </w:style>
  <w:style w:type="paragraph" w:customStyle="1" w:styleId="TALCharChar">
    <w:name w:val="TAL Char Char"/>
    <w:basedOn w:val="a1"/>
    <w:link w:val="TALCharCharChar"/>
    <w:rsid w:val="0004058D"/>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04058D"/>
    <w:rPr>
      <w:rFonts w:ascii="Arial" w:eastAsia="Times New Roman" w:hAnsi="Arial"/>
      <w:sz w:val="18"/>
      <w:lang w:val="en-GB" w:eastAsia="ja-JP"/>
    </w:rPr>
  </w:style>
  <w:style w:type="character" w:customStyle="1" w:styleId="B4Char">
    <w:name w:val="B4 Char"/>
    <w:link w:val="B4"/>
    <w:qFormat/>
    <w:rsid w:val="0004058D"/>
    <w:rPr>
      <w:rFonts w:ascii="Times New Roman" w:hAnsi="Times New Roman"/>
      <w:lang w:val="en-GB" w:eastAsia="en-US"/>
    </w:rPr>
  </w:style>
  <w:style w:type="character" w:customStyle="1" w:styleId="CharChar1">
    <w:name w:val="Char Char1"/>
    <w:rsid w:val="0004058D"/>
    <w:rPr>
      <w:rFonts w:ascii="Arial" w:hAnsi="Arial"/>
      <w:sz w:val="32"/>
      <w:lang w:val="en-GB" w:eastAsia="en-US" w:bidi="ar-SA"/>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04058D"/>
    <w:rPr>
      <w:rFonts w:ascii="Arial" w:eastAsia="Times New Roman" w:hAnsi="Arial" w:cs="Times New Roman"/>
      <w:kern w:val="0"/>
      <w:sz w:val="24"/>
      <w:szCs w:val="20"/>
      <w:lang w:val="en-GB" w:eastAsia="en-GB"/>
    </w:rPr>
  </w:style>
  <w:style w:type="character" w:styleId="aff7">
    <w:name w:val="page number"/>
    <w:rsid w:val="0004058D"/>
  </w:style>
  <w:style w:type="paragraph" w:styleId="aff8">
    <w:name w:val="Normal (Web)"/>
    <w:basedOn w:val="a1"/>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058D"/>
    <w:rPr>
      <w:rFonts w:ascii="Arial" w:eastAsia="MS Mincho" w:hAnsi="Arial" w:cs="Arial"/>
      <w:b/>
      <w:bCs/>
      <w:lang w:val="en-GB" w:eastAsia="ja-JP"/>
    </w:rPr>
  </w:style>
  <w:style w:type="character" w:customStyle="1" w:styleId="NOZchn">
    <w:name w:val="NO Zchn"/>
    <w:rsid w:val="0004058D"/>
    <w:rPr>
      <w:lang w:val="en-GB" w:eastAsia="en-US" w:bidi="ar-SA"/>
    </w:rPr>
  </w:style>
  <w:style w:type="character" w:customStyle="1" w:styleId="TALZchn">
    <w:name w:val="TAL Zchn"/>
    <w:rsid w:val="0004058D"/>
    <w:rPr>
      <w:rFonts w:ascii="Arial" w:hAnsi="Arial"/>
      <w:sz w:val="18"/>
      <w:lang w:val="en-GB" w:eastAsia="en-US" w:bidi="ar-SA"/>
    </w:rPr>
  </w:style>
  <w:style w:type="character" w:customStyle="1" w:styleId="Heading4C">
    <w:name w:val="Heading 4 C"/>
    <w:rsid w:val="0004058D"/>
    <w:rPr>
      <w:rFonts w:ascii="Arial" w:hAnsi="Arial"/>
      <w:sz w:val="24"/>
      <w:szCs w:val="28"/>
      <w:lang w:val="en-GB" w:eastAsia="en-US" w:bidi="ar-SA"/>
    </w:rPr>
  </w:style>
  <w:style w:type="character" w:customStyle="1" w:styleId="H6C">
    <w:name w:val="H6 C"/>
    <w:rsid w:val="0004058D"/>
    <w:rPr>
      <w:rFonts w:ascii="Arial" w:hAnsi="Arial"/>
      <w:sz w:val="22"/>
      <w:lang w:val="en-GB" w:eastAsia="ja-JP" w:bidi="ar-SA"/>
    </w:rPr>
  </w:style>
  <w:style w:type="character" w:customStyle="1" w:styleId="h51">
    <w:name w:val="h5 1"/>
    <w:rsid w:val="000405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4058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04058D"/>
    <w:rPr>
      <w:rFonts w:ascii="Arial" w:hAnsi="Arial"/>
      <w:sz w:val="22"/>
      <w:lang w:val="en-GB" w:eastAsia="en-US" w:bidi="ar-SA"/>
    </w:rPr>
  </w:style>
  <w:style w:type="paragraph" w:customStyle="1" w:styleId="Note">
    <w:name w:val="Note"/>
    <w:basedOn w:val="a1"/>
    <w:rsid w:val="000405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0405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0405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0405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05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058D"/>
    <w:pPr>
      <w:spacing w:line="360" w:lineRule="atLeast"/>
      <w:jc w:val="center"/>
    </w:pPr>
    <w:rPr>
      <w:rFonts w:ascii="Times New Roman" w:eastAsia="MS Mincho" w:hAnsi="Times New Roman"/>
      <w:lang w:val="en-GB" w:eastAsia="en-US"/>
    </w:rPr>
  </w:style>
  <w:style w:type="paragraph" w:styleId="54">
    <w:name w:val="List Number 5"/>
    <w:basedOn w:val="a1"/>
    <w:rsid w:val="000405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058D"/>
    <w:pPr>
      <w:spacing w:before="120"/>
      <w:outlineLvl w:val="2"/>
    </w:pPr>
    <w:rPr>
      <w:sz w:val="28"/>
    </w:rPr>
  </w:style>
  <w:style w:type="paragraph" w:customStyle="1" w:styleId="Heading2Head2A2">
    <w:name w:val="Heading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04058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4058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04058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058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058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058D"/>
    <w:rPr>
      <w:rFonts w:ascii="Arial" w:hAnsi="Arial"/>
      <w:sz w:val="24"/>
      <w:szCs w:val="28"/>
      <w:lang w:val="en-GB" w:eastAsia="en-GB" w:bidi="ar-SA"/>
    </w:rPr>
  </w:style>
  <w:style w:type="character" w:customStyle="1" w:styleId="EXCar">
    <w:name w:val="EX Car"/>
    <w:rsid w:val="0004058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058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04058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058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058D"/>
    <w:rPr>
      <w:rFonts w:ascii="Arial" w:hAnsi="Arial"/>
      <w:sz w:val="24"/>
      <w:lang w:val="en-GB" w:eastAsia="ja-JP" w:bidi="ar-SA"/>
    </w:rPr>
  </w:style>
  <w:style w:type="paragraph" w:customStyle="1" w:styleId="Reference">
    <w:name w:val="Reference"/>
    <w:basedOn w:val="a1"/>
    <w:rsid w:val="0004058D"/>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04058D"/>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04058D"/>
    <w:rPr>
      <w:rFonts w:ascii="Arial" w:eastAsia="Times New Roman" w:hAnsi="Arial"/>
      <w:sz w:val="28"/>
      <w:lang w:eastAsia="en-US"/>
    </w:rPr>
  </w:style>
  <w:style w:type="character" w:customStyle="1" w:styleId="1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4058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04058D"/>
    <w:rPr>
      <w:rFonts w:ascii="Arial" w:hAnsi="Arial"/>
      <w:b/>
      <w:i/>
      <w:noProof/>
      <w:sz w:val="18"/>
    </w:rPr>
  </w:style>
  <w:style w:type="paragraph" w:customStyle="1" w:styleId="font5">
    <w:name w:val="font5"/>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4058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4058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4058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4058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4058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4058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4058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4058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04058D"/>
    <w:rPr>
      <w:rFonts w:ascii="Times New Roman" w:hAnsi="Times New Roman"/>
      <w:b/>
      <w:bCs/>
      <w:lang w:val="en-GB" w:eastAsia="en-US"/>
    </w:rPr>
  </w:style>
  <w:style w:type="character" w:customStyle="1" w:styleId="EditorsNoteCarCar">
    <w:name w:val="Editor's Note Car Car"/>
    <w:qFormat/>
    <w:rsid w:val="0004058D"/>
    <w:rPr>
      <w:color w:val="FF0000"/>
      <w:lang w:val="en-GB" w:eastAsia="en-US" w:bidi="ar-SA"/>
    </w:rPr>
  </w:style>
  <w:style w:type="character" w:customStyle="1" w:styleId="B5Char">
    <w:name w:val="B5 Char"/>
    <w:link w:val="B5"/>
    <w:qFormat/>
    <w:rsid w:val="0004058D"/>
    <w:rPr>
      <w:rFonts w:ascii="Times New Roman" w:hAnsi="Times New Roman"/>
      <w:lang w:val="en-GB" w:eastAsia="en-US"/>
    </w:rPr>
  </w:style>
  <w:style w:type="character" w:customStyle="1" w:styleId="CharChar21">
    <w:name w:val="Char Char21"/>
    <w:rsid w:val="0004058D"/>
    <w:rPr>
      <w:rFonts w:ascii="Times New Roman" w:hAnsi="Times New Roman"/>
      <w:lang w:val="en-GB" w:eastAsia="en-US"/>
    </w:rPr>
  </w:style>
  <w:style w:type="paragraph" w:customStyle="1" w:styleId="CarCar">
    <w:name w:val="Car C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4058D"/>
    <w:rPr>
      <w:rFonts w:ascii="Times New Roman" w:hAnsi="Times New Roman"/>
      <w:b/>
      <w:bCs/>
      <w:lang w:val="en-GB" w:eastAsia="en-US"/>
    </w:rPr>
  </w:style>
  <w:style w:type="paragraph" w:customStyle="1" w:styleId="Heading">
    <w:name w:val="Heading"/>
    <w:next w:val="a1"/>
    <w:link w:val="HeadingChar"/>
    <w:rsid w:val="0004058D"/>
    <w:pPr>
      <w:spacing w:before="360"/>
      <w:ind w:left="2552"/>
    </w:pPr>
    <w:rPr>
      <w:rFonts w:ascii="Arial" w:eastAsia="宋体" w:hAnsi="Arial"/>
      <w:b/>
      <w:sz w:val="22"/>
      <w:lang w:val="en-GB" w:eastAsia="ko-KR"/>
    </w:rPr>
  </w:style>
  <w:style w:type="character" w:customStyle="1" w:styleId="HeadingChar">
    <w:name w:val="Heading Char"/>
    <w:link w:val="Heading"/>
    <w:rsid w:val="0004058D"/>
    <w:rPr>
      <w:rFonts w:ascii="Arial" w:eastAsia="宋体" w:hAnsi="Arial"/>
      <w:b/>
      <w:sz w:val="22"/>
      <w:lang w:val="en-GB" w:eastAsia="ko-KR"/>
    </w:rPr>
  </w:style>
  <w:style w:type="paragraph" w:customStyle="1" w:styleId="B6">
    <w:name w:val="B6"/>
    <w:basedOn w:val="B5"/>
    <w:link w:val="B6Char"/>
    <w:qFormat/>
    <w:rsid w:val="0004058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058D"/>
    <w:rPr>
      <w:rFonts w:ascii="Times New Roman" w:eastAsia="Times New Roman" w:hAnsi="Times New Roman"/>
      <w:lang w:val="en-GB" w:eastAsia="en-GB"/>
    </w:rPr>
  </w:style>
  <w:style w:type="paragraph" w:customStyle="1" w:styleId="B10">
    <w:name w:val="B1+"/>
    <w:basedOn w:val="a1"/>
    <w:link w:val="B1Car"/>
    <w:rsid w:val="0004058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04058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4058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04058D"/>
    <w:rPr>
      <w:rFonts w:eastAsia="宋体"/>
      <w:lang w:val="en-GB" w:eastAsia="en-US" w:bidi="ar-SA"/>
    </w:rPr>
  </w:style>
  <w:style w:type="character" w:customStyle="1" w:styleId="CharChar7">
    <w:name w:val="Char Char7"/>
    <w:rsid w:val="0004058D"/>
    <w:rPr>
      <w:rFonts w:ascii="Arial" w:eastAsia="宋体" w:hAnsi="Arial"/>
      <w:sz w:val="36"/>
      <w:lang w:val="en-GB" w:eastAsia="en-US" w:bidi="ar-SA"/>
    </w:rPr>
  </w:style>
  <w:style w:type="character" w:customStyle="1" w:styleId="CharChar6">
    <w:name w:val="Char Char6"/>
    <w:rsid w:val="0004058D"/>
    <w:rPr>
      <w:rFonts w:ascii="Arial" w:eastAsia="宋体" w:hAnsi="Arial"/>
      <w:sz w:val="32"/>
      <w:lang w:val="en-GB" w:eastAsia="en-US" w:bidi="ar-SA"/>
    </w:rPr>
  </w:style>
  <w:style w:type="character" w:customStyle="1" w:styleId="CharChar5">
    <w:name w:val="Char Char5"/>
    <w:rsid w:val="0004058D"/>
    <w:rPr>
      <w:rFonts w:ascii="Arial" w:eastAsia="宋体" w:hAnsi="Arial"/>
      <w:sz w:val="28"/>
      <w:lang w:val="en-GB" w:eastAsia="en-US" w:bidi="ar-SA"/>
    </w:rPr>
  </w:style>
  <w:style w:type="character" w:customStyle="1" w:styleId="CharChar16">
    <w:name w:val="Char Char16"/>
    <w:rsid w:val="0004058D"/>
    <w:rPr>
      <w:rFonts w:ascii="Arial" w:eastAsia="宋体" w:hAnsi="Arial"/>
      <w:lang w:val="en-GB" w:eastAsia="en-US" w:bidi="ar-SA"/>
    </w:rPr>
  </w:style>
  <w:style w:type="character" w:customStyle="1" w:styleId="CharChar14">
    <w:name w:val="Char Char14"/>
    <w:rsid w:val="0004058D"/>
    <w:rPr>
      <w:rFonts w:ascii="Arial" w:eastAsia="宋体" w:hAnsi="Arial"/>
      <w:sz w:val="36"/>
      <w:lang w:val="en-GB" w:eastAsia="en-US" w:bidi="ar-SA"/>
    </w:rPr>
  </w:style>
  <w:style w:type="character" w:customStyle="1" w:styleId="CharChar11">
    <w:name w:val="Char Char11"/>
    <w:rsid w:val="0004058D"/>
    <w:rPr>
      <w:rFonts w:ascii="Tahoma" w:eastAsia="宋体" w:hAnsi="Tahoma" w:cs="Tahoma"/>
      <w:lang w:val="en-GB" w:eastAsia="en-US" w:bidi="ar-SA"/>
    </w:rPr>
  </w:style>
  <w:style w:type="paragraph" w:customStyle="1" w:styleId="Copyright">
    <w:name w:val="Copyright"/>
    <w:basedOn w:val="a1"/>
    <w:rsid w:val="000405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rsid w:val="0004058D"/>
    <w:rPr>
      <w:rFonts w:ascii="Times New Roman" w:eastAsia="Batang" w:hAnsi="Times New Roman"/>
      <w:lang w:val="en-GB" w:eastAsia="en-US"/>
    </w:rPr>
  </w:style>
  <w:style w:type="paragraph" w:customStyle="1" w:styleId="aff9">
    <w:name w:val="変更箇所"/>
    <w:hidden/>
    <w:semiHidden/>
    <w:rsid w:val="0004058D"/>
    <w:rPr>
      <w:rFonts w:ascii="Times New Roman" w:eastAsia="MS Mincho" w:hAnsi="Times New Roman"/>
      <w:lang w:val="en-GB" w:eastAsia="en-US"/>
    </w:rPr>
  </w:style>
  <w:style w:type="paragraph" w:customStyle="1" w:styleId="CarCar1CharCharCarCar">
    <w:name w:val="Car Car1 Char Char Car C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4058D"/>
    <w:rPr>
      <w:rFonts w:ascii="Tahoma" w:hAnsi="Tahoma" w:cs="Tahoma"/>
      <w:sz w:val="16"/>
      <w:szCs w:val="16"/>
      <w:lang w:val="en-GB" w:eastAsia="en-US" w:bidi="ar-SA"/>
    </w:rPr>
  </w:style>
  <w:style w:type="paragraph" w:customStyle="1" w:styleId="B1LatinItalique">
    <w:name w:val="B1 + (Latin) Italique"/>
    <w:basedOn w:val="a1"/>
    <w:link w:val="B1LatinItaliqueCar"/>
    <w:rsid w:val="0004058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058D"/>
    <w:rPr>
      <w:rFonts w:ascii="Times New Roman" w:eastAsia="Times New Roman" w:hAnsi="Times New Roman"/>
      <w:i/>
      <w:iCs/>
      <w:lang w:val="en-GB" w:eastAsia="x-none"/>
    </w:rPr>
  </w:style>
  <w:style w:type="paragraph" w:customStyle="1" w:styleId="FooterCentred">
    <w:name w:val="FooterCentred"/>
    <w:basedOn w:val="af"/>
    <w:rsid w:val="000405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04058D"/>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a">
    <w:name w:val="Note Heading"/>
    <w:basedOn w:val="a1"/>
    <w:next w:val="a1"/>
    <w:link w:val="affb"/>
    <w:rsid w:val="0004058D"/>
    <w:pPr>
      <w:overflowPunct w:val="0"/>
      <w:autoSpaceDE w:val="0"/>
      <w:autoSpaceDN w:val="0"/>
      <w:adjustRightInd w:val="0"/>
      <w:textAlignment w:val="baseline"/>
    </w:pPr>
    <w:rPr>
      <w:rFonts w:eastAsia="MS Mincho"/>
      <w:lang w:val="x-none" w:eastAsia="x-none"/>
    </w:rPr>
  </w:style>
  <w:style w:type="character" w:customStyle="1" w:styleId="affb">
    <w:name w:val="注释标题 字符"/>
    <w:basedOn w:val="a2"/>
    <w:link w:val="affa"/>
    <w:rsid w:val="0004058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058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058D"/>
    <w:rPr>
      <w:rFonts w:ascii="Arial" w:hAnsi="Arial"/>
      <w:b/>
      <w:noProof/>
      <w:sz w:val="18"/>
      <w:lang w:val="en-GB" w:eastAsia="en-US" w:bidi="ar-SA"/>
    </w:rPr>
  </w:style>
  <w:style w:type="character" w:customStyle="1" w:styleId="CharChar25">
    <w:name w:val="Char Char25"/>
    <w:rsid w:val="0004058D"/>
    <w:rPr>
      <w:rFonts w:ascii="Arial" w:hAnsi="Arial"/>
      <w:lang w:val="en-GB" w:eastAsia="en-US"/>
    </w:rPr>
  </w:style>
  <w:style w:type="character" w:customStyle="1" w:styleId="CharChar24">
    <w:name w:val="Char Char24"/>
    <w:rsid w:val="0004058D"/>
    <w:rPr>
      <w:rFonts w:ascii="Arial" w:hAnsi="Arial"/>
      <w:sz w:val="36"/>
      <w:lang w:val="en-GB" w:eastAsia="en-US"/>
    </w:rPr>
  </w:style>
  <w:style w:type="character" w:customStyle="1" w:styleId="CharChar17">
    <w:name w:val="Char Char17"/>
    <w:rsid w:val="0004058D"/>
    <w:rPr>
      <w:rFonts w:ascii="Tahoma" w:hAnsi="Tahoma" w:cs="Tahoma"/>
      <w:shd w:val="clear" w:color="auto" w:fill="000080"/>
      <w:lang w:val="en-GB" w:eastAsia="en-US"/>
    </w:rPr>
  </w:style>
  <w:style w:type="character" w:customStyle="1" w:styleId="CharChar19">
    <w:name w:val="Char Char19"/>
    <w:rsid w:val="0004058D"/>
    <w:rPr>
      <w:rFonts w:ascii="Times New Roman" w:hAnsi="Times New Roman"/>
      <w:lang w:val="en-GB"/>
    </w:rPr>
  </w:style>
  <w:style w:type="character" w:customStyle="1" w:styleId="CharChar20">
    <w:name w:val="Char Char20"/>
    <w:rsid w:val="0004058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058D"/>
    <w:rPr>
      <w:rFonts w:ascii="Arial" w:hAnsi="Arial"/>
      <w:sz w:val="36"/>
      <w:lang w:val="en-GB" w:eastAsia="en-US" w:bidi="ar-SA"/>
    </w:rPr>
  </w:style>
  <w:style w:type="paragraph" w:customStyle="1" w:styleId="2a">
    <w:name w:val="수정2"/>
    <w:hidden/>
    <w:semiHidden/>
    <w:rsid w:val="0004058D"/>
    <w:rPr>
      <w:rFonts w:ascii="Times New Roman" w:eastAsia="Batang" w:hAnsi="Times New Roman"/>
      <w:lang w:val="en-GB" w:eastAsia="en-US"/>
    </w:rPr>
  </w:style>
  <w:style w:type="character" w:customStyle="1" w:styleId="CharChar30">
    <w:name w:val="Char Char30"/>
    <w:rsid w:val="0004058D"/>
    <w:rPr>
      <w:rFonts w:ascii="Arial" w:hAnsi="Arial"/>
      <w:lang w:val="en-GB" w:eastAsia="en-US"/>
    </w:rPr>
  </w:style>
  <w:style w:type="character" w:customStyle="1" w:styleId="CharChar29">
    <w:name w:val="Char Char29"/>
    <w:rsid w:val="0004058D"/>
    <w:rPr>
      <w:rFonts w:ascii="Arial" w:hAnsi="Arial"/>
      <w:sz w:val="36"/>
      <w:lang w:val="en-GB" w:eastAsia="en-US"/>
    </w:rPr>
  </w:style>
  <w:style w:type="character" w:customStyle="1" w:styleId="CharChar26">
    <w:name w:val="Char Char26"/>
    <w:rsid w:val="0004058D"/>
    <w:rPr>
      <w:rFonts w:ascii="Times New Roman" w:hAnsi="Times New Roman"/>
      <w:lang w:val="en-GB" w:eastAsia="en-US"/>
    </w:rPr>
  </w:style>
  <w:style w:type="character" w:customStyle="1" w:styleId="CharChar28">
    <w:name w:val="Char Char28"/>
    <w:rsid w:val="0004058D"/>
    <w:rPr>
      <w:rFonts w:ascii="Arial" w:hAnsi="Arial"/>
      <w:sz w:val="36"/>
      <w:lang w:val="en-GB" w:eastAsia="en-US"/>
    </w:rPr>
  </w:style>
  <w:style w:type="character" w:customStyle="1" w:styleId="CharChar27">
    <w:name w:val="Char Char27"/>
    <w:rsid w:val="0004058D"/>
    <w:rPr>
      <w:rFonts w:ascii="Arial" w:hAnsi="Arial"/>
      <w:b/>
      <w:i/>
      <w:noProof/>
      <w:sz w:val="18"/>
      <w:lang w:val="en-GB" w:eastAsia="en-US"/>
    </w:rPr>
  </w:style>
  <w:style w:type="paragraph" w:customStyle="1" w:styleId="45">
    <w:name w:val="(文字) (文字)4"/>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4058D"/>
    <w:rPr>
      <w:rFonts w:ascii="Cambria" w:eastAsia="MS Gothic" w:hAnsi="Cambria" w:cs="Times New Roman"/>
      <w:i/>
      <w:iCs/>
      <w:color w:val="243F60"/>
      <w:lang w:eastAsia="en-US"/>
    </w:rPr>
  </w:style>
  <w:style w:type="character" w:customStyle="1" w:styleId="B2Char1">
    <w:name w:val="B2 Char1"/>
    <w:rsid w:val="0004058D"/>
    <w:rPr>
      <w:color w:val="000000"/>
      <w:lang w:val="en-GB" w:eastAsia="ja-JP" w:bidi="ar-SA"/>
    </w:rPr>
  </w:style>
  <w:style w:type="paragraph" w:customStyle="1" w:styleId="Revision1">
    <w:name w:val="Revision1"/>
    <w:hidden/>
    <w:semiHidden/>
    <w:rsid w:val="0004058D"/>
    <w:rPr>
      <w:rFonts w:ascii="Times New Roman" w:eastAsia="Batang" w:hAnsi="Times New Roman"/>
      <w:lang w:val="en-GB" w:eastAsia="en-US"/>
    </w:rPr>
  </w:style>
  <w:style w:type="character" w:customStyle="1" w:styleId="T1Char3">
    <w:name w:val="T1 Char3"/>
    <w:aliases w:val="Header 6 Char Char3"/>
    <w:rsid w:val="0004058D"/>
    <w:rPr>
      <w:rFonts w:ascii="Arial" w:eastAsia="Times New Roman" w:hAnsi="Arial" w:cs="Times New Roman"/>
      <w:sz w:val="20"/>
      <w:szCs w:val="20"/>
      <w:lang w:val="en-GB" w:eastAsia="ja-JP"/>
    </w:rPr>
  </w:style>
  <w:style w:type="character" w:customStyle="1" w:styleId="CharChar9">
    <w:name w:val="Char Char9"/>
    <w:rsid w:val="0004058D"/>
    <w:rPr>
      <w:rFonts w:ascii="Arial" w:eastAsia="MS Mincho" w:hAnsi="Arial" w:cs="CG Times (WN)"/>
      <w:kern w:val="0"/>
      <w:sz w:val="22"/>
      <w:szCs w:val="20"/>
      <w:lang w:val="en-GB" w:eastAsia="ar-SA"/>
    </w:rPr>
  </w:style>
  <w:style w:type="character" w:customStyle="1" w:styleId="CharChar3">
    <w:name w:val="Char Char3"/>
    <w:rsid w:val="0004058D"/>
    <w:rPr>
      <w:rFonts w:ascii="Arial" w:hAnsi="Arial"/>
      <w:sz w:val="22"/>
      <w:lang w:val="en-GB" w:eastAsia="en-US" w:bidi="ar-SA"/>
    </w:rPr>
  </w:style>
  <w:style w:type="paragraph" w:customStyle="1" w:styleId="CharCharCharCharChar">
    <w:name w:val="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058D"/>
    <w:rPr>
      <w:rFonts w:ascii="Arial" w:hAnsi="Arial"/>
      <w:sz w:val="32"/>
      <w:lang w:val="en-GB" w:eastAsia="ja-JP" w:bidi="ar-SA"/>
    </w:rPr>
  </w:style>
  <w:style w:type="character" w:customStyle="1" w:styleId="CharChar4">
    <w:name w:val="Char Char4"/>
    <w:rsid w:val="0004058D"/>
    <w:rPr>
      <w:rFonts w:ascii="Courier New" w:hAnsi="Courier New"/>
      <w:lang w:val="nb-NO" w:eastAsia="ja-JP" w:bidi="ar-SA"/>
    </w:rPr>
  </w:style>
  <w:style w:type="character" w:customStyle="1" w:styleId="NOCharChar">
    <w:name w:val="NO Char Char"/>
    <w:rsid w:val="0004058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058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058D"/>
    <w:rPr>
      <w:rFonts w:ascii="Arial" w:hAnsi="Arial"/>
      <w:sz w:val="32"/>
      <w:lang w:val="en-GB" w:eastAsia="en-US" w:bidi="ar-SA"/>
    </w:rPr>
  </w:style>
  <w:style w:type="character" w:customStyle="1" w:styleId="T1Char2">
    <w:name w:val="T1 Char2"/>
    <w:aliases w:val="Header 6 Char Char2"/>
    <w:rsid w:val="0004058D"/>
    <w:rPr>
      <w:rFonts w:ascii="Arial" w:hAnsi="Arial"/>
      <w:lang w:val="en-GB" w:eastAsia="en-US"/>
    </w:rPr>
  </w:style>
  <w:style w:type="character" w:customStyle="1" w:styleId="CharChar10">
    <w:name w:val="Char Char10"/>
    <w:rsid w:val="0004058D"/>
    <w:rPr>
      <w:rFonts w:ascii="Times New Roman" w:hAnsi="Times New Roman"/>
      <w:lang w:val="en-GB" w:eastAsia="en-US"/>
    </w:rPr>
  </w:style>
  <w:style w:type="paragraph" w:styleId="affe">
    <w:name w:val="endnote text"/>
    <w:basedOn w:val="a1"/>
    <w:link w:val="afff"/>
    <w:rsid w:val="0004058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rsid w:val="0004058D"/>
    <w:rPr>
      <w:rFonts w:ascii="Times New Roman" w:eastAsia="Times New Roman" w:hAnsi="Times New Roman"/>
      <w:lang w:val="en-GB" w:eastAsia="en-GB"/>
    </w:rPr>
  </w:style>
  <w:style w:type="character" w:styleId="afff0">
    <w:name w:val="endnote reference"/>
    <w:rsid w:val="0004058D"/>
    <w:rPr>
      <w:vertAlign w:val="superscript"/>
    </w:rPr>
  </w:style>
  <w:style w:type="paragraph" w:customStyle="1" w:styleId="MTDisplayEquation">
    <w:name w:val="MTDisplayEquation"/>
    <w:basedOn w:val="a1"/>
    <w:link w:val="MTDisplayEquationChar"/>
    <w:rsid w:val="0004058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0405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04058D"/>
    <w:rPr>
      <w:rFonts w:ascii="Times New Roman" w:eastAsia="Batang" w:hAnsi="Times New Roman"/>
      <w:lang w:val="en-GB" w:eastAsia="en-US"/>
    </w:rPr>
  </w:style>
  <w:style w:type="character" w:customStyle="1" w:styleId="Heading1Char2">
    <w:name w:val="Heading 1 Char2"/>
    <w:rsid w:val="0004058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04058D"/>
    <w:rPr>
      <w:rFonts w:eastAsia="Times New Roman"/>
      <w:lang w:val="en-GB"/>
    </w:rPr>
  </w:style>
  <w:style w:type="paragraph" w:customStyle="1" w:styleId="TableText">
    <w:name w:val="TableText"/>
    <w:basedOn w:val="afff1"/>
    <w:rsid w:val="0004058D"/>
  </w:style>
  <w:style w:type="paragraph" w:styleId="afff1">
    <w:name w:val="Body Text Indent"/>
    <w:basedOn w:val="a1"/>
    <w:link w:val="afff2"/>
    <w:rsid w:val="0004058D"/>
    <w:pPr>
      <w:overflowPunct w:val="0"/>
      <w:autoSpaceDE w:val="0"/>
      <w:autoSpaceDN w:val="0"/>
      <w:adjustRightInd w:val="0"/>
      <w:spacing w:after="120"/>
      <w:ind w:left="283"/>
      <w:textAlignment w:val="baseline"/>
    </w:pPr>
    <w:rPr>
      <w:rFonts w:eastAsia="Batang"/>
      <w:lang w:eastAsia="en-GB"/>
    </w:rPr>
  </w:style>
  <w:style w:type="character" w:customStyle="1" w:styleId="afff2">
    <w:name w:val="正文文本缩进 字符"/>
    <w:basedOn w:val="a2"/>
    <w:link w:val="afff1"/>
    <w:rsid w:val="0004058D"/>
    <w:rPr>
      <w:rFonts w:ascii="Times New Roman" w:eastAsia="Batang" w:hAnsi="Times New Roman"/>
      <w:lang w:val="en-GB" w:eastAsia="en-GB"/>
    </w:rPr>
  </w:style>
  <w:style w:type="paragraph" w:customStyle="1" w:styleId="StyleTAC">
    <w:name w:val="Style TAC +"/>
    <w:basedOn w:val="TAC"/>
    <w:next w:val="TAC"/>
    <w:link w:val="StyleTACChar"/>
    <w:autoRedefine/>
    <w:rsid w:val="0004058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4058D"/>
    <w:rPr>
      <w:rFonts w:ascii="Arial" w:eastAsia="Times New Roman" w:hAnsi="Arial"/>
      <w:kern w:val="2"/>
      <w:sz w:val="18"/>
      <w:lang w:val="x-none" w:eastAsia="ko-KR"/>
    </w:rPr>
  </w:style>
  <w:style w:type="character" w:customStyle="1" w:styleId="CharChar15">
    <w:name w:val="Char Char15"/>
    <w:rsid w:val="0004058D"/>
    <w:rPr>
      <w:rFonts w:ascii="Arial" w:hAnsi="Arial"/>
      <w:sz w:val="36"/>
      <w:lang w:val="en-GB"/>
    </w:rPr>
  </w:style>
  <w:style w:type="character" w:customStyle="1" w:styleId="CharChar2">
    <w:name w:val="Char Char2"/>
    <w:rsid w:val="0004058D"/>
    <w:rPr>
      <w:rFonts w:ascii="Arial" w:hAnsi="Arial"/>
      <w:lang w:val="en-GB" w:eastAsia="en-US" w:bidi="ar-SA"/>
    </w:rPr>
  </w:style>
  <w:style w:type="character" w:customStyle="1" w:styleId="B1Char1">
    <w:name w:val="B1 Char1"/>
    <w:qFormat/>
    <w:rsid w:val="0004058D"/>
    <w:rPr>
      <w:rFonts w:ascii="Times New Roman" w:hAnsi="Times New Roman"/>
      <w:lang w:val="en-GB"/>
    </w:rPr>
  </w:style>
  <w:style w:type="character" w:customStyle="1" w:styleId="msoins0">
    <w:name w:val="msoins0"/>
    <w:rsid w:val="0004058D"/>
  </w:style>
  <w:style w:type="paragraph" w:customStyle="1" w:styleId="17">
    <w:name w:val="수정1"/>
    <w:hidden/>
    <w:semiHidden/>
    <w:rsid w:val="0004058D"/>
    <w:rPr>
      <w:rFonts w:ascii="Times New Roman" w:eastAsia="Batang" w:hAnsi="Times New Roman"/>
      <w:lang w:val="en-GB" w:eastAsia="en-US"/>
    </w:rPr>
  </w:style>
  <w:style w:type="paragraph" w:customStyle="1" w:styleId="18">
    <w:name w:val="変更箇所1"/>
    <w:hidden/>
    <w:semiHidden/>
    <w:rsid w:val="0004058D"/>
    <w:rPr>
      <w:rFonts w:ascii="Times New Roman" w:eastAsia="MS Mincho" w:hAnsi="Times New Roman"/>
      <w:lang w:val="en-GB" w:eastAsia="en-US"/>
    </w:rPr>
  </w:style>
  <w:style w:type="character" w:customStyle="1" w:styleId="hps">
    <w:name w:val="hps"/>
    <w:rsid w:val="0004058D"/>
  </w:style>
  <w:style w:type="paragraph" w:customStyle="1" w:styleId="CarCar5">
    <w:name w:val="Car Car5"/>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4058D"/>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04058D"/>
    <w:rPr>
      <w:rFonts w:ascii="Times New Roman" w:eastAsia="Times New Roman" w:hAnsi="Times New Roman"/>
      <w:b/>
      <w:lang w:val="en-GB" w:eastAsia="x-none"/>
    </w:rPr>
  </w:style>
  <w:style w:type="character" w:customStyle="1" w:styleId="msoins1">
    <w:name w:val="msoins"/>
    <w:rsid w:val="0004058D"/>
  </w:style>
  <w:style w:type="paragraph" w:styleId="2b">
    <w:name w:val="Body Text 2"/>
    <w:basedOn w:val="a1"/>
    <w:link w:val="2c"/>
    <w:rsid w:val="0004058D"/>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正文文本 2 字符"/>
    <w:basedOn w:val="a2"/>
    <w:link w:val="2b"/>
    <w:rsid w:val="0004058D"/>
    <w:rPr>
      <w:rFonts w:eastAsia="Malgun Gothic"/>
      <w:i/>
      <w:lang w:val="en-GB" w:eastAsia="ko-KR"/>
    </w:rPr>
  </w:style>
  <w:style w:type="paragraph" w:styleId="37">
    <w:name w:val="Body Text 3"/>
    <w:basedOn w:val="a1"/>
    <w:link w:val="38"/>
    <w:rsid w:val="0004058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正文文本 3 字符"/>
    <w:basedOn w:val="a2"/>
    <w:link w:val="37"/>
    <w:rsid w:val="0004058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4058D"/>
    <w:rPr>
      <w:b/>
      <w:lang w:val="en-GB" w:eastAsia="en-US" w:bidi="ar-SA"/>
    </w:rPr>
  </w:style>
  <w:style w:type="paragraph" w:customStyle="1" w:styleId="DAText">
    <w:name w:val="DA_Text"/>
    <w:basedOn w:val="a1"/>
    <w:link w:val="DATextZchn"/>
    <w:rsid w:val="0004058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058D"/>
    <w:rPr>
      <w:rFonts w:eastAsia="Malgun Gothic"/>
      <w:szCs w:val="24"/>
      <w:lang w:val="de-DE" w:eastAsia="de-DE"/>
    </w:rPr>
  </w:style>
  <w:style w:type="paragraph" w:customStyle="1" w:styleId="JK-text-simpledoc">
    <w:name w:val="JK - text - simple doc"/>
    <w:basedOn w:val="aff1"/>
    <w:autoRedefine/>
    <w:rsid w:val="0004058D"/>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04058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058D"/>
    <w:rPr>
      <w:rFonts w:eastAsia="Times New Roman"/>
      <w:lang w:val="x-none" w:eastAsia="x-none"/>
    </w:rPr>
  </w:style>
  <w:style w:type="paragraph" w:customStyle="1" w:styleId="BL">
    <w:name w:val="BL"/>
    <w:basedOn w:val="a1"/>
    <w:rsid w:val="0004058D"/>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4058D"/>
    <w:pPr>
      <w:numPr>
        <w:numId w:val="5"/>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rsid w:val="000405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rsid w:val="0004058D"/>
    <w:rPr>
      <w:rFonts w:eastAsia="MS Mincho"/>
      <w:lang w:val="en-GB" w:eastAsia="en-GB"/>
    </w:rPr>
  </w:style>
  <w:style w:type="paragraph" w:styleId="afff3">
    <w:name w:val="Normal Indent"/>
    <w:aliases w:val="d"/>
    <w:basedOn w:val="a1"/>
    <w:rsid w:val="0004058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04058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4058D"/>
    <w:rPr>
      <w:rFonts w:ascii="Times New Roman" w:eastAsia="MS Mincho" w:hAnsi="Times New Roman"/>
      <w:lang w:val="en-GB" w:eastAsia="en-GB"/>
    </w:rPr>
    <w:tblPr/>
  </w:style>
  <w:style w:type="paragraph" w:customStyle="1" w:styleId="Normal1">
    <w:name w:val="Normal 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4058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4058D"/>
    <w:pPr>
      <w:overflowPunct w:val="0"/>
      <w:autoSpaceDE w:val="0"/>
      <w:autoSpaceDN w:val="0"/>
      <w:adjustRightInd w:val="0"/>
      <w:textAlignment w:val="baseline"/>
    </w:pPr>
    <w:rPr>
      <w:rFonts w:eastAsia="MS Mincho"/>
      <w:lang w:eastAsia="en-GB"/>
    </w:rPr>
  </w:style>
  <w:style w:type="paragraph" w:customStyle="1" w:styleId="Para1">
    <w:name w:val="Para1"/>
    <w:basedOn w:val="a1"/>
    <w:rsid w:val="000405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405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04058D"/>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405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4058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4058D"/>
    <w:pPr>
      <w:ind w:left="244" w:hanging="244"/>
    </w:pPr>
    <w:rPr>
      <w:rFonts w:ascii="Arial" w:eastAsia="MS Mincho" w:hAnsi="Arial"/>
      <w:noProof/>
      <w:color w:val="000000"/>
      <w:lang w:val="en-GB" w:eastAsia="en-US"/>
    </w:rPr>
  </w:style>
  <w:style w:type="paragraph" w:customStyle="1" w:styleId="TitleText">
    <w:name w:val="Title Text"/>
    <w:basedOn w:val="a1"/>
    <w:next w:val="a1"/>
    <w:rsid w:val="000405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0405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405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04058D"/>
    <w:pPr>
      <w:widowControl w:val="0"/>
      <w:spacing w:after="120"/>
      <w:ind w:left="283" w:hanging="283"/>
    </w:pPr>
    <w:rPr>
      <w:rFonts w:ascii="CG Times (WN)" w:eastAsia="MS Mincho" w:hAnsi="CG Times (WN)"/>
      <w:lang w:eastAsia="de-DE"/>
    </w:rPr>
  </w:style>
  <w:style w:type="paragraph" w:customStyle="1" w:styleId="b11">
    <w:name w:val="b1"/>
    <w:basedOn w:val="a1"/>
    <w:rsid w:val="000405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405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5"/>
    <w:rsid w:val="000405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05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05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4058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4058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04058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4058D"/>
    <w:rPr>
      <w:rFonts w:ascii="Courier New" w:eastAsia="MS Mincho" w:hAnsi="Courier New"/>
      <w:lang w:val="en-GB" w:eastAsia="x-none"/>
    </w:rPr>
  </w:style>
  <w:style w:type="character" w:customStyle="1" w:styleId="Char1">
    <w:name w:val="批注主题 Char"/>
    <w:rsid w:val="0004058D"/>
    <w:rPr>
      <w:b/>
      <w:bCs/>
      <w:lang w:val="en-GB" w:eastAsia="en-US" w:bidi="ar-SA"/>
    </w:rPr>
  </w:style>
  <w:style w:type="paragraph" w:customStyle="1" w:styleId="font7">
    <w:name w:val="font7"/>
    <w:basedOn w:val="a1"/>
    <w:rsid w:val="0004058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405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05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05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05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05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0405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058D"/>
  </w:style>
  <w:style w:type="character" w:customStyle="1" w:styleId="B3Char2">
    <w:name w:val="B3 Char2"/>
    <w:qFormat/>
    <w:rsid w:val="0004058D"/>
    <w:rPr>
      <w:rFonts w:ascii="Times New Roman" w:hAnsi="Times New Roman"/>
      <w:lang w:val="en-GB" w:eastAsia="en-US"/>
    </w:rPr>
  </w:style>
  <w:style w:type="paragraph" w:customStyle="1" w:styleId="B7">
    <w:name w:val="B7"/>
    <w:basedOn w:val="B6"/>
    <w:link w:val="B7Char"/>
    <w:qFormat/>
    <w:rsid w:val="0004058D"/>
    <w:pPr>
      <w:ind w:left="2269"/>
    </w:pPr>
  </w:style>
  <w:style w:type="character" w:customStyle="1" w:styleId="B7Char">
    <w:name w:val="B7 Char"/>
    <w:link w:val="B7"/>
    <w:qFormat/>
    <w:rsid w:val="0004058D"/>
    <w:rPr>
      <w:rFonts w:ascii="Times New Roman" w:eastAsia="Times New Roman" w:hAnsi="Times New Roman"/>
      <w:lang w:val="en-GB" w:eastAsia="en-GB"/>
    </w:rPr>
  </w:style>
  <w:style w:type="character" w:customStyle="1" w:styleId="EditorsNoteChar1">
    <w:name w:val="Editor's Note Char1"/>
    <w:locked/>
    <w:rsid w:val="0004058D"/>
    <w:rPr>
      <w:color w:val="FF0000"/>
      <w:lang w:eastAsia="en-US"/>
    </w:rPr>
  </w:style>
  <w:style w:type="character" w:customStyle="1" w:styleId="PlainTextChar1">
    <w:name w:val="Plain Text Char1"/>
    <w:locked/>
    <w:rsid w:val="0004058D"/>
    <w:rPr>
      <w:rFonts w:ascii="Courier New" w:hAnsi="Courier New"/>
      <w:lang w:val="nb-NO"/>
    </w:rPr>
  </w:style>
  <w:style w:type="character" w:customStyle="1" w:styleId="19">
    <w:name w:val="書式なし (文字)1"/>
    <w:rsid w:val="0004058D"/>
    <w:rPr>
      <w:rFonts w:ascii="MS Mincho" w:eastAsia="MS Mincho" w:hAnsi="Courier New" w:cs="Courier New" w:hint="eastAsia"/>
      <w:sz w:val="21"/>
      <w:szCs w:val="21"/>
      <w:lang w:val="en-GB" w:eastAsia="en-US"/>
    </w:rPr>
  </w:style>
  <w:style w:type="character" w:customStyle="1" w:styleId="EndnoteTextChar1">
    <w:name w:val="Endnote Text Char1"/>
    <w:locked/>
    <w:rsid w:val="0004058D"/>
    <w:rPr>
      <w:rFonts w:eastAsia="宋体"/>
    </w:rPr>
  </w:style>
  <w:style w:type="character" w:customStyle="1" w:styleId="1a">
    <w:name w:val="文末脚注文字列 (文字)1"/>
    <w:rsid w:val="0004058D"/>
    <w:rPr>
      <w:rFonts w:ascii="Times New Roman" w:hAnsi="Times New Roman" w:cs="Times New Roman" w:hint="default"/>
      <w:lang w:val="en-GB" w:eastAsia="en-US"/>
    </w:rPr>
  </w:style>
  <w:style w:type="character" w:customStyle="1" w:styleId="B2Car">
    <w:name w:val="B2 Car"/>
    <w:rsid w:val="0004058D"/>
    <w:rPr>
      <w:rFonts w:eastAsia="Batang"/>
      <w:lang w:val="en-GB" w:eastAsia="en-US" w:bidi="ar-SA"/>
    </w:rPr>
  </w:style>
  <w:style w:type="character" w:customStyle="1" w:styleId="TFZchn">
    <w:name w:val="TF Zchn"/>
    <w:link w:val="TF1"/>
    <w:locked/>
    <w:rsid w:val="0004058D"/>
    <w:rPr>
      <w:rFonts w:ascii="Arial" w:hAnsi="Arial"/>
      <w:b/>
      <w:lang w:val="en-GB"/>
    </w:rPr>
  </w:style>
  <w:style w:type="paragraph" w:customStyle="1" w:styleId="xl63">
    <w:name w:val="xl63"/>
    <w:basedOn w:val="a1"/>
    <w:rsid w:val="000405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405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4058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04058D"/>
    <w:rPr>
      <w:rFonts w:ascii="Times New Roman" w:hAnsi="Times New Roman"/>
      <w:lang w:val="en-GB"/>
    </w:rPr>
  </w:style>
  <w:style w:type="paragraph" w:customStyle="1" w:styleId="39">
    <w:name w:val="修订3"/>
    <w:hidden/>
    <w:semiHidden/>
    <w:rsid w:val="0004058D"/>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058D"/>
    <w:rPr>
      <w:rFonts w:ascii="Arial" w:hAnsi="Arial"/>
      <w:sz w:val="36"/>
      <w:lang w:val="en-GB" w:eastAsia="en-US"/>
    </w:rPr>
  </w:style>
  <w:style w:type="paragraph" w:customStyle="1" w:styleId="1Char">
    <w:name w:val="(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0405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4058D"/>
    <w:rPr>
      <w:lang w:val="en-GB" w:eastAsia="ja-JP" w:bidi="ar-SA"/>
    </w:rPr>
  </w:style>
  <w:style w:type="character" w:customStyle="1" w:styleId="AndreaLeonardi">
    <w:name w:val="Andrea Leonardi"/>
    <w:semiHidden/>
    <w:rsid w:val="0004058D"/>
    <w:rPr>
      <w:rFonts w:ascii="Arial" w:hAnsi="Arial" w:cs="Arial"/>
      <w:color w:val="auto"/>
      <w:sz w:val="20"/>
      <w:szCs w:val="20"/>
    </w:rPr>
  </w:style>
  <w:style w:type="paragraph" w:customStyle="1" w:styleId="afff4">
    <w:name w:val="(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058D"/>
    <w:rPr>
      <w:rFonts w:ascii="Arial" w:eastAsia="Batang" w:hAnsi="Arial" w:cs="Times New Roman"/>
      <w:b/>
      <w:bCs/>
      <w:i/>
      <w:iCs/>
      <w:sz w:val="28"/>
      <w:szCs w:val="28"/>
      <w:lang w:val="en-GB" w:eastAsia="en-US" w:bidi="ar-SA"/>
    </w:rPr>
  </w:style>
  <w:style w:type="paragraph" w:customStyle="1" w:styleId="3a">
    <w:name w:val="(文字) (文字)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b">
    <w:name w:val="(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trong"/>
    <w:aliases w:val="Level 2"/>
    <w:qFormat/>
    <w:rsid w:val="0004058D"/>
    <w:rPr>
      <w:b/>
      <w:bCs/>
    </w:rPr>
  </w:style>
  <w:style w:type="character" w:customStyle="1" w:styleId="ZchnZchn5">
    <w:name w:val="Zchn Zchn5"/>
    <w:rsid w:val="0004058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058D"/>
    <w:rPr>
      <w:lang w:val="en-GB" w:eastAsia="ja-JP" w:bidi="ar-SA"/>
    </w:rPr>
  </w:style>
  <w:style w:type="paragraph" w:styleId="afff6">
    <w:name w:val="Date"/>
    <w:basedOn w:val="a1"/>
    <w:next w:val="a1"/>
    <w:link w:val="afff7"/>
    <w:rsid w:val="0004058D"/>
    <w:pPr>
      <w:overflowPunct w:val="0"/>
      <w:autoSpaceDE w:val="0"/>
      <w:autoSpaceDN w:val="0"/>
      <w:adjustRightInd w:val="0"/>
      <w:textAlignment w:val="baseline"/>
    </w:pPr>
    <w:rPr>
      <w:rFonts w:eastAsia="MS Mincho"/>
      <w:lang w:eastAsia="x-none"/>
    </w:rPr>
  </w:style>
  <w:style w:type="character" w:customStyle="1" w:styleId="afff7">
    <w:name w:val="日期 字符"/>
    <w:basedOn w:val="a2"/>
    <w:link w:val="afff6"/>
    <w:rsid w:val="0004058D"/>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058D"/>
    <w:rPr>
      <w:rFonts w:ascii="Times New Roman" w:hAnsi="Times New Roman"/>
      <w:b/>
      <w:lang w:val="en-GB"/>
    </w:rPr>
  </w:style>
  <w:style w:type="paragraph" w:customStyle="1" w:styleId="AutoCorrect">
    <w:name w:val="AutoCorrect"/>
    <w:rsid w:val="0004058D"/>
    <w:rPr>
      <w:rFonts w:ascii="Times New Roman" w:eastAsia="MS Mincho" w:hAnsi="Times New Roman"/>
      <w:sz w:val="24"/>
      <w:szCs w:val="24"/>
      <w:lang w:val="en-GB" w:eastAsia="ko-KR"/>
    </w:rPr>
  </w:style>
  <w:style w:type="paragraph" w:customStyle="1" w:styleId="-PAGE-">
    <w:name w:val="- PAGE -"/>
    <w:rsid w:val="0004058D"/>
    <w:rPr>
      <w:rFonts w:ascii="Times New Roman" w:eastAsia="MS Mincho" w:hAnsi="Times New Roman"/>
      <w:sz w:val="24"/>
      <w:szCs w:val="24"/>
      <w:lang w:val="en-GB" w:eastAsia="ko-KR"/>
    </w:rPr>
  </w:style>
  <w:style w:type="paragraph" w:customStyle="1" w:styleId="PageXofY">
    <w:name w:val="Page X of Y"/>
    <w:rsid w:val="0004058D"/>
    <w:rPr>
      <w:rFonts w:ascii="Times New Roman" w:eastAsia="MS Mincho" w:hAnsi="Times New Roman"/>
      <w:sz w:val="24"/>
      <w:szCs w:val="24"/>
      <w:lang w:val="en-GB" w:eastAsia="ko-KR"/>
    </w:rPr>
  </w:style>
  <w:style w:type="paragraph" w:customStyle="1" w:styleId="Createdby">
    <w:name w:val="Created by"/>
    <w:rsid w:val="0004058D"/>
    <w:rPr>
      <w:rFonts w:ascii="Times New Roman" w:eastAsia="MS Mincho" w:hAnsi="Times New Roman"/>
      <w:sz w:val="24"/>
      <w:szCs w:val="24"/>
      <w:lang w:val="en-GB" w:eastAsia="ko-KR"/>
    </w:rPr>
  </w:style>
  <w:style w:type="paragraph" w:customStyle="1" w:styleId="Createdon">
    <w:name w:val="Created on"/>
    <w:rsid w:val="0004058D"/>
    <w:rPr>
      <w:rFonts w:ascii="Times New Roman" w:eastAsia="MS Mincho" w:hAnsi="Times New Roman"/>
      <w:sz w:val="24"/>
      <w:szCs w:val="24"/>
      <w:lang w:val="en-GB" w:eastAsia="ko-KR"/>
    </w:rPr>
  </w:style>
  <w:style w:type="paragraph" w:customStyle="1" w:styleId="Lastprinted">
    <w:name w:val="Last printed"/>
    <w:rsid w:val="0004058D"/>
    <w:rPr>
      <w:rFonts w:ascii="Times New Roman" w:eastAsia="MS Mincho" w:hAnsi="Times New Roman"/>
      <w:sz w:val="24"/>
      <w:szCs w:val="24"/>
      <w:lang w:val="en-GB" w:eastAsia="ko-KR"/>
    </w:rPr>
  </w:style>
  <w:style w:type="paragraph" w:customStyle="1" w:styleId="Lastsavedby">
    <w:name w:val="Last saved by"/>
    <w:rsid w:val="0004058D"/>
    <w:rPr>
      <w:rFonts w:ascii="Times New Roman" w:eastAsia="MS Mincho" w:hAnsi="Times New Roman"/>
      <w:sz w:val="24"/>
      <w:szCs w:val="24"/>
      <w:lang w:val="en-GB" w:eastAsia="ko-KR"/>
    </w:rPr>
  </w:style>
  <w:style w:type="paragraph" w:customStyle="1" w:styleId="Filename">
    <w:name w:val="Filename"/>
    <w:rsid w:val="0004058D"/>
    <w:rPr>
      <w:rFonts w:ascii="Times New Roman" w:eastAsia="MS Mincho" w:hAnsi="Times New Roman"/>
      <w:sz w:val="24"/>
      <w:szCs w:val="24"/>
      <w:lang w:val="en-GB" w:eastAsia="ko-KR"/>
    </w:rPr>
  </w:style>
  <w:style w:type="paragraph" w:customStyle="1" w:styleId="Filenameandpath">
    <w:name w:val="Filename and path"/>
    <w:rsid w:val="0004058D"/>
    <w:rPr>
      <w:rFonts w:ascii="Times New Roman" w:eastAsia="MS Mincho" w:hAnsi="Times New Roman"/>
      <w:sz w:val="24"/>
      <w:szCs w:val="24"/>
      <w:lang w:val="en-GB" w:eastAsia="ko-KR"/>
    </w:rPr>
  </w:style>
  <w:style w:type="paragraph" w:customStyle="1" w:styleId="AuthorPageDate">
    <w:name w:val="Author  Page #  Date"/>
    <w:rsid w:val="0004058D"/>
    <w:rPr>
      <w:rFonts w:ascii="Times New Roman" w:eastAsia="MS Mincho" w:hAnsi="Times New Roman"/>
      <w:sz w:val="24"/>
      <w:szCs w:val="24"/>
      <w:lang w:val="en-GB" w:eastAsia="ko-KR"/>
    </w:rPr>
  </w:style>
  <w:style w:type="paragraph" w:customStyle="1" w:styleId="ConfidentialPageDate">
    <w:name w:val="Confidential  Page #  Date"/>
    <w:rsid w:val="0004058D"/>
    <w:rPr>
      <w:rFonts w:ascii="Times New Roman" w:eastAsia="MS Mincho" w:hAnsi="Times New Roman"/>
      <w:sz w:val="24"/>
      <w:szCs w:val="24"/>
      <w:lang w:val="en-GB" w:eastAsia="ko-KR"/>
    </w:rPr>
  </w:style>
  <w:style w:type="paragraph" w:customStyle="1" w:styleId="Figure">
    <w:name w:val="Figure"/>
    <w:basedOn w:val="a1"/>
    <w:rsid w:val="000405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04058D"/>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0405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04058D"/>
    <w:pPr>
      <w:overflowPunct w:val="0"/>
      <w:autoSpaceDE w:val="0"/>
      <w:autoSpaceDN w:val="0"/>
      <w:adjustRightInd w:val="0"/>
      <w:textAlignment w:val="baseline"/>
    </w:pPr>
    <w:rPr>
      <w:rFonts w:eastAsia="MS Mincho"/>
      <w:lang w:eastAsia="ja-JP"/>
    </w:rPr>
  </w:style>
  <w:style w:type="paragraph" w:customStyle="1" w:styleId="TaOC">
    <w:name w:val="TaOC"/>
    <w:basedOn w:val="TAC"/>
    <w:rsid w:val="0004058D"/>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05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05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058D"/>
    <w:rPr>
      <w:rFonts w:ascii="Arial" w:hAnsi="Arial"/>
      <w:sz w:val="28"/>
      <w:lang w:val="en-GB" w:eastAsia="en-US" w:bidi="ar-SA"/>
    </w:rPr>
  </w:style>
  <w:style w:type="paragraph" w:customStyle="1" w:styleId="3b">
    <w:name w:val="吹き出し3"/>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04058D"/>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0">
    <w:name w:val="吹き出し2"/>
    <w:basedOn w:val="a1"/>
    <w:semiHidden/>
    <w:rsid w:val="000405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0405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058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04058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c">
    <w:name w:val="网格型3"/>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058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04058D"/>
    <w:rPr>
      <w:rFonts w:ascii="Times New Roman" w:eastAsia="MS Mincho" w:hAnsi="Times New Roman"/>
      <w:lang w:val="en-GB" w:eastAsia="en-US"/>
    </w:rPr>
  </w:style>
  <w:style w:type="paragraph" w:customStyle="1" w:styleId="afff8">
    <w:name w:val="수정"/>
    <w:hidden/>
    <w:semiHidden/>
    <w:rsid w:val="0004058D"/>
    <w:rPr>
      <w:rFonts w:ascii="Times New Roman" w:eastAsia="Batang" w:hAnsi="Times New Roman"/>
      <w:lang w:val="en-GB" w:eastAsia="en-US"/>
    </w:rPr>
  </w:style>
  <w:style w:type="paragraph" w:customStyle="1" w:styleId="1c">
    <w:name w:val="无间隔1"/>
    <w:qFormat/>
    <w:rsid w:val="0004058D"/>
    <w:rPr>
      <w:rFonts w:ascii="Times New Roman" w:eastAsia="宋体" w:hAnsi="Times New Roman"/>
      <w:lang w:val="en-GB" w:eastAsia="en-US"/>
    </w:rPr>
  </w:style>
  <w:style w:type="paragraph" w:customStyle="1" w:styleId="Arial">
    <w:name w:val="Arial"/>
    <w:basedOn w:val="a1"/>
    <w:rsid w:val="000405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1">
    <w:name w:val="无间隔2"/>
    <w:qFormat/>
    <w:rsid w:val="0004058D"/>
    <w:rPr>
      <w:rFonts w:ascii="Times New Roman" w:eastAsia="宋体" w:hAnsi="Times New Roman"/>
      <w:lang w:val="en-GB" w:eastAsia="en-US"/>
    </w:rPr>
  </w:style>
  <w:style w:type="paragraph" w:customStyle="1" w:styleId="72">
    <w:name w:val="吹き出し7"/>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405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405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4058D"/>
    <w:rPr>
      <w:rFonts w:ascii="Arial" w:hAnsi="Arial" w:cs="Arial"/>
      <w:color w:val="auto"/>
      <w:sz w:val="20"/>
      <w:szCs w:val="20"/>
    </w:rPr>
  </w:style>
  <w:style w:type="paragraph" w:customStyle="1" w:styleId="Arial0">
    <w:name w:val="正文 + Arial"/>
    <w:aliases w:val="8 磅,加粗,段后: 0 磅"/>
    <w:basedOn w:val="TAL"/>
    <w:rsid w:val="0004058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405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05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05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05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04058D"/>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4058D"/>
    <w:rPr>
      <w:sz w:val="18"/>
      <w:szCs w:val="18"/>
    </w:rPr>
  </w:style>
  <w:style w:type="character" w:customStyle="1" w:styleId="Heading7Char3">
    <w:name w:val="Heading 7 Char3"/>
    <w:rsid w:val="0004058D"/>
    <w:rPr>
      <w:rFonts w:ascii="Arial" w:eastAsia="宋体" w:hAnsi="Arial" w:cs="Times New Roman"/>
      <w:kern w:val="0"/>
      <w:sz w:val="20"/>
      <w:szCs w:val="20"/>
      <w:lang w:val="en-GB" w:eastAsia="en-US"/>
    </w:rPr>
  </w:style>
  <w:style w:type="character" w:customStyle="1" w:styleId="Heading8Char3">
    <w:name w:val="Heading 8 Char3"/>
    <w:rsid w:val="0004058D"/>
    <w:rPr>
      <w:rFonts w:ascii="Arial" w:eastAsia="宋体" w:hAnsi="Arial" w:cs="Times New Roman"/>
      <w:kern w:val="0"/>
      <w:sz w:val="36"/>
      <w:szCs w:val="20"/>
      <w:lang w:val="en-GB" w:eastAsia="en-US"/>
    </w:rPr>
  </w:style>
  <w:style w:type="character" w:customStyle="1" w:styleId="Heading9Char2">
    <w:name w:val="Heading 9 Char2"/>
    <w:rsid w:val="0004058D"/>
    <w:rPr>
      <w:rFonts w:ascii="Arial" w:eastAsia="宋体" w:hAnsi="Arial" w:cs="Times New Roman"/>
      <w:kern w:val="0"/>
      <w:sz w:val="36"/>
      <w:szCs w:val="20"/>
      <w:lang w:val="en-GB" w:eastAsia="en-US"/>
    </w:rPr>
  </w:style>
  <w:style w:type="character" w:customStyle="1" w:styleId="BalloonTextChar1">
    <w:name w:val="Balloon Text Char1"/>
    <w:uiPriority w:val="99"/>
    <w:rsid w:val="0004058D"/>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04058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4058D"/>
    <w:rPr>
      <w:rFonts w:ascii="Courier New" w:eastAsia="宋体" w:hAnsi="Courier New" w:cs="Times New Roman"/>
      <w:kern w:val="0"/>
      <w:sz w:val="20"/>
      <w:szCs w:val="20"/>
      <w:lang w:val="nb-NO" w:eastAsia="ja-JP"/>
    </w:rPr>
  </w:style>
  <w:style w:type="character" w:customStyle="1" w:styleId="Titre3Car">
    <w:name w:val="Titre 3 Car"/>
    <w:rsid w:val="0004058D"/>
    <w:rPr>
      <w:rFonts w:ascii="Arial" w:hAnsi="Arial"/>
      <w:sz w:val="28"/>
      <w:szCs w:val="28"/>
      <w:lang w:val="en-GB" w:eastAsia="en-GB"/>
    </w:rPr>
  </w:style>
  <w:style w:type="character" w:styleId="afff9">
    <w:name w:val="Emphasis"/>
    <w:qFormat/>
    <w:rsid w:val="0004058D"/>
    <w:rPr>
      <w:i/>
      <w:iCs/>
    </w:rPr>
  </w:style>
  <w:style w:type="paragraph" w:customStyle="1" w:styleId="IBN">
    <w:name w:val="IBN"/>
    <w:basedOn w:val="a1"/>
    <w:rsid w:val="000405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405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058D"/>
    <w:rPr>
      <w:rFonts w:ascii="Times New Roman" w:eastAsia="Times New Roman" w:hAnsi="Times New Roman"/>
      <w:noProof/>
      <w:szCs w:val="18"/>
      <w:lang w:val="en-GB" w:eastAsia="x-none"/>
    </w:rPr>
  </w:style>
  <w:style w:type="paragraph" w:customStyle="1" w:styleId="Npr">
    <w:name w:val="Npr"/>
    <w:basedOn w:val="a1"/>
    <w:rsid w:val="0004058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4058D"/>
    <w:rPr>
      <w:rFonts w:ascii="Arial" w:hAnsi="Arial"/>
      <w:sz w:val="22"/>
      <w:lang w:val="en-GB"/>
    </w:rPr>
  </w:style>
  <w:style w:type="paragraph" w:customStyle="1" w:styleId="B3H6">
    <w:name w:val="B3H6"/>
    <w:basedOn w:val="B3"/>
    <w:rsid w:val="0004058D"/>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04058D"/>
    <w:rPr>
      <w:rFonts w:eastAsia="MS Mincho"/>
      <w:lang w:val="en-GB" w:eastAsia="en-US" w:bidi="ar-SA"/>
    </w:rPr>
  </w:style>
  <w:style w:type="character" w:customStyle="1" w:styleId="BodyText2Char3">
    <w:name w:val="Body Text 2 Char3"/>
    <w:rsid w:val="0004058D"/>
    <w:rPr>
      <w:rFonts w:ascii="Times New Roman" w:eastAsia="宋体" w:hAnsi="Times New Roman" w:cs="Times New Roman"/>
      <w:kern w:val="0"/>
      <w:sz w:val="20"/>
      <w:szCs w:val="20"/>
      <w:lang w:val="en-GB" w:eastAsia="ja-JP"/>
    </w:rPr>
  </w:style>
  <w:style w:type="character" w:customStyle="1" w:styleId="BodyText3Char3">
    <w:name w:val="Body Text 3 Char3"/>
    <w:rsid w:val="0004058D"/>
    <w:rPr>
      <w:rFonts w:ascii="Times New Roman" w:eastAsia="宋体" w:hAnsi="Times New Roman" w:cs="Times New Roman"/>
      <w:kern w:val="0"/>
      <w:sz w:val="20"/>
      <w:szCs w:val="20"/>
      <w:lang w:val="en-GB" w:eastAsia="ja-JP"/>
    </w:rPr>
  </w:style>
  <w:style w:type="character" w:customStyle="1" w:styleId="afffa">
    <w:name w:val="+"/>
    <w:aliases w:val="superscript"/>
    <w:rsid w:val="0004058D"/>
    <w:rPr>
      <w:vertAlign w:val="superscript"/>
    </w:rPr>
  </w:style>
  <w:style w:type="paragraph" w:customStyle="1" w:styleId="berschrift1H1">
    <w:name w:val="Überschrift 1.H1"/>
    <w:basedOn w:val="a1"/>
    <w:next w:val="a1"/>
    <w:rsid w:val="000405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4058D"/>
    <w:pPr>
      <w:widowControl/>
      <w:tabs>
        <w:tab w:val="num" w:pos="992"/>
      </w:tabs>
      <w:spacing w:after="120"/>
      <w:ind w:left="992" w:hanging="425"/>
    </w:pPr>
    <w:rPr>
      <w:rFonts w:eastAsia="MS Mincho"/>
      <w:lang w:val="en-US"/>
    </w:rPr>
  </w:style>
  <w:style w:type="paragraph" w:customStyle="1" w:styleId="text">
    <w:name w:val="text"/>
    <w:basedOn w:val="a1"/>
    <w:rsid w:val="0004058D"/>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04058D"/>
    <w:pPr>
      <w:widowControl/>
      <w:tabs>
        <w:tab w:val="num" w:pos="1418"/>
      </w:tabs>
      <w:spacing w:after="120"/>
      <w:ind w:left="1418" w:hanging="426"/>
    </w:pPr>
    <w:rPr>
      <w:rFonts w:eastAsia="MS Mincho"/>
      <w:lang w:val="en-US"/>
    </w:rPr>
  </w:style>
  <w:style w:type="paragraph" w:customStyle="1" w:styleId="textintend3">
    <w:name w:val="text intend 3"/>
    <w:basedOn w:val="text"/>
    <w:rsid w:val="0004058D"/>
    <w:pPr>
      <w:widowControl/>
      <w:tabs>
        <w:tab w:val="num" w:pos="1843"/>
      </w:tabs>
      <w:spacing w:after="120"/>
      <w:ind w:left="1843" w:hanging="425"/>
    </w:pPr>
    <w:rPr>
      <w:rFonts w:eastAsia="MS Mincho"/>
      <w:lang w:val="en-US"/>
    </w:rPr>
  </w:style>
  <w:style w:type="paragraph" w:customStyle="1" w:styleId="normalpuce">
    <w:name w:val="normal puce"/>
    <w:basedOn w:val="a1"/>
    <w:rsid w:val="000405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0405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04058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058D"/>
    <w:rPr>
      <w:rFonts w:ascii="Arial" w:hAnsi="Arial"/>
      <w:sz w:val="28"/>
      <w:lang w:val="en-GB"/>
    </w:rPr>
  </w:style>
  <w:style w:type="paragraph" w:customStyle="1" w:styleId="H60">
    <w:name w:val="样式 H6"/>
    <w:basedOn w:val="H6"/>
    <w:rsid w:val="0004058D"/>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405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058D"/>
    <w:rPr>
      <w:rFonts w:ascii="Arial" w:hAnsi="Arial"/>
      <w:sz w:val="28"/>
      <w:lang w:val="en-GB" w:eastAsia="en-US" w:bidi="ar-SA"/>
    </w:rPr>
  </w:style>
  <w:style w:type="paragraph" w:customStyle="1" w:styleId="TAH8pt">
    <w:name w:val="TAH + 8 pt"/>
    <w:basedOn w:val="TAH"/>
    <w:rsid w:val="000405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058D"/>
    <w:rPr>
      <w:sz w:val="28"/>
      <w:lang w:val="en-GB" w:eastAsia="en-US"/>
    </w:rPr>
  </w:style>
  <w:style w:type="character" w:customStyle="1" w:styleId="apple-style-span">
    <w:name w:val="apple-style-span"/>
    <w:rsid w:val="0004058D"/>
  </w:style>
  <w:style w:type="character" w:customStyle="1" w:styleId="apple-converted-space">
    <w:name w:val="apple-converted-space"/>
    <w:qFormat/>
    <w:rsid w:val="0004058D"/>
  </w:style>
  <w:style w:type="character" w:customStyle="1" w:styleId="ad">
    <w:name w:val="列表 字符"/>
    <w:link w:val="ac"/>
    <w:rsid w:val="0004058D"/>
    <w:rPr>
      <w:rFonts w:ascii="Times New Roman" w:hAnsi="Times New Roman"/>
      <w:lang w:val="en-GB" w:eastAsia="en-US"/>
    </w:rPr>
  </w:style>
  <w:style w:type="paragraph" w:customStyle="1" w:styleId="TableEntry0">
    <w:name w:val="Table Entry"/>
    <w:basedOn w:val="a1"/>
    <w:next w:val="a1"/>
    <w:rsid w:val="0004058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4058D"/>
    <w:rPr>
      <w:rFonts w:ascii="Times New Roman" w:eastAsia="宋体" w:hAnsi="Times New Roman" w:cs="Times New Roman"/>
      <w:kern w:val="0"/>
      <w:sz w:val="20"/>
      <w:szCs w:val="20"/>
      <w:lang w:val="en-GB" w:eastAsia="ja-JP"/>
    </w:rPr>
  </w:style>
  <w:style w:type="paragraph" w:customStyle="1" w:styleId="tac0">
    <w:name w:val="tac0"/>
    <w:basedOn w:val="a1"/>
    <w:rsid w:val="0004058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4058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4058D"/>
    <w:rPr>
      <w:rFonts w:ascii="Arial" w:eastAsia="MS Mincho" w:hAnsi="Arial" w:cs="Times New Roman"/>
      <w:kern w:val="0"/>
      <w:sz w:val="20"/>
      <w:szCs w:val="20"/>
      <w:lang w:val="en-GB" w:eastAsia="ja-JP"/>
    </w:rPr>
  </w:style>
  <w:style w:type="character" w:customStyle="1" w:styleId="EditorsNoteCharCharChar">
    <w:name w:val="Editor's Note Char Char Char"/>
    <w:rsid w:val="0004058D"/>
    <w:rPr>
      <w:color w:val="FF0000"/>
      <w:lang w:val="en-GB" w:eastAsia="en-US" w:bidi="ar-SA"/>
    </w:rPr>
  </w:style>
  <w:style w:type="paragraph" w:customStyle="1" w:styleId="msolistparagraph0">
    <w:name w:val="msolistparagraph"/>
    <w:basedOn w:val="a1"/>
    <w:rsid w:val="0004058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4058D"/>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405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4058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058D"/>
    <w:rPr>
      <w:rFonts w:ascii="Courier New" w:eastAsia="MS Gothic" w:hAnsi="Courier New"/>
      <w:b/>
      <w:bCs/>
      <w:noProof/>
      <w:sz w:val="16"/>
      <w:lang w:val="en-GB" w:eastAsia="ja-JP"/>
    </w:rPr>
  </w:style>
  <w:style w:type="paragraph" w:customStyle="1" w:styleId="PLBold0">
    <w:name w:val="PL + Bold"/>
    <w:basedOn w:val="PL"/>
    <w:link w:val="PLBoldChar0"/>
    <w:rsid w:val="0004058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058D"/>
    <w:rPr>
      <w:rFonts w:ascii="Courier New" w:eastAsia="Times New Roman" w:hAnsi="Courier New"/>
      <w:noProof/>
      <w:sz w:val="16"/>
      <w:lang w:val="en-GB" w:eastAsia="ja-JP"/>
    </w:rPr>
  </w:style>
  <w:style w:type="character" w:customStyle="1" w:styleId="mediumtext1">
    <w:name w:val="medium_text1"/>
    <w:rsid w:val="0004058D"/>
    <w:rPr>
      <w:sz w:val="18"/>
      <w:szCs w:val="18"/>
    </w:rPr>
  </w:style>
  <w:style w:type="character" w:customStyle="1" w:styleId="shorttext1">
    <w:name w:val="short_text1"/>
    <w:rsid w:val="0004058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058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058D"/>
    <w:rPr>
      <w:rFonts w:ascii="Arial" w:hAnsi="Arial"/>
      <w:sz w:val="28"/>
      <w:lang w:val="en-GB" w:eastAsia="en-US"/>
    </w:rPr>
  </w:style>
  <w:style w:type="character" w:customStyle="1" w:styleId="CharChar18">
    <w:name w:val="Char Char18"/>
    <w:rsid w:val="000405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058D"/>
    <w:rPr>
      <w:rFonts w:eastAsia="MS Mincho"/>
      <w:sz w:val="32"/>
      <w:lang w:val="en-GB" w:eastAsia="en-US"/>
    </w:rPr>
  </w:style>
  <w:style w:type="paragraph" w:customStyle="1" w:styleId="Char10">
    <w:name w:val="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405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4058D"/>
    <w:rPr>
      <w:rFonts w:ascii="Arial" w:hAnsi="Arial"/>
      <w:sz w:val="24"/>
      <w:szCs w:val="28"/>
      <w:lang w:val="en-GB" w:eastAsia="en-GB" w:bidi="ar-SA"/>
    </w:rPr>
  </w:style>
  <w:style w:type="character" w:customStyle="1" w:styleId="Heading7Char2">
    <w:name w:val="Heading 7 Char2"/>
    <w:rsid w:val="0004058D"/>
    <w:rPr>
      <w:rFonts w:ascii="Arial" w:hAnsi="Arial"/>
      <w:lang w:val="en-GB" w:eastAsia="en-GB" w:bidi="ar-SA"/>
    </w:rPr>
  </w:style>
  <w:style w:type="character" w:customStyle="1" w:styleId="Heading8Char2">
    <w:name w:val="Heading 8 Char2"/>
    <w:rsid w:val="0004058D"/>
    <w:rPr>
      <w:rFonts w:ascii="Arial" w:hAnsi="Arial"/>
      <w:sz w:val="36"/>
      <w:lang w:val="en-GB" w:eastAsia="en-GB" w:bidi="ar-SA"/>
    </w:rPr>
  </w:style>
  <w:style w:type="character" w:customStyle="1" w:styleId="ListChar2">
    <w:name w:val="List Char2"/>
    <w:rsid w:val="0004058D"/>
    <w:rPr>
      <w:lang w:val="en-GB" w:eastAsia="en-GB" w:bidi="ar-SA"/>
    </w:rPr>
  </w:style>
  <w:style w:type="character" w:customStyle="1" w:styleId="PlainTextChar2">
    <w:name w:val="Plain Text Char2"/>
    <w:rsid w:val="0004058D"/>
    <w:rPr>
      <w:rFonts w:ascii="Courier New" w:hAnsi="Courier New"/>
      <w:lang w:val="nb-NO" w:eastAsia="en-US" w:bidi="ar-SA"/>
    </w:rPr>
  </w:style>
  <w:style w:type="character" w:customStyle="1" w:styleId="CommentTextChar2">
    <w:name w:val="Comment Text Char2"/>
    <w:semiHidden/>
    <w:rsid w:val="0004058D"/>
    <w:rPr>
      <w:lang w:val="en-GB" w:eastAsia="en-US" w:bidi="ar-SA"/>
    </w:rPr>
  </w:style>
  <w:style w:type="character" w:customStyle="1" w:styleId="BodyText2Char2">
    <w:name w:val="Body Text 2 Char2"/>
    <w:rsid w:val="0004058D"/>
    <w:rPr>
      <w:lang w:val="en-GB" w:eastAsia="ja-JP" w:bidi="ar-SA"/>
    </w:rPr>
  </w:style>
  <w:style w:type="character" w:customStyle="1" w:styleId="BodyText3Char2">
    <w:name w:val="Body Text 3 Char2"/>
    <w:rsid w:val="000405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058D"/>
    <w:rPr>
      <w:rFonts w:ascii="Arial" w:eastAsia="宋体" w:hAnsi="Arial"/>
      <w:sz w:val="32"/>
      <w:lang w:val="en-GB" w:eastAsia="en-US" w:bidi="ar-SA"/>
    </w:rPr>
  </w:style>
  <w:style w:type="character" w:customStyle="1" w:styleId="BodyTextIndentChar2">
    <w:name w:val="Body Text Indent Char2"/>
    <w:rsid w:val="0004058D"/>
    <w:rPr>
      <w:lang w:val="en-GB" w:eastAsia="en-US" w:bidi="ar-SA"/>
    </w:rPr>
  </w:style>
  <w:style w:type="character" w:customStyle="1" w:styleId="BodyTextIndent2Char2">
    <w:name w:val="Body Text Indent 2 Char2"/>
    <w:rsid w:val="000405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05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4058D"/>
    <w:rPr>
      <w:rFonts w:ascii="Arial" w:hAnsi="Arial"/>
      <w:sz w:val="28"/>
      <w:lang w:val="en-GB" w:eastAsia="en-GB" w:bidi="ar-SA"/>
    </w:rPr>
  </w:style>
  <w:style w:type="character" w:customStyle="1" w:styleId="CarCar9">
    <w:name w:val="Car Car9"/>
    <w:rsid w:val="0004058D"/>
    <w:rPr>
      <w:rFonts w:ascii="Arial" w:hAnsi="Arial"/>
      <w:lang w:val="en-GB" w:eastAsia="ja-JP" w:bidi="ar-SA"/>
    </w:rPr>
  </w:style>
  <w:style w:type="character" w:customStyle="1" w:styleId="Heading9Char1">
    <w:name w:val="Heading 9 Char1"/>
    <w:aliases w:val="Figure Heading Char,FH Char"/>
    <w:rsid w:val="0004058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4058D"/>
    <w:rPr>
      <w:rFonts w:ascii="Arial" w:hAnsi="Arial"/>
      <w:sz w:val="32"/>
      <w:lang w:val="en-GB" w:eastAsia="ja-JP" w:bidi="ar-SA"/>
    </w:rPr>
  </w:style>
  <w:style w:type="character" w:customStyle="1" w:styleId="Heading7Char1">
    <w:name w:val="Heading 7 Char1"/>
    <w:rsid w:val="0004058D"/>
    <w:rPr>
      <w:rFonts w:ascii="Arial" w:hAnsi="Arial"/>
      <w:lang w:val="en-GB" w:eastAsia="ja-JP" w:bidi="ar-SA"/>
    </w:rPr>
  </w:style>
  <w:style w:type="character" w:customStyle="1" w:styleId="Heading8Char1">
    <w:name w:val="Heading 8 Char1"/>
    <w:rsid w:val="0004058D"/>
    <w:rPr>
      <w:rFonts w:ascii="Arial" w:hAnsi="Arial"/>
      <w:sz w:val="36"/>
      <w:lang w:val="en-GB" w:eastAsia="ja-JP" w:bidi="ar-SA"/>
    </w:rPr>
  </w:style>
  <w:style w:type="character" w:customStyle="1" w:styleId="ListChar1">
    <w:name w:val="List Char1"/>
    <w:rsid w:val="0004058D"/>
    <w:rPr>
      <w:lang w:val="en-GB" w:eastAsia="ja-JP" w:bidi="ar-SA"/>
    </w:rPr>
  </w:style>
  <w:style w:type="character" w:customStyle="1" w:styleId="CommentTextChar1">
    <w:name w:val="Comment Text Char1"/>
    <w:rsid w:val="0004058D"/>
    <w:rPr>
      <w:lang w:val="en-GB" w:eastAsia="en-US" w:bidi="ar-SA"/>
    </w:rPr>
  </w:style>
  <w:style w:type="character" w:customStyle="1" w:styleId="BodyText2Char1">
    <w:name w:val="Body Text 2 Char1"/>
    <w:rsid w:val="0004058D"/>
    <w:rPr>
      <w:lang w:val="en-GB" w:eastAsia="ja-JP" w:bidi="ar-SA"/>
    </w:rPr>
  </w:style>
  <w:style w:type="character" w:customStyle="1" w:styleId="BodyText3Char1">
    <w:name w:val="Body Text 3 Char1"/>
    <w:rsid w:val="0004058D"/>
    <w:rPr>
      <w:lang w:val="en-GB" w:eastAsia="ja-JP" w:bidi="ar-SA"/>
    </w:rPr>
  </w:style>
  <w:style w:type="character" w:customStyle="1" w:styleId="BodyTextIndentChar1">
    <w:name w:val="Body Text Indent Char1"/>
    <w:rsid w:val="0004058D"/>
    <w:rPr>
      <w:lang w:val="en-GB" w:eastAsia="en-US" w:bidi="ar-SA"/>
    </w:rPr>
  </w:style>
  <w:style w:type="character" w:customStyle="1" w:styleId="BodyTextIndent2Char1">
    <w:name w:val="Body Text Indent 2 Char1"/>
    <w:rsid w:val="0004058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04058D"/>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04058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405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4058D"/>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1"/>
    <w:qFormat/>
    <w:rsid w:val="0004058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405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405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405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4058D"/>
  </w:style>
  <w:style w:type="character" w:customStyle="1" w:styleId="WW-Absatz-Standardschriftart">
    <w:name w:val="WW-Absatz-Standardschriftart"/>
    <w:rsid w:val="0004058D"/>
  </w:style>
  <w:style w:type="character" w:customStyle="1" w:styleId="WW8Num1z0">
    <w:name w:val="WW8Num1z0"/>
    <w:rsid w:val="0004058D"/>
    <w:rPr>
      <w:rFonts w:ascii="Symbol" w:hAnsi="Symbol"/>
    </w:rPr>
  </w:style>
  <w:style w:type="character" w:customStyle="1" w:styleId="WW8Num5z0">
    <w:name w:val="WW8Num5z0"/>
    <w:rsid w:val="0004058D"/>
    <w:rPr>
      <w:rFonts w:ascii="Times New Roman" w:eastAsia="MS Mincho" w:hAnsi="Times New Roman" w:cs="Times New Roman"/>
    </w:rPr>
  </w:style>
  <w:style w:type="character" w:customStyle="1" w:styleId="WW8Num5z1">
    <w:name w:val="WW8Num5z1"/>
    <w:rsid w:val="0004058D"/>
    <w:rPr>
      <w:rFonts w:ascii="Courier New" w:hAnsi="Courier New" w:cs="Courier New"/>
    </w:rPr>
  </w:style>
  <w:style w:type="character" w:customStyle="1" w:styleId="WW8Num5z2">
    <w:name w:val="WW8Num5z2"/>
    <w:rsid w:val="0004058D"/>
    <w:rPr>
      <w:rFonts w:ascii="Wingdings" w:hAnsi="Wingdings"/>
    </w:rPr>
  </w:style>
  <w:style w:type="character" w:customStyle="1" w:styleId="WW8Num5z3">
    <w:name w:val="WW8Num5z3"/>
    <w:rsid w:val="0004058D"/>
    <w:rPr>
      <w:rFonts w:ascii="Symbol" w:hAnsi="Symbol"/>
    </w:rPr>
  </w:style>
  <w:style w:type="character" w:customStyle="1" w:styleId="WW8Num6z0">
    <w:name w:val="WW8Num6z0"/>
    <w:rsid w:val="0004058D"/>
    <w:rPr>
      <w:rFonts w:ascii="Arial" w:eastAsia="MS Mincho" w:hAnsi="Arial" w:cs="Arial"/>
    </w:rPr>
  </w:style>
  <w:style w:type="character" w:customStyle="1" w:styleId="WW8Num6z1">
    <w:name w:val="WW8Num6z1"/>
    <w:rsid w:val="0004058D"/>
    <w:rPr>
      <w:rFonts w:ascii="Courier New" w:hAnsi="Courier New" w:cs="Courier New"/>
    </w:rPr>
  </w:style>
  <w:style w:type="character" w:customStyle="1" w:styleId="WW8Num6z2">
    <w:name w:val="WW8Num6z2"/>
    <w:rsid w:val="0004058D"/>
    <w:rPr>
      <w:rFonts w:ascii="Wingdings" w:hAnsi="Wingdings"/>
    </w:rPr>
  </w:style>
  <w:style w:type="character" w:customStyle="1" w:styleId="WW8Num6z3">
    <w:name w:val="WW8Num6z3"/>
    <w:rsid w:val="0004058D"/>
    <w:rPr>
      <w:rFonts w:ascii="Symbol" w:hAnsi="Symbol"/>
    </w:rPr>
  </w:style>
  <w:style w:type="character" w:customStyle="1" w:styleId="WW8Num9z0">
    <w:name w:val="WW8Num9z0"/>
    <w:rsid w:val="0004058D"/>
    <w:rPr>
      <w:rFonts w:ascii="Times New Roman" w:eastAsia="MS Mincho" w:hAnsi="Times New Roman" w:cs="Times New Roman"/>
    </w:rPr>
  </w:style>
  <w:style w:type="character" w:customStyle="1" w:styleId="WW8Num9z1">
    <w:name w:val="WW8Num9z1"/>
    <w:rsid w:val="0004058D"/>
    <w:rPr>
      <w:rFonts w:ascii="Courier New" w:hAnsi="Courier New" w:cs="Courier New"/>
    </w:rPr>
  </w:style>
  <w:style w:type="character" w:customStyle="1" w:styleId="WW8Num9z2">
    <w:name w:val="WW8Num9z2"/>
    <w:rsid w:val="0004058D"/>
    <w:rPr>
      <w:rFonts w:ascii="Wingdings" w:hAnsi="Wingdings"/>
    </w:rPr>
  </w:style>
  <w:style w:type="character" w:customStyle="1" w:styleId="WW8Num9z3">
    <w:name w:val="WW8Num9z3"/>
    <w:rsid w:val="0004058D"/>
    <w:rPr>
      <w:rFonts w:ascii="Symbol" w:hAnsi="Symbol"/>
    </w:rPr>
  </w:style>
  <w:style w:type="character" w:customStyle="1" w:styleId="WW8Num11z0">
    <w:name w:val="WW8Num11z0"/>
    <w:rsid w:val="0004058D"/>
    <w:rPr>
      <w:rFonts w:ascii="Times New Roman" w:eastAsia="MS Mincho" w:hAnsi="Times New Roman" w:cs="Times New Roman"/>
    </w:rPr>
  </w:style>
  <w:style w:type="character" w:customStyle="1" w:styleId="WW8Num11z1">
    <w:name w:val="WW8Num11z1"/>
    <w:rsid w:val="0004058D"/>
    <w:rPr>
      <w:rFonts w:ascii="Courier New" w:hAnsi="Courier New" w:cs="Courier New"/>
    </w:rPr>
  </w:style>
  <w:style w:type="character" w:customStyle="1" w:styleId="WW8Num11z2">
    <w:name w:val="WW8Num11z2"/>
    <w:rsid w:val="0004058D"/>
    <w:rPr>
      <w:rFonts w:ascii="Wingdings" w:hAnsi="Wingdings"/>
    </w:rPr>
  </w:style>
  <w:style w:type="character" w:customStyle="1" w:styleId="WW8Num11z3">
    <w:name w:val="WW8Num11z3"/>
    <w:rsid w:val="0004058D"/>
    <w:rPr>
      <w:rFonts w:ascii="Symbol" w:hAnsi="Symbol"/>
    </w:rPr>
  </w:style>
  <w:style w:type="character" w:customStyle="1" w:styleId="WW8Num15z0">
    <w:name w:val="WW8Num15z0"/>
    <w:rsid w:val="0004058D"/>
    <w:rPr>
      <w:rFonts w:ascii="Times New Roman" w:eastAsia="Times New Roman" w:hAnsi="Times New Roman" w:cs="Times New Roman"/>
    </w:rPr>
  </w:style>
  <w:style w:type="character" w:customStyle="1" w:styleId="WW8Num15z1">
    <w:name w:val="WW8Num15z1"/>
    <w:rsid w:val="0004058D"/>
    <w:rPr>
      <w:rFonts w:ascii="Courier New" w:hAnsi="Courier New" w:cs="Courier New"/>
    </w:rPr>
  </w:style>
  <w:style w:type="character" w:customStyle="1" w:styleId="WW8Num15z2">
    <w:name w:val="WW8Num15z2"/>
    <w:rsid w:val="0004058D"/>
    <w:rPr>
      <w:rFonts w:ascii="Wingdings" w:hAnsi="Wingdings"/>
    </w:rPr>
  </w:style>
  <w:style w:type="character" w:customStyle="1" w:styleId="WW8Num15z3">
    <w:name w:val="WW8Num15z3"/>
    <w:rsid w:val="0004058D"/>
    <w:rPr>
      <w:rFonts w:ascii="Symbol" w:hAnsi="Symbol"/>
    </w:rPr>
  </w:style>
  <w:style w:type="character" w:customStyle="1" w:styleId="WW8Num16z0">
    <w:name w:val="WW8Num16z0"/>
    <w:rsid w:val="0004058D"/>
    <w:rPr>
      <w:rFonts w:ascii="Times New Roman" w:eastAsia="MS Mincho" w:hAnsi="Times New Roman" w:cs="Times New Roman"/>
    </w:rPr>
  </w:style>
  <w:style w:type="character" w:customStyle="1" w:styleId="WW8Num16z1">
    <w:name w:val="WW8Num16z1"/>
    <w:rsid w:val="0004058D"/>
    <w:rPr>
      <w:rFonts w:ascii="Courier New" w:hAnsi="Courier New" w:cs="Courier New"/>
    </w:rPr>
  </w:style>
  <w:style w:type="character" w:customStyle="1" w:styleId="WW8Num16z2">
    <w:name w:val="WW8Num16z2"/>
    <w:rsid w:val="0004058D"/>
    <w:rPr>
      <w:rFonts w:ascii="Wingdings" w:hAnsi="Wingdings"/>
    </w:rPr>
  </w:style>
  <w:style w:type="character" w:customStyle="1" w:styleId="WW8Num16z3">
    <w:name w:val="WW8Num16z3"/>
    <w:rsid w:val="0004058D"/>
    <w:rPr>
      <w:rFonts w:ascii="Symbol" w:hAnsi="Symbol"/>
    </w:rPr>
  </w:style>
  <w:style w:type="character" w:customStyle="1" w:styleId="WW8Num18z0">
    <w:name w:val="WW8Num18z0"/>
    <w:rsid w:val="0004058D"/>
    <w:rPr>
      <w:rFonts w:ascii="Times New Roman" w:eastAsia="Times New Roman" w:hAnsi="Times New Roman" w:cs="Times New Roman"/>
    </w:rPr>
  </w:style>
  <w:style w:type="character" w:customStyle="1" w:styleId="WW8Num18z1">
    <w:name w:val="WW8Num18z1"/>
    <w:rsid w:val="0004058D"/>
    <w:rPr>
      <w:rFonts w:ascii="Courier New" w:hAnsi="Courier New" w:cs="Courier New"/>
    </w:rPr>
  </w:style>
  <w:style w:type="character" w:customStyle="1" w:styleId="WW8Num18z2">
    <w:name w:val="WW8Num18z2"/>
    <w:rsid w:val="0004058D"/>
    <w:rPr>
      <w:rFonts w:ascii="Wingdings" w:hAnsi="Wingdings"/>
    </w:rPr>
  </w:style>
  <w:style w:type="character" w:customStyle="1" w:styleId="WW8Num18z3">
    <w:name w:val="WW8Num18z3"/>
    <w:rsid w:val="0004058D"/>
    <w:rPr>
      <w:rFonts w:ascii="Symbol" w:hAnsi="Symbol"/>
    </w:rPr>
  </w:style>
  <w:style w:type="character" w:customStyle="1" w:styleId="WW8Num19z0">
    <w:name w:val="WW8Num19z0"/>
    <w:rsid w:val="0004058D"/>
    <w:rPr>
      <w:rFonts w:ascii="Times New Roman" w:eastAsia="MS Mincho" w:hAnsi="Times New Roman" w:cs="Times New Roman"/>
    </w:rPr>
  </w:style>
  <w:style w:type="character" w:customStyle="1" w:styleId="WW8Num19z1">
    <w:name w:val="WW8Num19z1"/>
    <w:rsid w:val="0004058D"/>
    <w:rPr>
      <w:rFonts w:ascii="Wingdings" w:hAnsi="Wingdings"/>
    </w:rPr>
  </w:style>
  <w:style w:type="character" w:customStyle="1" w:styleId="WW8Num25z0">
    <w:name w:val="WW8Num25z0"/>
    <w:rsid w:val="0004058D"/>
    <w:rPr>
      <w:rFonts w:ascii="Arial" w:eastAsia="宋体" w:hAnsi="Arial" w:cs="Arial"/>
    </w:rPr>
  </w:style>
  <w:style w:type="character" w:customStyle="1" w:styleId="WW8Num25z1">
    <w:name w:val="WW8Num25z1"/>
    <w:rsid w:val="0004058D"/>
    <w:rPr>
      <w:rFonts w:ascii="Wingdings" w:hAnsi="Wingdings"/>
    </w:rPr>
  </w:style>
  <w:style w:type="character" w:customStyle="1" w:styleId="WW8Num28z0">
    <w:name w:val="WW8Num28z0"/>
    <w:rsid w:val="0004058D"/>
    <w:rPr>
      <w:rFonts w:ascii="Times New Roman" w:eastAsia="MS Mincho" w:hAnsi="Times New Roman" w:cs="Times New Roman"/>
    </w:rPr>
  </w:style>
  <w:style w:type="character" w:customStyle="1" w:styleId="WW8Num28z1">
    <w:name w:val="WW8Num28z1"/>
    <w:rsid w:val="0004058D"/>
    <w:rPr>
      <w:rFonts w:ascii="Courier New" w:hAnsi="Courier New" w:cs="Courier New"/>
    </w:rPr>
  </w:style>
  <w:style w:type="character" w:customStyle="1" w:styleId="WW8Num28z2">
    <w:name w:val="WW8Num28z2"/>
    <w:rsid w:val="0004058D"/>
    <w:rPr>
      <w:rFonts w:ascii="Wingdings" w:hAnsi="Wingdings"/>
    </w:rPr>
  </w:style>
  <w:style w:type="character" w:customStyle="1" w:styleId="WW8Num28z3">
    <w:name w:val="WW8Num28z3"/>
    <w:rsid w:val="0004058D"/>
    <w:rPr>
      <w:rFonts w:ascii="Symbol" w:hAnsi="Symbol"/>
    </w:rPr>
  </w:style>
  <w:style w:type="character" w:customStyle="1" w:styleId="WW8Num32z0">
    <w:name w:val="WW8Num32z0"/>
    <w:rsid w:val="0004058D"/>
    <w:rPr>
      <w:rFonts w:ascii="Times New Roman" w:eastAsia="Times New Roman" w:hAnsi="Times New Roman" w:cs="Times New Roman"/>
    </w:rPr>
  </w:style>
  <w:style w:type="character" w:customStyle="1" w:styleId="WW8Num32z1">
    <w:name w:val="WW8Num32z1"/>
    <w:rsid w:val="0004058D"/>
    <w:rPr>
      <w:rFonts w:ascii="Courier New" w:hAnsi="Courier New" w:cs="Courier New"/>
    </w:rPr>
  </w:style>
  <w:style w:type="character" w:customStyle="1" w:styleId="WW8Num32z2">
    <w:name w:val="WW8Num32z2"/>
    <w:rsid w:val="0004058D"/>
    <w:rPr>
      <w:rFonts w:ascii="Wingdings" w:hAnsi="Wingdings"/>
    </w:rPr>
  </w:style>
  <w:style w:type="character" w:customStyle="1" w:styleId="WW8Num32z3">
    <w:name w:val="WW8Num32z3"/>
    <w:rsid w:val="0004058D"/>
    <w:rPr>
      <w:rFonts w:ascii="Symbol" w:hAnsi="Symbol"/>
    </w:rPr>
  </w:style>
  <w:style w:type="character" w:customStyle="1" w:styleId="WW8Num34z0">
    <w:name w:val="WW8Num34z0"/>
    <w:rsid w:val="0004058D"/>
    <w:rPr>
      <w:rFonts w:ascii="Times New Roman" w:eastAsia="宋体" w:hAnsi="Times New Roman" w:cs="Times New Roman"/>
    </w:rPr>
  </w:style>
  <w:style w:type="character" w:customStyle="1" w:styleId="WW8Num34z1">
    <w:name w:val="WW8Num34z1"/>
    <w:rsid w:val="0004058D"/>
    <w:rPr>
      <w:rFonts w:ascii="Wingdings" w:hAnsi="Wingdings"/>
    </w:rPr>
  </w:style>
  <w:style w:type="character" w:customStyle="1" w:styleId="WW8Num35z0">
    <w:name w:val="WW8Num35z0"/>
    <w:rsid w:val="0004058D"/>
    <w:rPr>
      <w:rFonts w:ascii="Times New Roman" w:eastAsia="宋体" w:hAnsi="Times New Roman" w:cs="Times New Roman"/>
    </w:rPr>
  </w:style>
  <w:style w:type="character" w:customStyle="1" w:styleId="WW8Num35z1">
    <w:name w:val="WW8Num35z1"/>
    <w:rsid w:val="0004058D"/>
    <w:rPr>
      <w:rFonts w:ascii="Wingdings" w:hAnsi="Wingdings"/>
    </w:rPr>
  </w:style>
  <w:style w:type="character" w:customStyle="1" w:styleId="WW8Num36z0">
    <w:name w:val="WW8Num36z0"/>
    <w:rsid w:val="0004058D"/>
    <w:rPr>
      <w:rFonts w:ascii="Times New Roman" w:eastAsia="宋体" w:hAnsi="Times New Roman" w:cs="Times New Roman"/>
    </w:rPr>
  </w:style>
  <w:style w:type="character" w:customStyle="1" w:styleId="WW8Num36z1">
    <w:name w:val="WW8Num36z1"/>
    <w:rsid w:val="0004058D"/>
    <w:rPr>
      <w:rFonts w:ascii="Wingdings" w:hAnsi="Wingdings"/>
    </w:rPr>
  </w:style>
  <w:style w:type="character" w:customStyle="1" w:styleId="WW8Num39z0">
    <w:name w:val="WW8Num39z0"/>
    <w:rsid w:val="0004058D"/>
    <w:rPr>
      <w:rFonts w:ascii="Times New Roman" w:eastAsia="宋体" w:hAnsi="Times New Roman" w:cs="Times New Roman"/>
    </w:rPr>
  </w:style>
  <w:style w:type="character" w:customStyle="1" w:styleId="WW8Num39z1">
    <w:name w:val="WW8Num39z1"/>
    <w:rsid w:val="0004058D"/>
    <w:rPr>
      <w:rFonts w:ascii="Wingdings" w:hAnsi="Wingdings"/>
    </w:rPr>
  </w:style>
  <w:style w:type="character" w:customStyle="1" w:styleId="WW8NumSt1z0">
    <w:name w:val="WW8NumSt1z0"/>
    <w:rsid w:val="0004058D"/>
    <w:rPr>
      <w:rFonts w:ascii="Symbol" w:hAnsi="Symbol"/>
    </w:rPr>
  </w:style>
  <w:style w:type="character" w:customStyle="1" w:styleId="WW8NumSt18z0">
    <w:name w:val="WW8NumSt18z0"/>
    <w:rsid w:val="0004058D"/>
    <w:rPr>
      <w:rFonts w:ascii="Geneva" w:hAnsi="Geneva"/>
    </w:rPr>
  </w:style>
  <w:style w:type="character" w:customStyle="1" w:styleId="56">
    <w:name w:val="段落フォント5"/>
    <w:rsid w:val="0004058D"/>
  </w:style>
  <w:style w:type="character" w:customStyle="1" w:styleId="afffc">
    <w:name w:val="脚注番号"/>
    <w:rsid w:val="0004058D"/>
    <w:rPr>
      <w:b/>
      <w:position w:val="3"/>
      <w:sz w:val="16"/>
    </w:rPr>
  </w:style>
  <w:style w:type="character" w:customStyle="1" w:styleId="57">
    <w:name w:val="コメント参照5"/>
    <w:rsid w:val="0004058D"/>
    <w:rPr>
      <w:sz w:val="16"/>
    </w:rPr>
  </w:style>
  <w:style w:type="character" w:customStyle="1" w:styleId="H1">
    <w:name w:val="H1 (文字)"/>
    <w:rsid w:val="0004058D"/>
    <w:rPr>
      <w:rFonts w:ascii="Arial" w:eastAsia="MS Mincho" w:hAnsi="Arial"/>
      <w:sz w:val="36"/>
      <w:lang w:val="en-GB" w:eastAsia="ar-SA" w:bidi="ar-SA"/>
    </w:rPr>
  </w:style>
  <w:style w:type="character" w:customStyle="1" w:styleId="Head2A">
    <w:name w:val="Head2A (文字)"/>
    <w:rsid w:val="0004058D"/>
    <w:rPr>
      <w:rFonts w:ascii="Arial" w:eastAsia="MS Mincho" w:hAnsi="Arial"/>
      <w:sz w:val="32"/>
      <w:lang w:val="en-GB" w:eastAsia="ar-SA" w:bidi="ar-SA"/>
    </w:rPr>
  </w:style>
  <w:style w:type="character" w:customStyle="1" w:styleId="Underrubrik2">
    <w:name w:val="Underrubrik2 (文字)"/>
    <w:rsid w:val="0004058D"/>
    <w:rPr>
      <w:rFonts w:ascii="Arial" w:eastAsia="MS Mincho" w:hAnsi="Arial"/>
      <w:sz w:val="28"/>
      <w:lang w:val="en-GB" w:eastAsia="ar-SA" w:bidi="ar-SA"/>
    </w:rPr>
  </w:style>
  <w:style w:type="character" w:customStyle="1" w:styleId="h4">
    <w:name w:val="h4 (文字)"/>
    <w:rsid w:val="0004058D"/>
    <w:rPr>
      <w:rFonts w:ascii="Arial" w:eastAsia="MS Mincho" w:hAnsi="Arial" w:cs="Arial"/>
      <w:color w:val="0000FF"/>
      <w:kern w:val="2"/>
      <w:sz w:val="24"/>
      <w:szCs w:val="28"/>
      <w:lang w:val="en-GB" w:eastAsia="ar-SA" w:bidi="ar-SA"/>
    </w:rPr>
  </w:style>
  <w:style w:type="character" w:customStyle="1" w:styleId="M5">
    <w:name w:val="M5 (文字)"/>
    <w:rsid w:val="0004058D"/>
    <w:rPr>
      <w:rFonts w:ascii="Arial" w:eastAsia="MS Mincho" w:hAnsi="Arial"/>
      <w:sz w:val="22"/>
      <w:lang w:val="en-GB" w:eastAsia="ar-SA" w:bidi="ar-SA"/>
    </w:rPr>
  </w:style>
  <w:style w:type="character" w:customStyle="1" w:styleId="T1">
    <w:name w:val="T1 (文字)"/>
    <w:rsid w:val="0004058D"/>
    <w:rPr>
      <w:rFonts w:ascii="Arial" w:eastAsia="MS Mincho" w:hAnsi="Arial"/>
      <w:lang w:val="en-GB" w:eastAsia="ar-SA" w:bidi="ar-SA"/>
    </w:rPr>
  </w:style>
  <w:style w:type="character" w:customStyle="1" w:styleId="82">
    <w:name w:val="(文字) (文字)8"/>
    <w:rsid w:val="0004058D"/>
    <w:rPr>
      <w:rFonts w:ascii="Arial" w:eastAsia="MS Mincho" w:hAnsi="Arial"/>
      <w:lang w:val="en-GB" w:eastAsia="ar-SA" w:bidi="ar-SA"/>
    </w:rPr>
  </w:style>
  <w:style w:type="character" w:customStyle="1" w:styleId="73">
    <w:name w:val="(文字) (文字)7"/>
    <w:rsid w:val="0004058D"/>
    <w:rPr>
      <w:rFonts w:ascii="Arial" w:eastAsia="MS Mincho" w:hAnsi="Arial"/>
      <w:sz w:val="36"/>
      <w:lang w:val="en-GB" w:eastAsia="ar-SA" w:bidi="ar-SA"/>
    </w:rPr>
  </w:style>
  <w:style w:type="character" w:customStyle="1" w:styleId="headerodd">
    <w:name w:val="header odd (文字)"/>
    <w:rsid w:val="0004058D"/>
    <w:rPr>
      <w:rFonts w:ascii="Arial" w:eastAsia="MS Mincho" w:hAnsi="Arial"/>
      <w:b/>
      <w:sz w:val="18"/>
      <w:lang w:val="en-GB" w:eastAsia="ar-SA" w:bidi="ar-SA"/>
    </w:rPr>
  </w:style>
  <w:style w:type="character" w:customStyle="1" w:styleId="footnotetext1">
    <w:name w:val="footnote text1 (文字)"/>
    <w:rsid w:val="0004058D"/>
    <w:rPr>
      <w:rFonts w:eastAsia="MS Mincho"/>
      <w:sz w:val="16"/>
      <w:lang w:val="en-GB" w:eastAsia="ar-SA" w:bidi="ar-SA"/>
    </w:rPr>
  </w:style>
  <w:style w:type="character" w:customStyle="1" w:styleId="62">
    <w:name w:val="(文字) (文字)6"/>
    <w:rsid w:val="0004058D"/>
    <w:rPr>
      <w:rFonts w:eastAsia="MS Mincho"/>
      <w:lang w:val="en-GB" w:eastAsia="ar-SA" w:bidi="ar-SA"/>
    </w:rPr>
  </w:style>
  <w:style w:type="character" w:customStyle="1" w:styleId="cap">
    <w:name w:val="cap (文字)"/>
    <w:rsid w:val="0004058D"/>
    <w:rPr>
      <w:rFonts w:eastAsia="MS Mincho"/>
      <w:b/>
      <w:lang w:val="en-GB" w:eastAsia="ar-SA" w:bidi="ar-SA"/>
    </w:rPr>
  </w:style>
  <w:style w:type="character" w:customStyle="1" w:styleId="58">
    <w:name w:val="(文字) (文字)5"/>
    <w:rsid w:val="0004058D"/>
    <w:rPr>
      <w:rFonts w:ascii="Courier New" w:eastAsia="MS Mincho" w:hAnsi="Courier New"/>
      <w:lang w:val="nb-NO" w:eastAsia="ar-SA" w:bidi="ar-SA"/>
    </w:rPr>
  </w:style>
  <w:style w:type="character" w:customStyle="1" w:styleId="bt">
    <w:name w:val="bt (文字)"/>
    <w:rsid w:val="0004058D"/>
    <w:rPr>
      <w:rFonts w:eastAsia="MS Mincho"/>
      <w:lang w:val="en-GB" w:eastAsia="ar-SA" w:bidi="ar-SA"/>
    </w:rPr>
  </w:style>
  <w:style w:type="character" w:customStyle="1" w:styleId="afffd">
    <w:name w:val="番号付け記号"/>
    <w:rsid w:val="0004058D"/>
  </w:style>
  <w:style w:type="paragraph" w:customStyle="1" w:styleId="afffe">
    <w:name w:val="見出し"/>
    <w:basedOn w:val="a1"/>
    <w:next w:val="aff1"/>
    <w:rsid w:val="0004058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rsid w:val="000405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04058D"/>
    <w:pPr>
      <w:ind w:left="851" w:hanging="284"/>
    </w:pPr>
  </w:style>
  <w:style w:type="paragraph" w:customStyle="1" w:styleId="5b">
    <w:name w:val="箇条書き5"/>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04058D"/>
    <w:pPr>
      <w:tabs>
        <w:tab w:val="clear" w:pos="644"/>
        <w:tab w:val="num" w:pos="1494"/>
      </w:tabs>
      <w:ind w:left="851" w:hanging="284"/>
    </w:pPr>
  </w:style>
  <w:style w:type="paragraph" w:customStyle="1" w:styleId="350">
    <w:name w:val="箇条書き 35"/>
    <w:basedOn w:val="251"/>
    <w:rsid w:val="0004058D"/>
    <w:pPr>
      <w:ind w:left="1135"/>
    </w:pPr>
  </w:style>
  <w:style w:type="paragraph" w:customStyle="1" w:styleId="252">
    <w:name w:val="一覧 25"/>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4058D"/>
    <w:pPr>
      <w:ind w:left="1135"/>
    </w:pPr>
  </w:style>
  <w:style w:type="paragraph" w:customStyle="1" w:styleId="450">
    <w:name w:val="一覧 45"/>
    <w:basedOn w:val="351"/>
    <w:rsid w:val="0004058D"/>
    <w:pPr>
      <w:ind w:left="1418"/>
    </w:pPr>
  </w:style>
  <w:style w:type="paragraph" w:customStyle="1" w:styleId="550">
    <w:name w:val="一覧 55"/>
    <w:basedOn w:val="450"/>
    <w:rsid w:val="0004058D"/>
    <w:pPr>
      <w:ind w:left="1702"/>
    </w:pPr>
  </w:style>
  <w:style w:type="paragraph" w:customStyle="1" w:styleId="451">
    <w:name w:val="箇条書き 45"/>
    <w:basedOn w:val="350"/>
    <w:rsid w:val="0004058D"/>
    <w:pPr>
      <w:ind w:left="1418"/>
    </w:pPr>
  </w:style>
  <w:style w:type="paragraph" w:customStyle="1" w:styleId="551">
    <w:name w:val="箇条書き 55"/>
    <w:basedOn w:val="451"/>
    <w:rsid w:val="0004058D"/>
    <w:pPr>
      <w:ind w:left="1702"/>
    </w:pPr>
  </w:style>
  <w:style w:type="paragraph" w:customStyle="1" w:styleId="5c">
    <w:name w:val="コメント文字列5"/>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04058D"/>
    <w:rPr>
      <w:b/>
      <w:bCs/>
    </w:rPr>
  </w:style>
  <w:style w:type="paragraph" w:customStyle="1" w:styleId="5e">
    <w:name w:val="見出しマップ5"/>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405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0">
    <w:name w:val="表の内容"/>
    <w:basedOn w:val="a1"/>
    <w:rsid w:val="000405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1">
    <w:name w:val="表の見出し"/>
    <w:basedOn w:val="affff0"/>
    <w:rsid w:val="0004058D"/>
    <w:pPr>
      <w:jc w:val="center"/>
    </w:pPr>
    <w:rPr>
      <w:b/>
      <w:bCs/>
    </w:rPr>
  </w:style>
  <w:style w:type="character" w:customStyle="1" w:styleId="WW8Num27z0">
    <w:name w:val="WW8Num27z0"/>
    <w:rsid w:val="0004058D"/>
    <w:rPr>
      <w:rFonts w:ascii="Arial" w:eastAsia="Times New Roman" w:hAnsi="Arial" w:cs="Arial"/>
    </w:rPr>
  </w:style>
  <w:style w:type="character" w:customStyle="1" w:styleId="WW8Num27z1">
    <w:name w:val="WW8Num27z1"/>
    <w:rsid w:val="0004058D"/>
    <w:rPr>
      <w:rFonts w:ascii="Courier New" w:hAnsi="Courier New" w:cs="Courier New"/>
    </w:rPr>
  </w:style>
  <w:style w:type="character" w:customStyle="1" w:styleId="WW8Num27z2">
    <w:name w:val="WW8Num27z2"/>
    <w:rsid w:val="0004058D"/>
    <w:rPr>
      <w:rFonts w:ascii="Wingdings" w:hAnsi="Wingdings"/>
    </w:rPr>
  </w:style>
  <w:style w:type="character" w:customStyle="1" w:styleId="WW8Num27z3">
    <w:name w:val="WW8Num27z3"/>
    <w:rsid w:val="0004058D"/>
    <w:rPr>
      <w:rFonts w:ascii="Symbol" w:hAnsi="Symbol"/>
    </w:rPr>
  </w:style>
  <w:style w:type="character" w:customStyle="1" w:styleId="WW8Num29z0">
    <w:name w:val="WW8Num29z0"/>
    <w:rsid w:val="0004058D"/>
    <w:rPr>
      <w:rFonts w:ascii="Times New Roman" w:eastAsia="MS Mincho" w:hAnsi="Times New Roman" w:cs="Times New Roman"/>
    </w:rPr>
  </w:style>
  <w:style w:type="character" w:customStyle="1" w:styleId="WW8Num29z1">
    <w:name w:val="WW8Num29z1"/>
    <w:rsid w:val="0004058D"/>
    <w:rPr>
      <w:rFonts w:ascii="Courier New" w:hAnsi="Courier New" w:cs="Courier New"/>
    </w:rPr>
  </w:style>
  <w:style w:type="character" w:customStyle="1" w:styleId="WW8Num29z2">
    <w:name w:val="WW8Num29z2"/>
    <w:rsid w:val="0004058D"/>
    <w:rPr>
      <w:rFonts w:ascii="Wingdings" w:hAnsi="Wingdings"/>
    </w:rPr>
  </w:style>
  <w:style w:type="character" w:customStyle="1" w:styleId="WW8Num29z3">
    <w:name w:val="WW8Num29z3"/>
    <w:rsid w:val="0004058D"/>
    <w:rPr>
      <w:rFonts w:ascii="Symbol" w:hAnsi="Symbol"/>
    </w:rPr>
  </w:style>
  <w:style w:type="character" w:customStyle="1" w:styleId="WW8Num31z0">
    <w:name w:val="WW8Num31z0"/>
    <w:rsid w:val="0004058D"/>
    <w:rPr>
      <w:rFonts w:ascii="Symbol" w:hAnsi="Symbol"/>
    </w:rPr>
  </w:style>
  <w:style w:type="character" w:customStyle="1" w:styleId="WW8Num31z1">
    <w:name w:val="WW8Num31z1"/>
    <w:rsid w:val="0004058D"/>
    <w:rPr>
      <w:rFonts w:ascii="Courier New" w:hAnsi="Courier New" w:cs="Courier New"/>
    </w:rPr>
  </w:style>
  <w:style w:type="character" w:customStyle="1" w:styleId="WW8Num31z2">
    <w:name w:val="WW8Num31z2"/>
    <w:rsid w:val="0004058D"/>
    <w:rPr>
      <w:rFonts w:ascii="Wingdings" w:hAnsi="Wingdings"/>
    </w:rPr>
  </w:style>
  <w:style w:type="character" w:customStyle="1" w:styleId="WW8Num34z2">
    <w:name w:val="WW8Num34z2"/>
    <w:rsid w:val="0004058D"/>
    <w:rPr>
      <w:rFonts w:ascii="Wingdings" w:hAnsi="Wingdings"/>
    </w:rPr>
  </w:style>
  <w:style w:type="character" w:customStyle="1" w:styleId="WW8Num34z3">
    <w:name w:val="WW8Num34z3"/>
    <w:rsid w:val="0004058D"/>
    <w:rPr>
      <w:rFonts w:ascii="Symbol" w:hAnsi="Symbol"/>
    </w:rPr>
  </w:style>
  <w:style w:type="character" w:customStyle="1" w:styleId="WW8Num37z0">
    <w:name w:val="WW8Num37z0"/>
    <w:rsid w:val="0004058D"/>
    <w:rPr>
      <w:rFonts w:ascii="Times New Roman" w:eastAsia="宋体" w:hAnsi="Times New Roman" w:cs="Times New Roman"/>
    </w:rPr>
  </w:style>
  <w:style w:type="character" w:customStyle="1" w:styleId="WW8Num37z1">
    <w:name w:val="WW8Num37z1"/>
    <w:rsid w:val="0004058D"/>
    <w:rPr>
      <w:rFonts w:ascii="Wingdings" w:hAnsi="Wingdings"/>
    </w:rPr>
  </w:style>
  <w:style w:type="character" w:customStyle="1" w:styleId="WW8Num38z0">
    <w:name w:val="WW8Num38z0"/>
    <w:rsid w:val="0004058D"/>
    <w:rPr>
      <w:rFonts w:ascii="Times New Roman" w:eastAsia="宋体" w:hAnsi="Times New Roman" w:cs="Times New Roman"/>
    </w:rPr>
  </w:style>
  <w:style w:type="character" w:customStyle="1" w:styleId="WW8Num38z1">
    <w:name w:val="WW8Num38z1"/>
    <w:rsid w:val="0004058D"/>
    <w:rPr>
      <w:rFonts w:ascii="Wingdings" w:hAnsi="Wingdings"/>
    </w:rPr>
  </w:style>
  <w:style w:type="character" w:customStyle="1" w:styleId="WW8Num41z0">
    <w:name w:val="WW8Num41z0"/>
    <w:rsid w:val="0004058D"/>
    <w:rPr>
      <w:rFonts w:ascii="Times New Roman" w:eastAsia="宋体" w:hAnsi="Times New Roman" w:cs="Times New Roman"/>
    </w:rPr>
  </w:style>
  <w:style w:type="character" w:customStyle="1" w:styleId="WW8Num41z1">
    <w:name w:val="WW8Num41z1"/>
    <w:rsid w:val="0004058D"/>
    <w:rPr>
      <w:rFonts w:ascii="Wingdings" w:hAnsi="Wingdings"/>
    </w:rPr>
  </w:style>
  <w:style w:type="character" w:customStyle="1" w:styleId="WW8NumSt20z0">
    <w:name w:val="WW8NumSt20z0"/>
    <w:rsid w:val="0004058D"/>
    <w:rPr>
      <w:rFonts w:ascii="Geneva" w:hAnsi="Geneva"/>
    </w:rPr>
  </w:style>
  <w:style w:type="character" w:customStyle="1" w:styleId="DefaultParagraphFont1">
    <w:name w:val="Default Paragraph Font1"/>
    <w:rsid w:val="0004058D"/>
  </w:style>
  <w:style w:type="character" w:customStyle="1" w:styleId="CommentReference1">
    <w:name w:val="Comment Reference1"/>
    <w:rsid w:val="0004058D"/>
    <w:rPr>
      <w:sz w:val="16"/>
    </w:rPr>
  </w:style>
  <w:style w:type="paragraph" w:customStyle="1" w:styleId="ListBullet1">
    <w:name w:val="List Bullet1"/>
    <w:basedOn w:val="a1"/>
    <w:rsid w:val="000405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4058D"/>
    <w:pPr>
      <w:tabs>
        <w:tab w:val="clear" w:pos="644"/>
        <w:tab w:val="num" w:pos="1494"/>
      </w:tabs>
      <w:ind w:left="851"/>
    </w:pPr>
  </w:style>
  <w:style w:type="paragraph" w:customStyle="1" w:styleId="ListBullet31">
    <w:name w:val="List Bullet 31"/>
    <w:basedOn w:val="ListBullet21"/>
    <w:rsid w:val="0004058D"/>
    <w:pPr>
      <w:ind w:left="1135"/>
    </w:pPr>
  </w:style>
  <w:style w:type="paragraph" w:customStyle="1" w:styleId="ListBullet41">
    <w:name w:val="List Bullet 41"/>
    <w:basedOn w:val="ListBullet31"/>
    <w:rsid w:val="0004058D"/>
    <w:pPr>
      <w:ind w:left="1418"/>
    </w:pPr>
  </w:style>
  <w:style w:type="paragraph" w:customStyle="1" w:styleId="ListBullet51">
    <w:name w:val="List Bullet 51"/>
    <w:basedOn w:val="ListBullet41"/>
    <w:rsid w:val="0004058D"/>
    <w:pPr>
      <w:ind w:left="1702"/>
    </w:pPr>
  </w:style>
  <w:style w:type="paragraph" w:customStyle="1" w:styleId="DocumentMap1">
    <w:name w:val="Document Map1"/>
    <w:basedOn w:val="a1"/>
    <w:rsid w:val="000405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405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405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405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4058D"/>
    <w:pPr>
      <w:ind w:left="1418" w:hanging="284"/>
    </w:pPr>
  </w:style>
  <w:style w:type="paragraph" w:customStyle="1" w:styleId="ListNumber1">
    <w:name w:val="List Number1"/>
    <w:basedOn w:val="ac"/>
    <w:rsid w:val="0004058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4058D"/>
    <w:pPr>
      <w:ind w:left="851" w:hanging="284"/>
    </w:pPr>
  </w:style>
  <w:style w:type="paragraph" w:customStyle="1" w:styleId="List21">
    <w:name w:val="List 21"/>
    <w:basedOn w:val="ac"/>
    <w:rsid w:val="0004058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4058D"/>
    <w:pPr>
      <w:ind w:left="1702"/>
    </w:pPr>
  </w:style>
  <w:style w:type="paragraph" w:customStyle="1" w:styleId="BodyText21">
    <w:name w:val="Body Text 2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405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405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4058D"/>
    <w:pPr>
      <w:suppressAutoHyphens/>
      <w:overflowPunct w:val="0"/>
      <w:autoSpaceDE w:val="0"/>
      <w:autoSpaceDN w:val="0"/>
      <w:adjustRightInd w:val="0"/>
      <w:textAlignment w:val="baseline"/>
    </w:pPr>
    <w:rPr>
      <w:rFonts w:eastAsia="MS Mincho"/>
      <w:lang w:eastAsia="ar-SA"/>
    </w:rPr>
  </w:style>
  <w:style w:type="paragraph" w:customStyle="1" w:styleId="affff2">
    <w:name w:val="枠の内容"/>
    <w:basedOn w:val="aff1"/>
    <w:rsid w:val="0004058D"/>
  </w:style>
  <w:style w:type="character" w:customStyle="1" w:styleId="CharChar22">
    <w:name w:val="Char Char22"/>
    <w:rsid w:val="0004058D"/>
    <w:rPr>
      <w:rFonts w:ascii="Arial" w:hAnsi="Arial"/>
      <w:lang w:val="en-GB"/>
    </w:rPr>
  </w:style>
  <w:style w:type="paragraph" w:styleId="3d">
    <w:name w:val="Body Text Indent 3"/>
    <w:basedOn w:val="a1"/>
    <w:link w:val="3e"/>
    <w:rsid w:val="0004058D"/>
    <w:pPr>
      <w:overflowPunct w:val="0"/>
      <w:autoSpaceDE w:val="0"/>
      <w:autoSpaceDN w:val="0"/>
      <w:adjustRightInd w:val="0"/>
      <w:spacing w:after="0"/>
      <w:ind w:left="1080"/>
      <w:textAlignment w:val="baseline"/>
    </w:pPr>
    <w:rPr>
      <w:rFonts w:eastAsia="Times New Roman"/>
      <w:lang w:val="x-none" w:eastAsia="en-GB"/>
    </w:rPr>
  </w:style>
  <w:style w:type="character" w:customStyle="1" w:styleId="3e">
    <w:name w:val="正文文本缩进 3 字符"/>
    <w:basedOn w:val="a2"/>
    <w:link w:val="3d"/>
    <w:rsid w:val="0004058D"/>
    <w:rPr>
      <w:rFonts w:ascii="Times New Roman" w:eastAsia="Times New Roman" w:hAnsi="Times New Roman"/>
      <w:lang w:val="x-none" w:eastAsia="en-GB"/>
    </w:rPr>
  </w:style>
  <w:style w:type="paragraph" w:customStyle="1" w:styleId="numberedlist0">
    <w:name w:val="numbered list"/>
    <w:basedOn w:val="ab"/>
    <w:rsid w:val="000405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0405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405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04058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4058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405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4058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058D"/>
    <w:rPr>
      <w:rFonts w:ascii="Arial" w:hAnsi="Arial"/>
      <w:sz w:val="24"/>
      <w:lang w:val="en-GB" w:eastAsia="ja-JP" w:bidi="ar-SA"/>
    </w:rPr>
  </w:style>
  <w:style w:type="paragraph" w:customStyle="1" w:styleId="NormalAfter3pt">
    <w:name w:val="Normal + After:  3 pt"/>
    <w:basedOn w:val="a1"/>
    <w:rsid w:val="0004058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405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05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405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058D"/>
    <w:rPr>
      <w:lang w:val="en-GB" w:eastAsia="ja-JP" w:bidi="ar-SA"/>
    </w:rPr>
  </w:style>
  <w:style w:type="character" w:customStyle="1" w:styleId="CarCar10">
    <w:name w:val="Car Car10"/>
    <w:rsid w:val="0004058D"/>
    <w:rPr>
      <w:rFonts w:ascii="Arial" w:hAnsi="Arial"/>
      <w:lang w:val="en-GB" w:eastAsia="ja-JP" w:bidi="ar-SA"/>
    </w:rPr>
  </w:style>
  <w:style w:type="paragraph" w:customStyle="1" w:styleId="Revision2">
    <w:name w:val="Revision2"/>
    <w:hidden/>
    <w:semiHidden/>
    <w:rsid w:val="0004058D"/>
    <w:rPr>
      <w:rFonts w:ascii="Times New Roman" w:eastAsia="MS Mincho" w:hAnsi="Times New Roman"/>
      <w:lang w:val="en-GB" w:eastAsia="en-US"/>
    </w:rPr>
  </w:style>
  <w:style w:type="paragraph" w:customStyle="1" w:styleId="ListParagraph1">
    <w:name w:val="List Paragraph1"/>
    <w:basedOn w:val="a1"/>
    <w:qFormat/>
    <w:rsid w:val="0004058D"/>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04058D"/>
  </w:style>
  <w:style w:type="character" w:customStyle="1" w:styleId="1f">
    <w:name w:val="コメント参照1"/>
    <w:rsid w:val="0004058D"/>
    <w:rPr>
      <w:sz w:val="16"/>
    </w:rPr>
  </w:style>
  <w:style w:type="paragraph" w:customStyle="1" w:styleId="1f0">
    <w:name w:val="図表番号1"/>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4058D"/>
    <w:pPr>
      <w:ind w:left="851" w:hanging="284"/>
    </w:pPr>
  </w:style>
  <w:style w:type="paragraph" w:customStyle="1" w:styleId="1f2">
    <w:name w:val="箇条書き1"/>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4058D"/>
    <w:pPr>
      <w:tabs>
        <w:tab w:val="clear" w:pos="644"/>
        <w:tab w:val="num" w:pos="1494"/>
      </w:tabs>
      <w:ind w:left="851" w:hanging="284"/>
    </w:pPr>
  </w:style>
  <w:style w:type="paragraph" w:customStyle="1" w:styleId="310">
    <w:name w:val="箇条書き 31"/>
    <w:basedOn w:val="211"/>
    <w:rsid w:val="0004058D"/>
    <w:pPr>
      <w:ind w:left="1135"/>
    </w:pPr>
  </w:style>
  <w:style w:type="paragraph" w:customStyle="1" w:styleId="212">
    <w:name w:val="一覧 21"/>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058D"/>
    <w:pPr>
      <w:ind w:left="1135"/>
    </w:pPr>
  </w:style>
  <w:style w:type="paragraph" w:customStyle="1" w:styleId="410">
    <w:name w:val="一覧 41"/>
    <w:basedOn w:val="311"/>
    <w:rsid w:val="0004058D"/>
    <w:pPr>
      <w:ind w:left="1418"/>
    </w:pPr>
  </w:style>
  <w:style w:type="paragraph" w:customStyle="1" w:styleId="510">
    <w:name w:val="一覧 51"/>
    <w:basedOn w:val="410"/>
    <w:rsid w:val="0004058D"/>
    <w:pPr>
      <w:ind w:left="1702"/>
    </w:pPr>
  </w:style>
  <w:style w:type="paragraph" w:customStyle="1" w:styleId="411">
    <w:name w:val="箇条書き 41"/>
    <w:basedOn w:val="310"/>
    <w:rsid w:val="0004058D"/>
    <w:pPr>
      <w:ind w:left="1418"/>
    </w:pPr>
  </w:style>
  <w:style w:type="paragraph" w:customStyle="1" w:styleId="511">
    <w:name w:val="箇条書き 51"/>
    <w:basedOn w:val="411"/>
    <w:rsid w:val="0004058D"/>
    <w:pPr>
      <w:ind w:left="1702"/>
    </w:pPr>
  </w:style>
  <w:style w:type="paragraph" w:customStyle="1" w:styleId="1f3">
    <w:name w:val="コメント文字列1"/>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rsid w:val="0004058D"/>
    <w:rPr>
      <w:b/>
      <w:bCs/>
    </w:rPr>
  </w:style>
  <w:style w:type="paragraph" w:customStyle="1" w:styleId="1f5">
    <w:name w:val="見出しマップ1"/>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4058D"/>
    <w:rPr>
      <w:rFonts w:ascii="Arial" w:hAnsi="Arial"/>
      <w:lang w:val="en-GB" w:eastAsia="en-US"/>
    </w:rPr>
  </w:style>
  <w:style w:type="character" w:customStyle="1" w:styleId="B1C">
    <w:name w:val="B1 C"/>
    <w:rsid w:val="0004058D"/>
    <w:rPr>
      <w:lang w:val="en-GB" w:eastAsia="en-US" w:bidi="ar-SA"/>
    </w:rPr>
  </w:style>
  <w:style w:type="character" w:customStyle="1" w:styleId="Titre3">
    <w:name w:val="Titre 3"/>
    <w:rsid w:val="0004058D"/>
    <w:rPr>
      <w:rFonts w:ascii="Arial" w:hAnsi="Arial"/>
      <w:sz w:val="28"/>
      <w:szCs w:val="28"/>
      <w:lang w:val="en-GB" w:eastAsia="en-GB"/>
    </w:rPr>
  </w:style>
  <w:style w:type="character" w:customStyle="1" w:styleId="B3c">
    <w:name w:val="B3 c"/>
    <w:rsid w:val="0004058D"/>
    <w:rPr>
      <w:lang w:val="en-GB" w:eastAsia="en-GB"/>
    </w:rPr>
  </w:style>
  <w:style w:type="character" w:customStyle="1" w:styleId="B2C">
    <w:name w:val="B2 C"/>
    <w:rsid w:val="0004058D"/>
    <w:rPr>
      <w:lang w:val="en-GB" w:eastAsia="en-GB"/>
    </w:rPr>
  </w:style>
  <w:style w:type="paragraph" w:customStyle="1" w:styleId="1f9">
    <w:name w:val="题注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405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058D"/>
    <w:rPr>
      <w:rFonts w:ascii="Arial" w:hAnsi="Arial"/>
      <w:sz w:val="24"/>
      <w:szCs w:val="28"/>
      <w:lang w:val="en-GB" w:eastAsia="en-US"/>
    </w:rPr>
  </w:style>
  <w:style w:type="character" w:customStyle="1" w:styleId="T1Char5">
    <w:name w:val="T1 Char5"/>
    <w:aliases w:val="Header 6 Char Char5"/>
    <w:rsid w:val="000405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058D"/>
    <w:rPr>
      <w:rFonts w:ascii="Times New Roman" w:eastAsia="Times New Roman" w:hAnsi="Times New Roman"/>
    </w:rPr>
  </w:style>
  <w:style w:type="character" w:customStyle="1" w:styleId="ListChar">
    <w:name w:val="List Char"/>
    <w:rsid w:val="0004058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05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05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05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05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058D"/>
    <w:rPr>
      <w:rFonts w:ascii="Arial" w:eastAsia="MS Mincho" w:hAnsi="Arial"/>
      <w:sz w:val="22"/>
      <w:lang w:val="en-GB" w:eastAsia="en-US" w:bidi="ar-SA"/>
    </w:rPr>
  </w:style>
  <w:style w:type="character" w:customStyle="1" w:styleId="T1Car">
    <w:name w:val="T1 Car"/>
    <w:aliases w:val="Header 6 Car Car"/>
    <w:rsid w:val="0004058D"/>
    <w:rPr>
      <w:rFonts w:ascii="Arial" w:eastAsia="MS Mincho" w:hAnsi="Arial"/>
      <w:lang w:val="en-GB" w:eastAsia="en-US" w:bidi="ar-SA"/>
    </w:rPr>
  </w:style>
  <w:style w:type="character" w:customStyle="1" w:styleId="CarCar4">
    <w:name w:val="Car Car4"/>
    <w:rsid w:val="0004058D"/>
    <w:rPr>
      <w:rFonts w:ascii="Arial" w:eastAsia="MS Mincho" w:hAnsi="Arial"/>
      <w:lang w:val="en-GB" w:eastAsia="en-US" w:bidi="ar-SA"/>
    </w:rPr>
  </w:style>
  <w:style w:type="character" w:customStyle="1" w:styleId="CarCar8">
    <w:name w:val="Car Car8"/>
    <w:rsid w:val="0004058D"/>
    <w:rPr>
      <w:rFonts w:ascii="Arial" w:eastAsia="MS Mincho" w:hAnsi="Arial"/>
      <w:sz w:val="36"/>
      <w:lang w:val="en-GB" w:eastAsia="en-US" w:bidi="ar-SA"/>
    </w:rPr>
  </w:style>
  <w:style w:type="character" w:customStyle="1" w:styleId="CarCar3">
    <w:name w:val="Car Car3"/>
    <w:rsid w:val="0004058D"/>
    <w:rPr>
      <w:rFonts w:ascii="Arial" w:eastAsia="MS Mincho" w:hAnsi="Arial"/>
      <w:sz w:val="36"/>
      <w:lang w:val="en-GB" w:eastAsia="en-US" w:bidi="ar-SA"/>
    </w:rPr>
  </w:style>
  <w:style w:type="character" w:customStyle="1" w:styleId="CarCar7">
    <w:name w:val="Car Car7"/>
    <w:rsid w:val="000405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05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058D"/>
    <w:rPr>
      <w:b/>
      <w:lang w:val="en-GB" w:eastAsia="ja-JP" w:bidi="ar-SA"/>
    </w:rPr>
  </w:style>
  <w:style w:type="character" w:customStyle="1" w:styleId="CarCar6">
    <w:name w:val="Car Car6"/>
    <w:rsid w:val="000405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058D"/>
    <w:rPr>
      <w:lang w:val="en-GB" w:eastAsia="ja-JP" w:bidi="ar-SA"/>
    </w:rPr>
  </w:style>
  <w:style w:type="character" w:customStyle="1" w:styleId="T1Char6">
    <w:name w:val="T1 Char6"/>
    <w:aliases w:val="Header 6 Char Char6"/>
    <w:rsid w:val="0004058D"/>
  </w:style>
  <w:style w:type="character" w:customStyle="1" w:styleId="capChar5">
    <w:name w:val="cap Char5"/>
    <w:aliases w:val="cap Char Char5,Caption Char Char4,Caption Char1 Char Char4,cap Char Char1 Char4,Caption Char Char1 Char Char4,cap Char2 Char Char Char4"/>
    <w:rsid w:val="0004058D"/>
    <w:rPr>
      <w:b/>
      <w:lang w:val="en-GB" w:eastAsia="en-US" w:bidi="ar-SA"/>
    </w:rPr>
  </w:style>
  <w:style w:type="character" w:customStyle="1" w:styleId="Head2AZchn">
    <w:name w:val="Head2A Zchn"/>
    <w:aliases w:val="2 Zchn,H2 Zchn,h2 Zchn,DO NOT USE_h2 Zchn,h21 Zchn,UNDERRUBRIK 1-2 Zchn Zchn"/>
    <w:rsid w:val="000405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05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05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058D"/>
    <w:rPr>
      <w:rFonts w:ascii="Arial" w:hAnsi="Arial"/>
      <w:sz w:val="22"/>
      <w:lang w:val="en-GB" w:eastAsia="en-GB" w:bidi="ar-SA"/>
    </w:rPr>
  </w:style>
  <w:style w:type="character" w:customStyle="1" w:styleId="T1Zchn">
    <w:name w:val="T1 Zchn"/>
    <w:aliases w:val="Header 6 Zchn Zchn"/>
    <w:rsid w:val="0004058D"/>
  </w:style>
  <w:style w:type="character" w:customStyle="1" w:styleId="capChar3">
    <w:name w:val="cap Char3"/>
    <w:aliases w:val="cap Char Char3,Caption Char Char2,Caption Char1 Char Char2,cap Char Char1 Char2,Caption Char Char1 Char Char2,cap Char2 Char Char Char2"/>
    <w:rsid w:val="0004058D"/>
    <w:rPr>
      <w:rFonts w:ascii="Times New Roman" w:eastAsia="Batang" w:hAnsi="Times New Roman"/>
      <w:b/>
      <w:lang w:val="en-GB"/>
    </w:rPr>
  </w:style>
  <w:style w:type="character" w:customStyle="1" w:styleId="Heading6Char2">
    <w:name w:val="Heading 6 Char2"/>
    <w:rsid w:val="0004058D"/>
  </w:style>
  <w:style w:type="character" w:customStyle="1" w:styleId="capChar4">
    <w:name w:val="cap Char4"/>
    <w:aliases w:val="cap Char Char4,Caption Char Char3,Caption Char1 Char Char3,cap Char Char1 Char3,Caption Char Char1 Char Char3,cap Char2 Char Char Char3"/>
    <w:rsid w:val="0004058D"/>
    <w:rPr>
      <w:rFonts w:ascii="Times New Roman" w:eastAsia="MS Mincho" w:hAnsi="Times New Roman"/>
      <w:b/>
      <w:lang w:val="en-GB"/>
    </w:rPr>
  </w:style>
  <w:style w:type="character" w:customStyle="1" w:styleId="T1Char8">
    <w:name w:val="T1 Char8"/>
    <w:aliases w:val="Header 6 Char Char7"/>
    <w:rsid w:val="000405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05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058D"/>
    <w:rPr>
      <w:rFonts w:ascii="Arial" w:hAnsi="Arial"/>
      <w:sz w:val="24"/>
      <w:szCs w:val="28"/>
      <w:lang w:val="en-GB" w:eastAsia="en-US"/>
    </w:rPr>
  </w:style>
  <w:style w:type="character" w:customStyle="1" w:styleId="T1Char7">
    <w:name w:val="T1 Char7"/>
    <w:aliases w:val="Header 6 Char Char8"/>
    <w:rsid w:val="000405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05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05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058D"/>
    <w:rPr>
      <w:rFonts w:ascii="Arial" w:hAnsi="Arial" w:cs="Arial"/>
      <w:sz w:val="24"/>
      <w:szCs w:val="24"/>
      <w:lang w:val="en-GB" w:eastAsia="en-US" w:bidi="he-IL"/>
    </w:rPr>
  </w:style>
  <w:style w:type="character" w:customStyle="1" w:styleId="T1Char9">
    <w:name w:val="T1 Char9"/>
    <w:aliases w:val="Header 6 Char Char9"/>
    <w:rsid w:val="0004058D"/>
    <w:rPr>
      <w:rFonts w:ascii="Arial" w:hAnsi="Arial" w:cs="Arial"/>
      <w:lang w:val="en-GB" w:eastAsia="en-US" w:bidi="he-IL"/>
    </w:rPr>
  </w:style>
  <w:style w:type="character" w:customStyle="1" w:styleId="36">
    <w:name w:val="列表 3 字符"/>
    <w:link w:val="35"/>
    <w:rsid w:val="0004058D"/>
    <w:rPr>
      <w:rFonts w:ascii="Times New Roman" w:hAnsi="Times New Roman"/>
      <w:lang w:val="en-GB" w:eastAsia="en-US"/>
    </w:rPr>
  </w:style>
  <w:style w:type="paragraph" w:customStyle="1" w:styleId="CharChar3CharCharCharCharCharChar">
    <w:name w:val="Char Char3 Char Char Char Char Char Char"/>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04058D"/>
  </w:style>
  <w:style w:type="character" w:customStyle="1" w:styleId="Absatz-Standardschriftart2">
    <w:name w:val="Absatz-Standardschriftart2"/>
    <w:rsid w:val="0004058D"/>
  </w:style>
  <w:style w:type="paragraph" w:customStyle="1" w:styleId="editorsnote0">
    <w:name w:val="editorsnote"/>
    <w:basedOn w:val="a1"/>
    <w:rsid w:val="0004058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4058D"/>
    <w:rPr>
      <w:rFonts w:ascii="MS Mincho" w:eastAsia="MS Mincho" w:hAnsi="MS Mincho" w:hint="eastAsia"/>
      <w:lang w:val="en-GB" w:eastAsia="ar-SA" w:bidi="ar-SA"/>
    </w:rPr>
  </w:style>
  <w:style w:type="character" w:customStyle="1" w:styleId="110">
    <w:name w:val="(文字) (文字)11"/>
    <w:rsid w:val="0004058D"/>
    <w:rPr>
      <w:rFonts w:ascii="MS Mincho" w:eastAsia="MS Mincho" w:hAnsi="MS Mincho" w:hint="eastAsia"/>
      <w:lang w:val="en-GB" w:eastAsia="ar-SA" w:bidi="ar-SA"/>
    </w:rPr>
  </w:style>
  <w:style w:type="character" w:customStyle="1" w:styleId="Absatz-Standardschriftart3">
    <w:name w:val="Absatz-Standardschriftart3"/>
    <w:rsid w:val="0004058D"/>
  </w:style>
  <w:style w:type="paragraph" w:customStyle="1" w:styleId="TTan">
    <w:name w:val="TTan"/>
    <w:basedOn w:val="FP"/>
    <w:qFormat/>
    <w:rsid w:val="000405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4058D"/>
    <w:rPr>
      <w:rFonts w:ascii="Arial" w:hAnsi="Arial"/>
      <w:sz w:val="36"/>
      <w:lang w:val="en-GB" w:eastAsia="en-US" w:bidi="ar-SA"/>
    </w:rPr>
  </w:style>
  <w:style w:type="paragraph" w:customStyle="1" w:styleId="5f2">
    <w:name w:val="修订5"/>
    <w:hidden/>
    <w:semiHidden/>
    <w:rsid w:val="0004058D"/>
    <w:rPr>
      <w:rFonts w:ascii="Times New Roman" w:eastAsia="Batang" w:hAnsi="Times New Roman"/>
      <w:lang w:val="en-GB" w:eastAsia="en-US"/>
    </w:rPr>
  </w:style>
  <w:style w:type="character" w:customStyle="1" w:styleId="Char11">
    <w:name w:val="批注文字 Char1"/>
    <w:uiPriority w:val="99"/>
    <w:rsid w:val="0004058D"/>
    <w:rPr>
      <w:rFonts w:eastAsia="宋体"/>
      <w:lang w:eastAsia="en-US"/>
    </w:rPr>
  </w:style>
  <w:style w:type="character" w:customStyle="1" w:styleId="Char2">
    <w:name w:val="批注主题 Char2"/>
    <w:rsid w:val="0004058D"/>
    <w:rPr>
      <w:rFonts w:eastAsia="宋体"/>
      <w:b/>
      <w:bCs/>
      <w:lang w:eastAsia="en-US"/>
    </w:rPr>
  </w:style>
  <w:style w:type="character" w:customStyle="1" w:styleId="Char12">
    <w:name w:val="注释标题 Char1"/>
    <w:rsid w:val="0004058D"/>
    <w:rPr>
      <w:rFonts w:eastAsia="MS Mincho"/>
      <w:lang w:eastAsia="en-US"/>
    </w:rPr>
  </w:style>
  <w:style w:type="character" w:customStyle="1" w:styleId="Char3">
    <w:name w:val="日期 Char"/>
    <w:rsid w:val="0004058D"/>
    <w:rPr>
      <w:lang w:val="en-GB" w:eastAsia="en-US"/>
    </w:rPr>
  </w:style>
  <w:style w:type="character" w:customStyle="1" w:styleId="9Char1">
    <w:name w:val="标题 9 Char1"/>
    <w:rsid w:val="0004058D"/>
    <w:rPr>
      <w:rFonts w:ascii="Arial" w:hAnsi="Arial"/>
      <w:sz w:val="36"/>
      <w:lang w:val="en-GB"/>
    </w:rPr>
  </w:style>
  <w:style w:type="character" w:customStyle="1" w:styleId="Char13">
    <w:name w:val="页脚 Char1"/>
    <w:uiPriority w:val="99"/>
    <w:rsid w:val="0004058D"/>
    <w:rPr>
      <w:rFonts w:ascii="Arial" w:hAnsi="Arial"/>
      <w:b/>
      <w:i/>
      <w:noProof/>
      <w:sz w:val="18"/>
      <w:lang w:val="en-GB"/>
    </w:rPr>
  </w:style>
  <w:style w:type="character" w:customStyle="1" w:styleId="Char14">
    <w:name w:val="文档结构图 Char1"/>
    <w:uiPriority w:val="99"/>
    <w:semiHidden/>
    <w:rsid w:val="0004058D"/>
    <w:rPr>
      <w:rFonts w:ascii="Tahoma" w:hAnsi="Tahoma" w:cs="Tahoma"/>
      <w:shd w:val="clear" w:color="auto" w:fill="000080"/>
      <w:lang w:val="en-GB"/>
    </w:rPr>
  </w:style>
  <w:style w:type="character" w:customStyle="1" w:styleId="Char15">
    <w:name w:val="纯文本 Char1"/>
    <w:rsid w:val="0004058D"/>
    <w:rPr>
      <w:rFonts w:ascii="Courier New" w:eastAsia="宋体" w:hAnsi="Courier New"/>
      <w:lang w:val="nb-NO"/>
    </w:rPr>
  </w:style>
  <w:style w:type="character" w:customStyle="1" w:styleId="Char16">
    <w:name w:val="批注框文本 Char1"/>
    <w:uiPriority w:val="99"/>
    <w:rsid w:val="0004058D"/>
    <w:rPr>
      <w:rFonts w:ascii="Tahoma" w:hAnsi="Tahoma" w:cs="Tahoma"/>
      <w:sz w:val="16"/>
      <w:szCs w:val="16"/>
      <w:lang w:val="en-GB"/>
    </w:rPr>
  </w:style>
  <w:style w:type="character" w:customStyle="1" w:styleId="Char17">
    <w:name w:val="尾注文本 Char1"/>
    <w:rsid w:val="0004058D"/>
    <w:rPr>
      <w:rFonts w:eastAsia="宋体"/>
      <w:lang w:val="en-GB"/>
    </w:rPr>
  </w:style>
  <w:style w:type="character" w:customStyle="1" w:styleId="Char18">
    <w:name w:val="正文文本缩进 Char1"/>
    <w:rsid w:val="0004058D"/>
    <w:rPr>
      <w:rFonts w:eastAsia="Batang"/>
      <w:lang w:val="en-GB"/>
    </w:rPr>
  </w:style>
  <w:style w:type="character" w:customStyle="1" w:styleId="2Char1">
    <w:name w:val="正文文本 2 Char1"/>
    <w:rsid w:val="0004058D"/>
    <w:rPr>
      <w:rFonts w:ascii="CG Times (WN)" w:eastAsia="Malgun Gothic" w:hAnsi="CG Times (WN)"/>
      <w:i/>
      <w:lang w:val="en-GB" w:eastAsia="ko-KR"/>
    </w:rPr>
  </w:style>
  <w:style w:type="character" w:customStyle="1" w:styleId="3Char1">
    <w:name w:val="正文文本 3 Char1"/>
    <w:rsid w:val="0004058D"/>
    <w:rPr>
      <w:rFonts w:ascii="CG Times (WN)" w:eastAsia="Osaka" w:hAnsi="CG Times (WN)"/>
      <w:color w:val="000000"/>
      <w:lang w:val="en-GB" w:eastAsia="ko-KR"/>
    </w:rPr>
  </w:style>
  <w:style w:type="character" w:customStyle="1" w:styleId="2Char10">
    <w:name w:val="正文文本缩进 2 Char1"/>
    <w:rsid w:val="0004058D"/>
    <w:rPr>
      <w:rFonts w:ascii="CG Times (WN)" w:eastAsia="MS Mincho" w:hAnsi="CG Times (WN)"/>
      <w:lang w:val="en-GB"/>
    </w:rPr>
  </w:style>
  <w:style w:type="character" w:customStyle="1" w:styleId="HTMLChar1">
    <w:name w:val="HTML 预设格式 Char1"/>
    <w:rsid w:val="0004058D"/>
    <w:rPr>
      <w:rFonts w:ascii="Courier New" w:eastAsia="MS Mincho" w:hAnsi="Courier New"/>
      <w:lang w:val="en-GB" w:eastAsia="x-none"/>
    </w:rPr>
  </w:style>
  <w:style w:type="character" w:customStyle="1" w:styleId="textbodybold1">
    <w:name w:val="textbodybold1"/>
    <w:rsid w:val="0004058D"/>
    <w:rPr>
      <w:rFonts w:ascii="Arial" w:hAnsi="Arial" w:cs="Arial" w:hint="default"/>
      <w:b/>
      <w:bCs/>
      <w:color w:val="902630"/>
      <w:sz w:val="18"/>
      <w:szCs w:val="18"/>
      <w:bdr w:val="none" w:sz="0" w:space="0" w:color="auto" w:frame="1"/>
    </w:rPr>
  </w:style>
  <w:style w:type="paragraph" w:customStyle="1" w:styleId="3f">
    <w:name w:val="変更箇所3"/>
    <w:hidden/>
    <w:semiHidden/>
    <w:rsid w:val="0004058D"/>
    <w:rPr>
      <w:rFonts w:ascii="Times New Roman" w:eastAsia="MS Mincho" w:hAnsi="Times New Roman"/>
      <w:lang w:val="en-GB" w:eastAsia="en-US"/>
    </w:rPr>
  </w:style>
  <w:style w:type="paragraph" w:customStyle="1" w:styleId="2f3">
    <w:name w:val="変更箇所2"/>
    <w:hidden/>
    <w:semiHidden/>
    <w:rsid w:val="0004058D"/>
    <w:rPr>
      <w:rFonts w:ascii="Times New Roman" w:eastAsia="MS Mincho" w:hAnsi="Times New Roman"/>
      <w:lang w:val="en-GB" w:eastAsia="en-US"/>
    </w:rPr>
  </w:style>
  <w:style w:type="paragraph" w:customStyle="1" w:styleId="47">
    <w:name w:val="修订4"/>
    <w:hidden/>
    <w:semiHidden/>
    <w:rsid w:val="0004058D"/>
    <w:rPr>
      <w:rFonts w:ascii="Times New Roman" w:eastAsia="Batang" w:hAnsi="Times New Roman"/>
      <w:lang w:val="en-GB" w:eastAsia="en-US"/>
    </w:rPr>
  </w:style>
  <w:style w:type="character" w:customStyle="1" w:styleId="gt-baf-word-clickable1">
    <w:name w:val="gt-baf-word-clickable1"/>
    <w:rsid w:val="0004058D"/>
    <w:rPr>
      <w:color w:val="000000"/>
    </w:rPr>
  </w:style>
  <w:style w:type="paragraph" w:customStyle="1" w:styleId="911">
    <w:name w:val="目錄 91"/>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4058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04058D"/>
    <w:rPr>
      <w:rFonts w:ascii="Times New Roman" w:eastAsia="Batang" w:hAnsi="Times New Roman"/>
      <w:lang w:val="en-GB" w:eastAsia="en-US"/>
    </w:rPr>
  </w:style>
  <w:style w:type="paragraph" w:customStyle="1" w:styleId="3f0">
    <w:name w:val="无间隔3"/>
    <w:qFormat/>
    <w:rsid w:val="0004058D"/>
    <w:rPr>
      <w:rFonts w:ascii="Times New Roman" w:eastAsia="宋体" w:hAnsi="Times New Roman"/>
      <w:lang w:val="en-GB" w:eastAsia="en-US"/>
    </w:rPr>
  </w:style>
  <w:style w:type="paragraph" w:customStyle="1" w:styleId="3f1">
    <w:name w:val="수정3"/>
    <w:hidden/>
    <w:semiHidden/>
    <w:rsid w:val="0004058D"/>
    <w:rPr>
      <w:rFonts w:ascii="Times New Roman" w:eastAsia="Batang" w:hAnsi="Times New Roman"/>
      <w:lang w:val="en-GB" w:eastAsia="en-US"/>
    </w:rPr>
  </w:style>
  <w:style w:type="character" w:customStyle="1" w:styleId="Char20">
    <w:name w:val="메모 주제 Char2"/>
    <w:rsid w:val="0004058D"/>
    <w:rPr>
      <w:rFonts w:ascii="Times New Roman" w:eastAsia="Times New Roman" w:hAnsi="Times New Roman"/>
      <w:b/>
      <w:bCs/>
      <w:lang w:val="en-GB" w:eastAsia="en-US"/>
    </w:rPr>
  </w:style>
  <w:style w:type="paragraph" w:customStyle="1" w:styleId="48">
    <w:name w:val="수정4"/>
    <w:hidden/>
    <w:semiHidden/>
    <w:rsid w:val="0004058D"/>
    <w:rPr>
      <w:rFonts w:ascii="Times New Roman" w:eastAsia="Batang" w:hAnsi="Times New Roman"/>
      <w:lang w:val="en-GB" w:eastAsia="en-US"/>
    </w:rPr>
  </w:style>
  <w:style w:type="character" w:customStyle="1" w:styleId="11BodyTextChar">
    <w:name w:val="11 BodyText Char"/>
    <w:link w:val="11BodyText"/>
    <w:rsid w:val="0004058D"/>
    <w:rPr>
      <w:rFonts w:ascii="Arial" w:eastAsia="Times New Roman" w:hAnsi="Arial"/>
      <w:lang w:val="x-none" w:eastAsia="x-none"/>
    </w:rPr>
  </w:style>
  <w:style w:type="paragraph" w:customStyle="1" w:styleId="TableContent-Bulleted">
    <w:name w:val="Table Content - Bulleted"/>
    <w:basedOn w:val="a1"/>
    <w:rsid w:val="0004058D"/>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4058D"/>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405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4058D"/>
    <w:rPr>
      <w:sz w:val="13"/>
      <w:szCs w:val="13"/>
    </w:rPr>
  </w:style>
  <w:style w:type="paragraph" w:customStyle="1" w:styleId="Es">
    <w:name w:val="Es"/>
    <w:basedOn w:val="B1"/>
    <w:rsid w:val="0004058D"/>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4058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4058D"/>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0405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4058D"/>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4058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058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05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4058D"/>
    <w:rPr>
      <w:sz w:val="24"/>
    </w:rPr>
  </w:style>
  <w:style w:type="table" w:customStyle="1" w:styleId="TableGrid4">
    <w:name w:val="Table Grid4"/>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5"/>
    <w:rsid w:val="000405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058D"/>
    <w:rPr>
      <w:rFonts w:ascii="Times New Roman" w:eastAsia="Times New Roman" w:hAnsi="Times New Roman"/>
      <w:lang w:val="en-GB" w:eastAsia="en-GB"/>
    </w:rPr>
    <w:tblPr/>
  </w:style>
  <w:style w:type="table" w:customStyle="1" w:styleId="TableGrid11">
    <w:name w:val="Table Grid1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5"/>
    <w:rsid w:val="000405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5"/>
    <w:rsid w:val="000405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5"/>
    <w:rsid w:val="000405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5"/>
    <w:rsid w:val="000405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4058D"/>
    <w:rPr>
      <w:rFonts w:ascii="MingLiU" w:eastAsia="MingLiU" w:hAnsi="Courier New" w:cs="Courier New"/>
      <w:sz w:val="24"/>
      <w:szCs w:val="24"/>
      <w:lang w:val="en-GB" w:eastAsia="en-US"/>
    </w:rPr>
  </w:style>
  <w:style w:type="character" w:customStyle="1" w:styleId="1fe">
    <w:name w:val="章節附註文字 字元1"/>
    <w:rsid w:val="000405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058D"/>
    <w:rPr>
      <w:rFonts w:ascii="Arial" w:eastAsia="Times New Roman" w:hAnsi="Arial"/>
      <w:sz w:val="36"/>
      <w:lang w:val="en-GB" w:eastAsia="ja-JP" w:bidi="ar-SA"/>
    </w:rPr>
  </w:style>
  <w:style w:type="paragraph" w:customStyle="1" w:styleId="220">
    <w:name w:val="本文 2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4058D"/>
    <w:rPr>
      <w:rFonts w:eastAsia="Times New Roman"/>
      <w:b/>
      <w:bCs/>
      <w:lang w:val="en-GB"/>
    </w:rPr>
  </w:style>
  <w:style w:type="paragraph" w:customStyle="1" w:styleId="49">
    <w:name w:val="吹き出し4"/>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4">
    <w:name w:val="段落フォント2"/>
    <w:rsid w:val="0004058D"/>
  </w:style>
  <w:style w:type="character" w:customStyle="1" w:styleId="2f5">
    <w:name w:val="コメント参照2"/>
    <w:rsid w:val="0004058D"/>
    <w:rPr>
      <w:sz w:val="16"/>
    </w:rPr>
  </w:style>
  <w:style w:type="paragraph" w:customStyle="1" w:styleId="2f6">
    <w:name w:val="図表番号2"/>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7"/>
    <w:rsid w:val="0004058D"/>
    <w:pPr>
      <w:ind w:left="851" w:hanging="284"/>
    </w:pPr>
  </w:style>
  <w:style w:type="paragraph" w:customStyle="1" w:styleId="2f8">
    <w:name w:val="箇条書き2"/>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8"/>
    <w:rsid w:val="0004058D"/>
    <w:pPr>
      <w:tabs>
        <w:tab w:val="clear" w:pos="644"/>
        <w:tab w:val="num" w:pos="1494"/>
      </w:tabs>
      <w:ind w:left="851" w:hanging="284"/>
    </w:pPr>
  </w:style>
  <w:style w:type="paragraph" w:customStyle="1" w:styleId="322">
    <w:name w:val="箇条書き 32"/>
    <w:basedOn w:val="222"/>
    <w:rsid w:val="0004058D"/>
    <w:pPr>
      <w:ind w:left="1135"/>
    </w:pPr>
  </w:style>
  <w:style w:type="paragraph" w:customStyle="1" w:styleId="223">
    <w:name w:val="一覧 22"/>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3"/>
    <w:rsid w:val="0004058D"/>
    <w:pPr>
      <w:ind w:left="1135"/>
    </w:pPr>
  </w:style>
  <w:style w:type="paragraph" w:customStyle="1" w:styleId="421">
    <w:name w:val="一覧 42"/>
    <w:basedOn w:val="323"/>
    <w:rsid w:val="0004058D"/>
    <w:pPr>
      <w:ind w:left="1418"/>
    </w:pPr>
  </w:style>
  <w:style w:type="paragraph" w:customStyle="1" w:styleId="520">
    <w:name w:val="一覧 52"/>
    <w:basedOn w:val="421"/>
    <w:rsid w:val="0004058D"/>
    <w:pPr>
      <w:ind w:left="1702"/>
    </w:pPr>
  </w:style>
  <w:style w:type="paragraph" w:customStyle="1" w:styleId="422">
    <w:name w:val="箇条書き 42"/>
    <w:basedOn w:val="322"/>
    <w:rsid w:val="0004058D"/>
    <w:pPr>
      <w:ind w:left="1418"/>
    </w:pPr>
  </w:style>
  <w:style w:type="paragraph" w:customStyle="1" w:styleId="521">
    <w:name w:val="箇条書き 52"/>
    <w:basedOn w:val="422"/>
    <w:rsid w:val="0004058D"/>
    <w:pPr>
      <w:ind w:left="1702"/>
    </w:pPr>
  </w:style>
  <w:style w:type="paragraph" w:customStyle="1" w:styleId="2f9">
    <w:name w:val="コメント文字列2"/>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rsid w:val="0004058D"/>
    <w:rPr>
      <w:b/>
      <w:bCs/>
    </w:rPr>
  </w:style>
  <w:style w:type="paragraph" w:customStyle="1" w:styleId="2fb">
    <w:name w:val="見出しマップ2"/>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058D"/>
    <w:rPr>
      <w:rFonts w:ascii="Arial" w:eastAsia="Times New Roman" w:hAnsi="Arial"/>
      <w:sz w:val="36"/>
      <w:lang w:val="en-GB"/>
    </w:rPr>
  </w:style>
  <w:style w:type="paragraph" w:styleId="affff3">
    <w:name w:val="Subtitle"/>
    <w:basedOn w:val="a1"/>
    <w:next w:val="a1"/>
    <w:link w:val="affff4"/>
    <w:qFormat/>
    <w:rsid w:val="0004058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04058D"/>
    <w:rPr>
      <w:rFonts w:ascii="Cambria" w:eastAsia="PMingLiU" w:hAnsi="Cambria"/>
      <w:i/>
      <w:iCs/>
      <w:sz w:val="24"/>
      <w:szCs w:val="24"/>
      <w:lang w:val="en-GB" w:eastAsia="en-GB"/>
    </w:rPr>
  </w:style>
  <w:style w:type="paragraph" w:styleId="affff5">
    <w:name w:val="No Spacing"/>
    <w:basedOn w:val="a1"/>
    <w:link w:val="affff6"/>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04058D"/>
    <w:rPr>
      <w:rFonts w:ascii="Arial" w:eastAsia="PMingLiU" w:hAnsi="Arial"/>
      <w:lang w:val="x-none" w:eastAsia="x-none"/>
    </w:rPr>
  </w:style>
  <w:style w:type="paragraph" w:styleId="affff7">
    <w:name w:val="Quote"/>
    <w:basedOn w:val="a1"/>
    <w:next w:val="a1"/>
    <w:link w:val="affff8"/>
    <w:uiPriority w:val="29"/>
    <w:qFormat/>
    <w:rsid w:val="0004058D"/>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04058D"/>
    <w:rPr>
      <w:rFonts w:ascii="Arial" w:eastAsia="PMingLiU" w:hAnsi="Arial"/>
      <w:i/>
      <w:iCs/>
      <w:color w:val="000000"/>
      <w:lang w:val="en-GB" w:eastAsia="en-GB"/>
    </w:rPr>
  </w:style>
  <w:style w:type="paragraph" w:styleId="affff9">
    <w:name w:val="Intense Quote"/>
    <w:basedOn w:val="a1"/>
    <w:next w:val="a1"/>
    <w:link w:val="affffa"/>
    <w:uiPriority w:val="30"/>
    <w:qFormat/>
    <w:rsid w:val="000405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04058D"/>
    <w:rPr>
      <w:rFonts w:ascii="Arial" w:eastAsia="PMingLiU" w:hAnsi="Arial"/>
      <w:b/>
      <w:bCs/>
      <w:i/>
      <w:iCs/>
      <w:color w:val="4F81BD"/>
      <w:lang w:val="en-GB" w:eastAsia="en-GB"/>
    </w:rPr>
  </w:style>
  <w:style w:type="character" w:styleId="affffb">
    <w:name w:val="Subtle Emphasis"/>
    <w:uiPriority w:val="19"/>
    <w:qFormat/>
    <w:rsid w:val="0004058D"/>
    <w:rPr>
      <w:i/>
      <w:iCs/>
      <w:color w:val="808080"/>
    </w:rPr>
  </w:style>
  <w:style w:type="character" w:styleId="affffc">
    <w:name w:val="Intense Emphasis"/>
    <w:uiPriority w:val="21"/>
    <w:qFormat/>
    <w:rsid w:val="0004058D"/>
    <w:rPr>
      <w:b/>
      <w:bCs/>
      <w:i/>
      <w:iCs/>
      <w:color w:val="4F81BD"/>
    </w:rPr>
  </w:style>
  <w:style w:type="character" w:styleId="affffd">
    <w:name w:val="Subtle Reference"/>
    <w:uiPriority w:val="31"/>
    <w:qFormat/>
    <w:rsid w:val="0004058D"/>
    <w:rPr>
      <w:smallCaps/>
      <w:color w:val="C0504D"/>
      <w:u w:val="single"/>
    </w:rPr>
  </w:style>
  <w:style w:type="character" w:styleId="affffe">
    <w:name w:val="Intense Reference"/>
    <w:uiPriority w:val="32"/>
    <w:qFormat/>
    <w:rsid w:val="0004058D"/>
    <w:rPr>
      <w:b/>
      <w:bCs/>
      <w:smallCaps/>
      <w:color w:val="C0504D"/>
      <w:spacing w:val="5"/>
      <w:u w:val="single"/>
    </w:rPr>
  </w:style>
  <w:style w:type="character" w:styleId="afffff">
    <w:name w:val="Book Title"/>
    <w:uiPriority w:val="33"/>
    <w:qFormat/>
    <w:rsid w:val="0004058D"/>
    <w:rPr>
      <w:b/>
      <w:bCs/>
      <w:smallCaps/>
      <w:spacing w:val="5"/>
    </w:rPr>
  </w:style>
  <w:style w:type="paragraph" w:styleId="TOC">
    <w:name w:val="TOC Heading"/>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058D"/>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058D"/>
    <w:rPr>
      <w:rFonts w:ascii="Times New Roman" w:eastAsia="PMingLiU" w:hAnsi="Times New Roman"/>
      <w:lang w:val="x-none" w:eastAsia="x-none" w:bidi="en-US"/>
    </w:rPr>
  </w:style>
  <w:style w:type="paragraph" w:customStyle="1" w:styleId="Highlight">
    <w:name w:val="Highlight"/>
    <w:basedOn w:val="a1"/>
    <w:uiPriority w:val="99"/>
    <w:qFormat/>
    <w:rsid w:val="000405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4058D"/>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4058D"/>
  </w:style>
  <w:style w:type="paragraph" w:customStyle="1" w:styleId="StyleHeading5Firstline0cm">
    <w:name w:val="Style Heading 5 + First line:  0 cm"/>
    <w:basedOn w:val="5"/>
    <w:qFormat/>
    <w:rsid w:val="000405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05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058D"/>
    <w:rPr>
      <w:rFonts w:ascii="Times New Roman" w:eastAsia="Times New Roman" w:hAnsi="Times New Roman"/>
      <w:sz w:val="16"/>
      <w:szCs w:val="16"/>
      <w:lang w:val="x-none" w:eastAsia="x-none"/>
    </w:rPr>
  </w:style>
  <w:style w:type="numbering" w:customStyle="1" w:styleId="Style1">
    <w:name w:val="Style1"/>
    <w:uiPriority w:val="99"/>
    <w:rsid w:val="0004058D"/>
    <w:pPr>
      <w:numPr>
        <w:numId w:val="13"/>
      </w:numPr>
    </w:pPr>
  </w:style>
  <w:style w:type="table" w:customStyle="1" w:styleId="SGSTableBasic2">
    <w:name w:val="SGS Table Basic 2"/>
    <w:basedOn w:val="a3"/>
    <w:uiPriority w:val="99"/>
    <w:qFormat/>
    <w:rsid w:val="000405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058D"/>
    <w:pPr>
      <w:numPr>
        <w:numId w:val="14"/>
      </w:numPr>
    </w:pPr>
  </w:style>
  <w:style w:type="table" w:styleId="2ff">
    <w:name w:val="Table Classic 2"/>
    <w:basedOn w:val="a3"/>
    <w:rsid w:val="0004058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0405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05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0405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058D"/>
    <w:rPr>
      <w:rFonts w:ascii="Arial" w:hAnsi="Arial"/>
      <w:sz w:val="36"/>
      <w:lang w:val="en-GB" w:eastAsia="en-US"/>
    </w:rPr>
  </w:style>
  <w:style w:type="paragraph" w:customStyle="1" w:styleId="5f3">
    <w:name w:val="吹き出し5"/>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04058D"/>
  </w:style>
  <w:style w:type="character" w:customStyle="1" w:styleId="3f4">
    <w:name w:val="コメント参照3"/>
    <w:rsid w:val="0004058D"/>
    <w:rPr>
      <w:sz w:val="16"/>
    </w:rPr>
  </w:style>
  <w:style w:type="paragraph" w:customStyle="1" w:styleId="3f5">
    <w:name w:val="図表番号3"/>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04058D"/>
    <w:pPr>
      <w:ind w:left="851" w:hanging="284"/>
    </w:pPr>
  </w:style>
  <w:style w:type="paragraph" w:customStyle="1" w:styleId="3f7">
    <w:name w:val="箇条書き3"/>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04058D"/>
    <w:pPr>
      <w:tabs>
        <w:tab w:val="clear" w:pos="644"/>
        <w:tab w:val="num" w:pos="1494"/>
      </w:tabs>
      <w:ind w:left="851" w:hanging="284"/>
    </w:pPr>
  </w:style>
  <w:style w:type="paragraph" w:customStyle="1" w:styleId="330">
    <w:name w:val="箇条書き 33"/>
    <w:basedOn w:val="231"/>
    <w:rsid w:val="0004058D"/>
    <w:pPr>
      <w:ind w:left="1135"/>
    </w:pPr>
  </w:style>
  <w:style w:type="paragraph" w:customStyle="1" w:styleId="232">
    <w:name w:val="一覧 23"/>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4058D"/>
    <w:pPr>
      <w:ind w:left="1135"/>
    </w:pPr>
  </w:style>
  <w:style w:type="paragraph" w:customStyle="1" w:styleId="430">
    <w:name w:val="一覧 43"/>
    <w:basedOn w:val="331"/>
    <w:rsid w:val="0004058D"/>
    <w:pPr>
      <w:ind w:left="1418"/>
    </w:pPr>
  </w:style>
  <w:style w:type="paragraph" w:customStyle="1" w:styleId="530">
    <w:name w:val="一覧 53"/>
    <w:basedOn w:val="430"/>
    <w:rsid w:val="0004058D"/>
    <w:pPr>
      <w:ind w:left="1702"/>
    </w:pPr>
  </w:style>
  <w:style w:type="paragraph" w:customStyle="1" w:styleId="431">
    <w:name w:val="箇条書き 43"/>
    <w:basedOn w:val="330"/>
    <w:rsid w:val="0004058D"/>
    <w:pPr>
      <w:ind w:left="1418"/>
    </w:pPr>
  </w:style>
  <w:style w:type="paragraph" w:customStyle="1" w:styleId="531">
    <w:name w:val="箇条書き 53"/>
    <w:basedOn w:val="431"/>
    <w:rsid w:val="0004058D"/>
    <w:pPr>
      <w:ind w:left="1702"/>
    </w:pPr>
  </w:style>
  <w:style w:type="paragraph" w:customStyle="1" w:styleId="3f8">
    <w:name w:val="コメント文字列3"/>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04058D"/>
    <w:rPr>
      <w:b/>
      <w:bCs/>
    </w:rPr>
  </w:style>
  <w:style w:type="paragraph" w:customStyle="1" w:styleId="3fa">
    <w:name w:val="見出しマップ3"/>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4058D"/>
    <w:rPr>
      <w:rFonts w:ascii="Times New Roman" w:hAnsi="Times New Roman"/>
      <w:b/>
      <w:bCs/>
      <w:lang w:val="en-GB" w:eastAsia="en-US"/>
    </w:rPr>
  </w:style>
  <w:style w:type="character" w:customStyle="1" w:styleId="1ff0">
    <w:name w:val="吹き出し (文字)1"/>
    <w:uiPriority w:val="99"/>
    <w:semiHidden/>
    <w:rsid w:val="0004058D"/>
    <w:rPr>
      <w:rFonts w:ascii="MS Mincho" w:eastAsia="MS Mincho" w:hAnsi="Times New Roman"/>
      <w:sz w:val="18"/>
      <w:szCs w:val="18"/>
      <w:lang w:val="en-GB" w:eastAsia="en-US"/>
    </w:rPr>
  </w:style>
  <w:style w:type="character" w:customStyle="1" w:styleId="1ff1">
    <w:name w:val="見出しマップ (文字)1"/>
    <w:uiPriority w:val="99"/>
    <w:semiHidden/>
    <w:rsid w:val="000405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058D"/>
    <w:rPr>
      <w:rFonts w:ascii="Times New Roman" w:eastAsia="Times New Roman" w:hAnsi="Times New Roman"/>
      <w:lang w:val="en-GB" w:eastAsia="en-US"/>
    </w:rPr>
  </w:style>
  <w:style w:type="character" w:customStyle="1" w:styleId="1ff3">
    <w:name w:val="コメント文字列 (文字)1"/>
    <w:uiPriority w:val="99"/>
    <w:semiHidden/>
    <w:rsid w:val="0004058D"/>
    <w:rPr>
      <w:rFonts w:ascii="Times New Roman" w:eastAsia="Times New Roman" w:hAnsi="Times New Roman"/>
      <w:lang w:val="en-GB" w:eastAsia="en-US"/>
    </w:rPr>
  </w:style>
  <w:style w:type="character" w:customStyle="1" w:styleId="1ff4">
    <w:name w:val="コメント内容 (文字)1"/>
    <w:uiPriority w:val="99"/>
    <w:semiHidden/>
    <w:rsid w:val="0004058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058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058D"/>
    <w:rPr>
      <w:rFonts w:ascii="Arial" w:eastAsia="PMingLiU" w:hAnsi="Arial"/>
      <w:lang w:val="x-none" w:eastAsia="x-none"/>
    </w:rPr>
  </w:style>
  <w:style w:type="character" w:customStyle="1" w:styleId="ColorfulGrid-Accent1Char">
    <w:name w:val="Colorful Grid - Accent 1 Char"/>
    <w:link w:val="-1"/>
    <w:uiPriority w:val="29"/>
    <w:rsid w:val="0004058D"/>
    <w:rPr>
      <w:rFonts w:ascii="Arial" w:eastAsia="PMingLiU" w:hAnsi="Arial"/>
      <w:i/>
      <w:iCs/>
      <w:color w:val="000000"/>
      <w:lang w:val="en-GB" w:eastAsia="en-US"/>
    </w:rPr>
  </w:style>
  <w:style w:type="character" w:customStyle="1" w:styleId="LightShading-Accent2Char">
    <w:name w:val="Light Shading - Accent 2 Char"/>
    <w:link w:val="-2"/>
    <w:uiPriority w:val="30"/>
    <w:rsid w:val="0004058D"/>
    <w:rPr>
      <w:rFonts w:ascii="Arial" w:eastAsia="PMingLiU" w:hAnsi="Arial"/>
      <w:b/>
      <w:bCs/>
      <w:i/>
      <w:iCs/>
      <w:color w:val="4F81BD"/>
      <w:lang w:val="en-GB" w:eastAsia="en-US"/>
    </w:rPr>
  </w:style>
  <w:style w:type="character" w:customStyle="1" w:styleId="PlainTable32">
    <w:name w:val="Plain Table 32"/>
    <w:uiPriority w:val="19"/>
    <w:qFormat/>
    <w:rsid w:val="0004058D"/>
    <w:rPr>
      <w:i/>
      <w:iCs/>
      <w:color w:val="808080"/>
    </w:rPr>
  </w:style>
  <w:style w:type="character" w:customStyle="1" w:styleId="PlainTable42">
    <w:name w:val="Plain Table 42"/>
    <w:uiPriority w:val="21"/>
    <w:qFormat/>
    <w:rsid w:val="0004058D"/>
    <w:rPr>
      <w:b/>
      <w:bCs/>
      <w:i/>
      <w:iCs/>
      <w:color w:val="4F81BD"/>
    </w:rPr>
  </w:style>
  <w:style w:type="character" w:customStyle="1" w:styleId="PlainTable52">
    <w:name w:val="Plain Table 52"/>
    <w:uiPriority w:val="31"/>
    <w:qFormat/>
    <w:rsid w:val="0004058D"/>
    <w:rPr>
      <w:smallCaps/>
      <w:color w:val="C0504D"/>
      <w:u w:val="single"/>
    </w:rPr>
  </w:style>
  <w:style w:type="character" w:customStyle="1" w:styleId="TableGridLight2">
    <w:name w:val="Table Grid Light2"/>
    <w:uiPriority w:val="32"/>
    <w:qFormat/>
    <w:rsid w:val="0004058D"/>
    <w:rPr>
      <w:b/>
      <w:bCs/>
      <w:smallCaps/>
      <w:color w:val="C0504D"/>
      <w:spacing w:val="5"/>
      <w:u w:val="single"/>
    </w:rPr>
  </w:style>
  <w:style w:type="character" w:customStyle="1" w:styleId="GridTable1Light2">
    <w:name w:val="Grid Table 1 Light2"/>
    <w:uiPriority w:val="33"/>
    <w:qFormat/>
    <w:rsid w:val="0004058D"/>
    <w:rPr>
      <w:b/>
      <w:bCs/>
      <w:smallCaps/>
      <w:spacing w:val="5"/>
    </w:rPr>
  </w:style>
  <w:style w:type="paragraph" w:customStyle="1" w:styleId="GridTable32">
    <w:name w:val="Grid Table 32"/>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04058D"/>
    <w:rPr>
      <w:rFonts w:ascii="Times New Roman" w:eastAsia="Times New Roman" w:hAnsi="Times New Roman"/>
      <w:lang w:val="en-GB"/>
    </w:rPr>
  </w:style>
  <w:style w:type="character" w:customStyle="1" w:styleId="1ff5">
    <w:name w:val="註解主旨 字元1"/>
    <w:rsid w:val="0004058D"/>
    <w:rPr>
      <w:b/>
      <w:bCs/>
      <w:lang w:val="en-GB" w:eastAsia="sv-SE"/>
    </w:rPr>
  </w:style>
  <w:style w:type="paragraph" w:customStyle="1" w:styleId="4a">
    <w:name w:val="无间隔4"/>
    <w:qFormat/>
    <w:rsid w:val="0004058D"/>
    <w:rPr>
      <w:rFonts w:ascii="Times New Roman" w:eastAsia="宋体" w:hAnsi="Times New Roman"/>
      <w:lang w:val="en-GB" w:eastAsia="en-US"/>
    </w:rPr>
  </w:style>
  <w:style w:type="character" w:customStyle="1" w:styleId="NurTextZchn1">
    <w:name w:val="Nur Text Zchn1"/>
    <w:rsid w:val="0004058D"/>
    <w:rPr>
      <w:rFonts w:ascii="Courier New" w:hAnsi="Courier New" w:cs="Courier New"/>
      <w:lang w:val="en-GB" w:eastAsia="en-US"/>
    </w:rPr>
  </w:style>
  <w:style w:type="character" w:customStyle="1" w:styleId="EndnotentextZchn1">
    <w:name w:val="Endnotentext Zchn1"/>
    <w:rsid w:val="0004058D"/>
    <w:rPr>
      <w:rFonts w:ascii="Times New Roman" w:hAnsi="Times New Roman"/>
      <w:lang w:val="en-GB" w:eastAsia="en-US"/>
    </w:rPr>
  </w:style>
  <w:style w:type="paragraph" w:customStyle="1" w:styleId="5f4">
    <w:name w:val="无间隔5"/>
    <w:qFormat/>
    <w:rsid w:val="0004058D"/>
    <w:rPr>
      <w:rFonts w:ascii="Times New Roman" w:eastAsia="宋体" w:hAnsi="Times New Roman"/>
      <w:lang w:val="en-GB" w:eastAsia="en-US"/>
    </w:rPr>
  </w:style>
  <w:style w:type="paragraph" w:customStyle="1" w:styleId="64">
    <w:name w:val="吹き出し6"/>
    <w:basedOn w:val="a1"/>
    <w:rsid w:val="000405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b">
    <w:name w:val="変更箇所4"/>
    <w:hidden/>
    <w:semiHidden/>
    <w:rsid w:val="0004058D"/>
    <w:rPr>
      <w:rFonts w:ascii="Times New Roman" w:eastAsia="MS Mincho" w:hAnsi="Times New Roman"/>
      <w:lang w:val="en-GB" w:eastAsia="en-US"/>
    </w:rPr>
  </w:style>
  <w:style w:type="character" w:customStyle="1" w:styleId="4c">
    <w:name w:val="段落フォント4"/>
    <w:rsid w:val="0004058D"/>
  </w:style>
  <w:style w:type="character" w:customStyle="1" w:styleId="4d">
    <w:name w:val="コメント参照4"/>
    <w:rsid w:val="0004058D"/>
    <w:rPr>
      <w:sz w:val="16"/>
    </w:rPr>
  </w:style>
  <w:style w:type="paragraph" w:customStyle="1" w:styleId="4e">
    <w:name w:val="図表番号4"/>
    <w:basedOn w:val="a1"/>
    <w:rsid w:val="000405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04058D"/>
    <w:pPr>
      <w:ind w:left="851" w:hanging="284"/>
    </w:pPr>
  </w:style>
  <w:style w:type="paragraph" w:customStyle="1" w:styleId="4f0">
    <w:name w:val="箇条書き4"/>
    <w:basedOn w:val="ac"/>
    <w:rsid w:val="000405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04058D"/>
    <w:pPr>
      <w:tabs>
        <w:tab w:val="clear" w:pos="644"/>
        <w:tab w:val="num" w:pos="1494"/>
      </w:tabs>
      <w:ind w:left="851" w:hanging="284"/>
    </w:pPr>
  </w:style>
  <w:style w:type="paragraph" w:customStyle="1" w:styleId="341">
    <w:name w:val="箇条書き 34"/>
    <w:basedOn w:val="242"/>
    <w:rsid w:val="0004058D"/>
    <w:pPr>
      <w:ind w:left="1135"/>
    </w:pPr>
  </w:style>
  <w:style w:type="paragraph" w:customStyle="1" w:styleId="243">
    <w:name w:val="一覧 24"/>
    <w:basedOn w:val="ac"/>
    <w:rsid w:val="000405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4058D"/>
    <w:pPr>
      <w:ind w:left="1135"/>
    </w:pPr>
  </w:style>
  <w:style w:type="paragraph" w:customStyle="1" w:styleId="440">
    <w:name w:val="一覧 44"/>
    <w:basedOn w:val="342"/>
    <w:rsid w:val="0004058D"/>
    <w:pPr>
      <w:ind w:left="1418"/>
    </w:pPr>
  </w:style>
  <w:style w:type="paragraph" w:customStyle="1" w:styleId="540">
    <w:name w:val="一覧 54"/>
    <w:basedOn w:val="440"/>
    <w:rsid w:val="0004058D"/>
    <w:pPr>
      <w:ind w:left="1702"/>
    </w:pPr>
  </w:style>
  <w:style w:type="paragraph" w:customStyle="1" w:styleId="441">
    <w:name w:val="箇条書き 44"/>
    <w:basedOn w:val="341"/>
    <w:rsid w:val="0004058D"/>
    <w:pPr>
      <w:ind w:left="1418"/>
    </w:pPr>
  </w:style>
  <w:style w:type="paragraph" w:customStyle="1" w:styleId="541">
    <w:name w:val="箇条書き 54"/>
    <w:basedOn w:val="441"/>
    <w:rsid w:val="0004058D"/>
    <w:pPr>
      <w:ind w:left="1702"/>
    </w:pPr>
  </w:style>
  <w:style w:type="paragraph" w:customStyle="1" w:styleId="4f1">
    <w:name w:val="コメント文字列4"/>
    <w:basedOn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04058D"/>
    <w:rPr>
      <w:b/>
      <w:bCs/>
    </w:rPr>
  </w:style>
  <w:style w:type="paragraph" w:customStyle="1" w:styleId="4f3">
    <w:name w:val="見出しマップ4"/>
    <w:basedOn w:val="a1"/>
    <w:rsid w:val="000405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0405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05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405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0405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04058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405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05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4058D"/>
    <w:rPr>
      <w:rFonts w:ascii="Malgun Gothic" w:hAnsi="Courier New" w:cs="Courier New"/>
      <w:lang w:val="en-GB" w:eastAsia="en-US"/>
    </w:rPr>
  </w:style>
  <w:style w:type="character" w:customStyle="1" w:styleId="Char1a">
    <w:name w:val="미주 텍스트 Char1"/>
    <w:uiPriority w:val="99"/>
    <w:semiHidden/>
    <w:rsid w:val="0004058D"/>
    <w:rPr>
      <w:rFonts w:ascii="Times New Roman" w:eastAsia="Times New Roman" w:hAnsi="Times New Roman"/>
      <w:lang w:val="en-GB" w:eastAsia="en-US"/>
    </w:rPr>
  </w:style>
  <w:style w:type="character" w:customStyle="1" w:styleId="Char1b">
    <w:name w:val="풍선 도움말 텍스트 Char1"/>
    <w:uiPriority w:val="99"/>
    <w:semiHidden/>
    <w:rsid w:val="0004058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4058D"/>
    <w:rPr>
      <w:rFonts w:ascii="Malgun Gothic" w:eastAsia="Malgun Gothic" w:hAnsi="Times New Roman"/>
      <w:sz w:val="18"/>
      <w:szCs w:val="18"/>
      <w:lang w:val="en-GB" w:eastAsia="en-US"/>
    </w:rPr>
  </w:style>
  <w:style w:type="character" w:customStyle="1" w:styleId="Char1d">
    <w:name w:val="각주 텍스트 Char1"/>
    <w:uiPriority w:val="99"/>
    <w:semiHidden/>
    <w:rsid w:val="0004058D"/>
    <w:rPr>
      <w:rFonts w:ascii="Times New Roman" w:eastAsia="Times New Roman" w:hAnsi="Times New Roman"/>
      <w:lang w:val="en-GB" w:eastAsia="en-US"/>
    </w:rPr>
  </w:style>
  <w:style w:type="character" w:customStyle="1" w:styleId="Char1e">
    <w:name w:val="메모 텍스트 Char1"/>
    <w:uiPriority w:val="99"/>
    <w:semiHidden/>
    <w:rsid w:val="0004058D"/>
    <w:rPr>
      <w:rFonts w:ascii="Times New Roman" w:eastAsia="Times New Roman" w:hAnsi="Times New Roman"/>
      <w:lang w:val="en-GB" w:eastAsia="en-US"/>
    </w:rPr>
  </w:style>
  <w:style w:type="character" w:customStyle="1" w:styleId="Char1f">
    <w:name w:val="메모 주제 Char1"/>
    <w:uiPriority w:val="99"/>
    <w:semiHidden/>
    <w:rsid w:val="0004058D"/>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0405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405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
    <w:unhideWhenUsed/>
    <w:rsid w:val="000405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0405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405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5"/>
    <w:rsid w:val="000405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058D"/>
    <w:rPr>
      <w:rFonts w:ascii="Times New Roman" w:eastAsia="PMingLiU" w:hAnsi="Times New Roman"/>
      <w:lang w:val="en-GB" w:eastAsia="en-GB"/>
    </w:rPr>
    <w:tblPr>
      <w:tblInd w:w="0" w:type="nil"/>
    </w:tblPr>
  </w:style>
  <w:style w:type="table" w:customStyle="1" w:styleId="TableGrid111">
    <w:name w:val="Table Grid1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405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405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405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058D"/>
    <w:pPr>
      <w:numPr>
        <w:numId w:val="9"/>
      </w:numPr>
    </w:pPr>
  </w:style>
  <w:style w:type="numbering" w:customStyle="1" w:styleId="Style11">
    <w:name w:val="Style11"/>
    <w:uiPriority w:val="99"/>
    <w:rsid w:val="0004058D"/>
    <w:pPr>
      <w:numPr>
        <w:numId w:val="10"/>
      </w:numPr>
    </w:pPr>
  </w:style>
  <w:style w:type="character" w:customStyle="1" w:styleId="Absatz-Standardschriftart4">
    <w:name w:val="Absatz-Standardschriftart4"/>
    <w:rsid w:val="0004058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4058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058D"/>
    <w:rPr>
      <w:rFonts w:ascii="CG Times (WN)" w:eastAsia="Malgun Gothic" w:hAnsi="CG Times (WN)"/>
      <w:b/>
      <w:lang w:val="en-GB" w:eastAsia="en-US"/>
    </w:rPr>
  </w:style>
  <w:style w:type="character" w:customStyle="1" w:styleId="PlainTable31">
    <w:name w:val="Plain Table 31"/>
    <w:uiPriority w:val="19"/>
    <w:qFormat/>
    <w:rsid w:val="0004058D"/>
    <w:rPr>
      <w:i/>
      <w:iCs/>
      <w:color w:val="808080"/>
    </w:rPr>
  </w:style>
  <w:style w:type="character" w:customStyle="1" w:styleId="PlainTable41">
    <w:name w:val="Plain Table 41"/>
    <w:uiPriority w:val="21"/>
    <w:qFormat/>
    <w:rsid w:val="0004058D"/>
    <w:rPr>
      <w:b/>
      <w:bCs/>
      <w:i/>
      <w:iCs/>
      <w:color w:val="4F81BD"/>
    </w:rPr>
  </w:style>
  <w:style w:type="character" w:customStyle="1" w:styleId="PlainTable51">
    <w:name w:val="Plain Table 51"/>
    <w:uiPriority w:val="31"/>
    <w:qFormat/>
    <w:rsid w:val="0004058D"/>
    <w:rPr>
      <w:smallCaps/>
      <w:color w:val="C0504D"/>
      <w:u w:val="single"/>
    </w:rPr>
  </w:style>
  <w:style w:type="character" w:customStyle="1" w:styleId="TableGridLight1">
    <w:name w:val="Table Grid Light1"/>
    <w:uiPriority w:val="32"/>
    <w:qFormat/>
    <w:rsid w:val="0004058D"/>
    <w:rPr>
      <w:b/>
      <w:bCs/>
      <w:smallCaps/>
      <w:color w:val="C0504D"/>
      <w:spacing w:val="5"/>
      <w:u w:val="single"/>
    </w:rPr>
  </w:style>
  <w:style w:type="character" w:customStyle="1" w:styleId="GridTable1Light1">
    <w:name w:val="Grid Table 1 Light1"/>
    <w:uiPriority w:val="33"/>
    <w:qFormat/>
    <w:rsid w:val="0004058D"/>
    <w:rPr>
      <w:b/>
      <w:bCs/>
      <w:smallCaps/>
      <w:spacing w:val="5"/>
    </w:rPr>
  </w:style>
  <w:style w:type="paragraph" w:customStyle="1" w:styleId="GridTable31">
    <w:name w:val="Grid Table 31"/>
    <w:basedOn w:val="11"/>
    <w:next w:val="a1"/>
    <w:uiPriority w:val="39"/>
    <w:unhideWhenUsed/>
    <w:qFormat/>
    <w:rsid w:val="000405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04058D"/>
    <w:rPr>
      <w:rFonts w:ascii="Times New Roman" w:eastAsia="Times New Roman" w:hAnsi="Times New Roman" w:cs="Times New Roman"/>
      <w:kern w:val="0"/>
      <w:sz w:val="18"/>
      <w:szCs w:val="18"/>
      <w:lang w:val="en-GB" w:eastAsia="en-US"/>
    </w:rPr>
  </w:style>
  <w:style w:type="paragraph" w:customStyle="1" w:styleId="65">
    <w:name w:val="无间隔6"/>
    <w:qFormat/>
    <w:rsid w:val="0004058D"/>
    <w:rPr>
      <w:rFonts w:ascii="Times New Roman" w:eastAsia="宋体" w:hAnsi="Times New Roman"/>
      <w:lang w:val="en-GB" w:eastAsia="en-US"/>
    </w:rPr>
  </w:style>
  <w:style w:type="paragraph" w:customStyle="1" w:styleId="92">
    <w:name w:val="目录 92"/>
    <w:basedOn w:val="81"/>
    <w:rsid w:val="000405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rsid w:val="0004058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04058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04058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05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058D"/>
    <w:rPr>
      <w:rFonts w:ascii="Arial" w:eastAsia="Times New Roman" w:hAnsi="Arial"/>
      <w:sz w:val="22"/>
      <w:lang w:val="en-GB" w:eastAsia="zh-CN"/>
    </w:rPr>
  </w:style>
  <w:style w:type="character" w:customStyle="1" w:styleId="MTDisplayEquationChar">
    <w:name w:val="MTDisplayEquation Char"/>
    <w:link w:val="MTDisplayEquation"/>
    <w:locked/>
    <w:rsid w:val="0004058D"/>
    <w:rPr>
      <w:rFonts w:ascii="Times New Roman" w:eastAsia="Times New Roman" w:hAnsi="Times New Roman"/>
      <w:lang w:val="en-GB" w:eastAsia="en-GB"/>
    </w:rPr>
  </w:style>
  <w:style w:type="paragraph" w:customStyle="1" w:styleId="msonormal0">
    <w:name w:val="msonormal"/>
    <w:basedOn w:val="a1"/>
    <w:rsid w:val="0004058D"/>
    <w:pPr>
      <w:spacing w:before="100" w:beforeAutospacing="1" w:after="100" w:afterAutospacing="1"/>
    </w:pPr>
    <w:rPr>
      <w:rFonts w:eastAsia="Times New Roman"/>
      <w:sz w:val="24"/>
      <w:szCs w:val="24"/>
      <w:lang w:eastAsia="en-GB"/>
    </w:rPr>
  </w:style>
  <w:style w:type="paragraph" w:customStyle="1" w:styleId="3GPPNormalText">
    <w:name w:val="3GPP Normal Text"/>
    <w:basedOn w:val="aff1"/>
    <w:link w:val="3GPPNormalTextChar"/>
    <w:qFormat/>
    <w:rsid w:val="0004058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058D"/>
    <w:rPr>
      <w:rFonts w:ascii="Arial" w:eastAsia="MS Mincho" w:hAnsi="Arial" w:cs="Arial"/>
      <w:sz w:val="24"/>
      <w:szCs w:val="24"/>
      <w:lang w:val="en-US" w:eastAsia="en-US"/>
    </w:rPr>
  </w:style>
  <w:style w:type="paragraph" w:styleId="afffff1">
    <w:name w:val="table of figures"/>
    <w:basedOn w:val="a1"/>
    <w:next w:val="a1"/>
    <w:unhideWhenUsed/>
    <w:rsid w:val="0004058D"/>
    <w:pPr>
      <w:overflowPunct w:val="0"/>
      <w:autoSpaceDE w:val="0"/>
      <w:autoSpaceDN w:val="0"/>
      <w:adjustRightInd w:val="0"/>
      <w:ind w:left="400" w:hanging="400"/>
      <w:jc w:val="center"/>
    </w:pPr>
    <w:rPr>
      <w:rFonts w:eastAsia="Times New Roman"/>
      <w:b/>
    </w:rPr>
  </w:style>
  <w:style w:type="character" w:customStyle="1" w:styleId="ae">
    <w:name w:val="列表项目符号 字符"/>
    <w:aliases w:val="UL 字符"/>
    <w:link w:val="ab"/>
    <w:qFormat/>
    <w:locked/>
    <w:rsid w:val="0004058D"/>
    <w:rPr>
      <w:rFonts w:ascii="Times New Roman" w:hAnsi="Times New Roman"/>
      <w:lang w:val="en-GB" w:eastAsia="en-US"/>
    </w:rPr>
  </w:style>
  <w:style w:type="character" w:customStyle="1" w:styleId="26">
    <w:name w:val="列表项目符号 2 字符"/>
    <w:aliases w:val="lb2 字符"/>
    <w:link w:val="25"/>
    <w:locked/>
    <w:rsid w:val="0004058D"/>
    <w:rPr>
      <w:rFonts w:ascii="Times New Roman" w:hAnsi="Times New Roman"/>
      <w:lang w:val="en-GB" w:eastAsia="en-US"/>
    </w:rPr>
  </w:style>
  <w:style w:type="character" w:customStyle="1" w:styleId="34">
    <w:name w:val="列表项目符号 3 字符"/>
    <w:link w:val="33"/>
    <w:locked/>
    <w:rsid w:val="0004058D"/>
    <w:rPr>
      <w:rFonts w:ascii="Times New Roman" w:hAnsi="Times New Roman"/>
      <w:lang w:val="en-GB" w:eastAsia="en-US"/>
    </w:rPr>
  </w:style>
  <w:style w:type="character" w:customStyle="1" w:styleId="TitleChar1">
    <w:name w:val="Title Char1"/>
    <w:aliases w:val="Section Header Char1,标题 Char1"/>
    <w:rsid w:val="0004058D"/>
    <w:rPr>
      <w:rFonts w:ascii="Calibri Light" w:eastAsia="Times New Roman" w:hAnsi="Calibri Light" w:cs="Times New Roman"/>
      <w:b/>
      <w:bCs/>
      <w:kern w:val="28"/>
      <w:sz w:val="32"/>
      <w:szCs w:val="32"/>
      <w:lang w:val="en-GB"/>
    </w:rPr>
  </w:style>
  <w:style w:type="character" w:customStyle="1" w:styleId="affd">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04058D"/>
    <w:rPr>
      <w:rFonts w:ascii="Times New Roman" w:eastAsia="Times New Roman" w:hAnsi="Times New Roman"/>
      <w:lang w:val="en-GB" w:eastAsia="en-GB"/>
    </w:rPr>
  </w:style>
  <w:style w:type="paragraph" w:customStyle="1" w:styleId="TB1">
    <w:name w:val="TB1"/>
    <w:basedOn w:val="a1"/>
    <w:qFormat/>
    <w:rsid w:val="0004058D"/>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04058D"/>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04058D"/>
    <w:rPr>
      <w:rFonts w:ascii="Times New Roman" w:hAnsi="Times New Roman"/>
      <w:lang w:val="en-GB" w:eastAsia="ja-JP"/>
    </w:rPr>
  </w:style>
  <w:style w:type="paragraph" w:customStyle="1" w:styleId="afffff2">
    <w:name w:val="吹き出し"/>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04058D"/>
    <w:pPr>
      <w:autoSpaceDN w:val="0"/>
    </w:pPr>
    <w:rPr>
      <w:rFonts w:ascii="Times New Roman" w:eastAsia="MS Mincho" w:hAnsi="Times New Roman"/>
      <w:lang w:val="en-GB" w:eastAsia="en-US"/>
    </w:rPr>
  </w:style>
  <w:style w:type="character" w:customStyle="1" w:styleId="Char4">
    <w:name w:val="样式 页眉 Char"/>
    <w:link w:val="afffff3"/>
    <w:locked/>
    <w:rsid w:val="0004058D"/>
    <w:rPr>
      <w:rFonts w:ascii="Arial" w:eastAsia="Arial" w:hAnsi="Arial" w:cs="Arial"/>
      <w:b/>
      <w:bCs/>
      <w:noProof/>
    </w:rPr>
  </w:style>
  <w:style w:type="paragraph" w:customStyle="1" w:styleId="afffff3">
    <w:name w:val="样式 页眉"/>
    <w:basedOn w:val="a6"/>
    <w:link w:val="Char4"/>
    <w:rsid w:val="0004058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4058D"/>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04058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5">
    <w:name w:val="(文字) (文字)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04058D"/>
    <w:rPr>
      <w:rFonts w:ascii="Batang" w:eastAsia="Batang" w:hAnsi="Batang"/>
      <w:sz w:val="24"/>
    </w:rPr>
  </w:style>
  <w:style w:type="paragraph" w:customStyle="1" w:styleId="enumlev1">
    <w:name w:val="enumlev1"/>
    <w:basedOn w:val="a1"/>
    <w:link w:val="enumlev1Char"/>
    <w:semiHidden/>
    <w:rsid w:val="0004058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05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058D"/>
    <w:rPr>
      <w:rFonts w:ascii="Arial" w:eastAsia="Arial" w:hAnsi="Arial" w:cs="Arial"/>
      <w:sz w:val="28"/>
    </w:rPr>
  </w:style>
  <w:style w:type="paragraph" w:customStyle="1" w:styleId="Heading4">
    <w:name w:val="Heading4"/>
    <w:basedOn w:val="30"/>
    <w:link w:val="Heading4Char"/>
    <w:semiHidden/>
    <w:rsid w:val="0004058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4058D"/>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4058D"/>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04058D"/>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04058D"/>
    <w:rPr>
      <w:rFonts w:ascii="Arial" w:hAnsi="Arial" w:cs="Arial"/>
      <w:sz w:val="18"/>
      <w:lang w:val="x-none" w:eastAsia="ja-JP"/>
    </w:rPr>
  </w:style>
  <w:style w:type="paragraph" w:customStyle="1" w:styleId="10">
    <w:name w:val="样式1"/>
    <w:basedOn w:val="TAN"/>
    <w:link w:val="1Char0"/>
    <w:qFormat/>
    <w:rsid w:val="0004058D"/>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04058D"/>
    <w:pPr>
      <w:autoSpaceDN w:val="0"/>
      <w:spacing w:before="120" w:after="0"/>
      <w:jc w:val="both"/>
    </w:pPr>
    <w:rPr>
      <w:rFonts w:eastAsia="宋体"/>
      <w:lang w:val="en-US"/>
    </w:rPr>
  </w:style>
  <w:style w:type="paragraph" w:customStyle="1" w:styleId="centered">
    <w:name w:val="centered"/>
    <w:basedOn w:val="a1"/>
    <w:rsid w:val="0004058D"/>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04058D"/>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04058D"/>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04058D"/>
    <w:pPr>
      <w:autoSpaceDN w:val="0"/>
    </w:pPr>
    <w:rPr>
      <w:rFonts w:ascii="Times New Roman" w:eastAsia="Batang" w:hAnsi="Times New Roman"/>
      <w:lang w:val="en-GB" w:eastAsia="en-US"/>
    </w:rPr>
  </w:style>
  <w:style w:type="paragraph" w:customStyle="1" w:styleId="810">
    <w:name w:val="表 (赤)  81"/>
    <w:basedOn w:val="a1"/>
    <w:uiPriority w:val="34"/>
    <w:qFormat/>
    <w:rsid w:val="0004058D"/>
    <w:pPr>
      <w:overflowPunct w:val="0"/>
      <w:autoSpaceDE w:val="0"/>
      <w:autoSpaceDN w:val="0"/>
      <w:adjustRightInd w:val="0"/>
      <w:ind w:left="720"/>
      <w:contextualSpacing/>
    </w:pPr>
    <w:rPr>
      <w:rFonts w:eastAsia="宋体"/>
      <w:lang w:eastAsia="en-GB"/>
    </w:rPr>
  </w:style>
  <w:style w:type="paragraph" w:customStyle="1" w:styleId="note0">
    <w:name w:val="note"/>
    <w:basedOn w:val="a1"/>
    <w:rsid w:val="0004058D"/>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04058D"/>
    <w:pPr>
      <w:autoSpaceDN w:val="0"/>
    </w:pPr>
    <w:rPr>
      <w:rFonts w:ascii="Times New Roman" w:eastAsia="宋体" w:hAnsi="Times New Roman"/>
      <w:lang w:val="en-GB" w:eastAsia="en-US"/>
    </w:rPr>
  </w:style>
  <w:style w:type="paragraph" w:customStyle="1" w:styleId="LGTdoc">
    <w:name w:val="LGTdoc_본문"/>
    <w:basedOn w:val="a1"/>
    <w:rsid w:val="0004058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058D"/>
    <w:rPr>
      <w:rFonts w:ascii="Arial" w:hAnsi="Arial" w:cs="Arial"/>
      <w:szCs w:val="24"/>
    </w:rPr>
  </w:style>
  <w:style w:type="paragraph" w:customStyle="1" w:styleId="ECCParagraph">
    <w:name w:val="ECC Paragraph"/>
    <w:basedOn w:val="a1"/>
    <w:link w:val="ECCParagraphZchn"/>
    <w:qFormat/>
    <w:rsid w:val="0004058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4058D"/>
    <w:pPr>
      <w:autoSpaceDN w:val="0"/>
      <w:spacing w:after="0"/>
      <w:ind w:left="454" w:hanging="454"/>
    </w:pPr>
    <w:rPr>
      <w:rFonts w:ascii="Arial" w:eastAsia="宋体" w:hAnsi="Arial"/>
      <w:sz w:val="16"/>
      <w:szCs w:val="24"/>
      <w:lang w:val="en-US"/>
    </w:rPr>
  </w:style>
  <w:style w:type="paragraph" w:customStyle="1" w:styleId="Text1">
    <w:name w:val="Text 1"/>
    <w:basedOn w:val="a1"/>
    <w:rsid w:val="0004058D"/>
    <w:pPr>
      <w:autoSpaceDN w:val="0"/>
      <w:spacing w:after="240"/>
      <w:ind w:left="482"/>
      <w:jc w:val="both"/>
    </w:pPr>
    <w:rPr>
      <w:rFonts w:eastAsia="宋体"/>
      <w:sz w:val="24"/>
      <w:lang w:eastAsia="fr-BE"/>
    </w:rPr>
  </w:style>
  <w:style w:type="paragraph" w:customStyle="1" w:styleId="NumPar4">
    <w:name w:val="NumPar 4"/>
    <w:basedOn w:val="40"/>
    <w:next w:val="a1"/>
    <w:uiPriority w:val="99"/>
    <w:rsid w:val="0004058D"/>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04058D"/>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058D"/>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04058D"/>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4058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058D"/>
    <w:rPr>
      <w:rFonts w:ascii="宋体" w:hAnsi="宋体"/>
      <w:lang w:val="x-none" w:eastAsia="x-none"/>
    </w:rPr>
  </w:style>
  <w:style w:type="paragraph" w:customStyle="1" w:styleId="Equation">
    <w:name w:val="Equation"/>
    <w:basedOn w:val="a1"/>
    <w:next w:val="a1"/>
    <w:link w:val="EquationChar"/>
    <w:qFormat/>
    <w:rsid w:val="0004058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04058D"/>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04058D"/>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04058D"/>
    <w:pPr>
      <w:autoSpaceDN w:val="0"/>
    </w:pPr>
    <w:rPr>
      <w:rFonts w:ascii="Times New Roman" w:eastAsia="宋体" w:hAnsi="Times New Roman"/>
      <w:lang w:val="en-GB" w:eastAsia="en-US"/>
    </w:rPr>
  </w:style>
  <w:style w:type="paragraph" w:customStyle="1" w:styleId="74">
    <w:name w:val="修订7"/>
    <w:semiHidden/>
    <w:rsid w:val="0004058D"/>
    <w:pPr>
      <w:autoSpaceDN w:val="0"/>
    </w:pPr>
    <w:rPr>
      <w:rFonts w:ascii="Times New Roman" w:eastAsia="Batang" w:hAnsi="Times New Roman"/>
      <w:lang w:val="en-GB" w:eastAsia="en-US"/>
    </w:rPr>
  </w:style>
  <w:style w:type="paragraph" w:customStyle="1" w:styleId="afffff4">
    <w:name w:val="図表番号"/>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5"/>
    <w:rsid w:val="0004058D"/>
    <w:pPr>
      <w:ind w:left="851" w:hanging="284"/>
    </w:pPr>
  </w:style>
  <w:style w:type="paragraph" w:customStyle="1" w:styleId="afffff6">
    <w:name w:val="箇条書き"/>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6"/>
    <w:rsid w:val="0004058D"/>
    <w:pPr>
      <w:tabs>
        <w:tab w:val="clear" w:pos="644"/>
        <w:tab w:val="num" w:pos="1494"/>
      </w:tabs>
      <w:ind w:left="851" w:hanging="284"/>
    </w:pPr>
  </w:style>
  <w:style w:type="paragraph" w:customStyle="1" w:styleId="3ff0">
    <w:name w:val="箇条書き 3"/>
    <w:basedOn w:val="2ff3"/>
    <w:rsid w:val="0004058D"/>
    <w:pPr>
      <w:ind w:left="1135"/>
    </w:pPr>
  </w:style>
  <w:style w:type="paragraph" w:customStyle="1" w:styleId="2ff4">
    <w:name w:val="一覧 2"/>
    <w:basedOn w:val="ac"/>
    <w:rsid w:val="0004058D"/>
    <w:pPr>
      <w:suppressAutoHyphens/>
      <w:autoSpaceDN w:val="0"/>
      <w:ind w:left="851"/>
    </w:pPr>
    <w:rPr>
      <w:rFonts w:ascii="MS Mincho" w:eastAsia="MS Mincho" w:hAnsi="MS Mincho" w:cs="CG Times (WN)"/>
      <w:lang w:eastAsia="ar-SA"/>
    </w:rPr>
  </w:style>
  <w:style w:type="paragraph" w:customStyle="1" w:styleId="3ff1">
    <w:name w:val="一覧 3"/>
    <w:basedOn w:val="2ff4"/>
    <w:rsid w:val="0004058D"/>
    <w:pPr>
      <w:ind w:left="1135"/>
    </w:pPr>
  </w:style>
  <w:style w:type="paragraph" w:customStyle="1" w:styleId="4f7">
    <w:name w:val="一覧 4"/>
    <w:basedOn w:val="3ff1"/>
    <w:rsid w:val="0004058D"/>
    <w:pPr>
      <w:ind w:left="1418"/>
    </w:pPr>
  </w:style>
  <w:style w:type="paragraph" w:customStyle="1" w:styleId="5f5">
    <w:name w:val="一覧 5"/>
    <w:basedOn w:val="4f7"/>
    <w:rsid w:val="0004058D"/>
    <w:pPr>
      <w:ind w:left="1702"/>
    </w:pPr>
  </w:style>
  <w:style w:type="paragraph" w:customStyle="1" w:styleId="4f8">
    <w:name w:val="箇条書き 4"/>
    <w:basedOn w:val="3ff0"/>
    <w:rsid w:val="0004058D"/>
    <w:pPr>
      <w:ind w:left="1418"/>
    </w:pPr>
  </w:style>
  <w:style w:type="paragraph" w:customStyle="1" w:styleId="5f6">
    <w:name w:val="箇条書き 5"/>
    <w:basedOn w:val="4f8"/>
    <w:rsid w:val="0004058D"/>
    <w:pPr>
      <w:ind w:left="1702"/>
    </w:pPr>
  </w:style>
  <w:style w:type="paragraph" w:customStyle="1" w:styleId="afffff7">
    <w:name w:val="コメント文字列"/>
    <w:basedOn w:val="a1"/>
    <w:rsid w:val="0004058D"/>
    <w:pPr>
      <w:suppressAutoHyphens/>
      <w:autoSpaceDN w:val="0"/>
    </w:pPr>
    <w:rPr>
      <w:rFonts w:eastAsia="MS Mincho" w:cs="CG Times (WN)"/>
      <w:lang w:eastAsia="ar-SA"/>
    </w:rPr>
  </w:style>
  <w:style w:type="paragraph" w:customStyle="1" w:styleId="afffff8">
    <w:name w:val="コメント内容"/>
    <w:basedOn w:val="afffff7"/>
    <w:next w:val="afffff7"/>
    <w:rsid w:val="0004058D"/>
    <w:rPr>
      <w:b/>
      <w:bCs/>
    </w:rPr>
  </w:style>
  <w:style w:type="paragraph" w:customStyle="1" w:styleId="afffff9">
    <w:name w:val="見出しマップ"/>
    <w:basedOn w:val="a1"/>
    <w:rsid w:val="0004058D"/>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04058D"/>
    <w:pPr>
      <w:suppressAutoHyphens/>
      <w:autoSpaceDN w:val="0"/>
    </w:pPr>
    <w:rPr>
      <w:rFonts w:ascii="Courier New" w:eastAsia="MS Mincho" w:hAnsi="Courier New" w:cs="CG Times (WN)"/>
      <w:lang w:val="nb-NO" w:eastAsia="ar-SA"/>
    </w:rPr>
  </w:style>
  <w:style w:type="paragraph" w:customStyle="1" w:styleId="2ff5">
    <w:name w:val="本文 2"/>
    <w:basedOn w:val="a1"/>
    <w:rsid w:val="0004058D"/>
    <w:pPr>
      <w:suppressAutoHyphens/>
      <w:autoSpaceDN w:val="0"/>
      <w:spacing w:after="120"/>
    </w:pPr>
    <w:rPr>
      <w:rFonts w:eastAsia="MS Mincho" w:cs="CG Times (WN)"/>
      <w:lang w:eastAsia="ar-SA"/>
    </w:rPr>
  </w:style>
  <w:style w:type="paragraph" w:customStyle="1" w:styleId="3ff2">
    <w:name w:val="本文 3"/>
    <w:basedOn w:val="a1"/>
    <w:rsid w:val="0004058D"/>
    <w:pPr>
      <w:suppressAutoHyphens/>
      <w:autoSpaceDN w:val="0"/>
      <w:spacing w:after="120"/>
    </w:pPr>
    <w:rPr>
      <w:rFonts w:eastAsia="MS Mincho" w:cs="CG Times (WN)"/>
      <w:lang w:eastAsia="ar-SA"/>
    </w:rPr>
  </w:style>
  <w:style w:type="paragraph" w:customStyle="1" w:styleId="Web">
    <w:name w:val="標準 (Web)"/>
    <w:basedOn w:val="a1"/>
    <w:rsid w:val="0004058D"/>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04058D"/>
    <w:pPr>
      <w:suppressAutoHyphens/>
      <w:autoSpaceDN w:val="0"/>
      <w:ind w:left="567"/>
    </w:pPr>
    <w:rPr>
      <w:rFonts w:ascii="Arial" w:eastAsia="MS Mincho" w:hAnsi="Arial" w:cs="Arial"/>
      <w:lang w:eastAsia="ar-SA"/>
    </w:rPr>
  </w:style>
  <w:style w:type="paragraph" w:customStyle="1" w:styleId="afffffb">
    <w:name w:val="標準インデント"/>
    <w:basedOn w:val="a1"/>
    <w:rsid w:val="0004058D"/>
    <w:pPr>
      <w:suppressAutoHyphens/>
      <w:autoSpaceDN w:val="0"/>
      <w:ind w:left="708"/>
    </w:pPr>
    <w:rPr>
      <w:rFonts w:eastAsia="MS Mincho" w:cs="CG Times (WN)"/>
      <w:lang w:eastAsia="ar-SA"/>
    </w:rPr>
  </w:style>
  <w:style w:type="paragraph" w:customStyle="1" w:styleId="afffffc">
    <w:name w:val="記"/>
    <w:basedOn w:val="a1"/>
    <w:next w:val="a1"/>
    <w:rsid w:val="0004058D"/>
    <w:pPr>
      <w:suppressAutoHyphens/>
      <w:autoSpaceDN w:val="0"/>
    </w:pPr>
    <w:rPr>
      <w:rFonts w:eastAsia="MS Mincho" w:cs="CG Times (WN)"/>
      <w:lang w:eastAsia="ar-SA"/>
    </w:rPr>
  </w:style>
  <w:style w:type="paragraph" w:customStyle="1" w:styleId="HTML6">
    <w:name w:val="HTML 書式付き"/>
    <w:basedOn w:val="a1"/>
    <w:rsid w:val="0004058D"/>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04058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058D"/>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04058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semiHidden/>
    <w:rsid w:val="0004058D"/>
    <w:pPr>
      <w:autoSpaceDN w:val="0"/>
    </w:pPr>
    <w:rPr>
      <w:rFonts w:ascii="Times New Roman" w:eastAsia="Batang" w:hAnsi="Times New Roman"/>
      <w:lang w:val="en-GB" w:eastAsia="en-US"/>
    </w:rPr>
  </w:style>
  <w:style w:type="paragraph" w:customStyle="1" w:styleId="75">
    <w:name w:val="无间隔7"/>
    <w:qFormat/>
    <w:rsid w:val="0004058D"/>
    <w:pPr>
      <w:autoSpaceDN w:val="0"/>
    </w:pPr>
    <w:rPr>
      <w:rFonts w:ascii="Times New Roman" w:eastAsia="宋体" w:hAnsi="Times New Roman"/>
      <w:lang w:val="en-GB" w:eastAsia="en-US"/>
    </w:rPr>
  </w:style>
  <w:style w:type="paragraph" w:customStyle="1" w:styleId="254">
    <w:name w:val="本文 25"/>
    <w:basedOn w:val="a1"/>
    <w:rsid w:val="0004058D"/>
    <w:pPr>
      <w:suppressAutoHyphens/>
      <w:autoSpaceDN w:val="0"/>
      <w:spacing w:after="120"/>
    </w:pPr>
    <w:rPr>
      <w:rFonts w:eastAsia="MS Mincho" w:cs="CG Times (WN)"/>
      <w:lang w:eastAsia="ar-SA"/>
    </w:rPr>
  </w:style>
  <w:style w:type="paragraph" w:customStyle="1" w:styleId="352">
    <w:name w:val="本文 35"/>
    <w:basedOn w:val="a1"/>
    <w:rsid w:val="0004058D"/>
    <w:pPr>
      <w:suppressAutoHyphens/>
      <w:autoSpaceDN w:val="0"/>
      <w:spacing w:after="120"/>
    </w:pPr>
    <w:rPr>
      <w:rFonts w:eastAsia="MS Mincho" w:cs="CG Times (WN)"/>
      <w:lang w:eastAsia="ar-SA"/>
    </w:rPr>
  </w:style>
  <w:style w:type="paragraph" w:customStyle="1" w:styleId="ZchnZchn3">
    <w:name w:val="Zchn Zchn3"/>
    <w:semiHidden/>
    <w:rsid w:val="000405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04058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1"/>
    <w:rsid w:val="0004058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4058D"/>
    <w:pPr>
      <w:suppressAutoHyphens/>
      <w:autoSpaceDN w:val="0"/>
      <w:spacing w:before="120" w:after="120"/>
    </w:pPr>
    <w:rPr>
      <w:rFonts w:eastAsia="MS Mincho"/>
      <w:b/>
      <w:lang w:eastAsia="ar-SA"/>
    </w:rPr>
  </w:style>
  <w:style w:type="paragraph" w:customStyle="1" w:styleId="1Char1">
    <w:name w:val="(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405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1"/>
    <w:rsid w:val="0004058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4058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4058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4058D"/>
    <w:pPr>
      <w:keepNext/>
      <w:keepLines/>
      <w:autoSpaceDN w:val="0"/>
      <w:spacing w:after="0"/>
      <w:jc w:val="both"/>
    </w:pPr>
    <w:rPr>
      <w:rFonts w:ascii="Arial" w:eastAsia="宋体" w:hAnsi="Arial"/>
      <w:sz w:val="18"/>
      <w:szCs w:val="18"/>
    </w:rPr>
  </w:style>
  <w:style w:type="paragraph" w:customStyle="1" w:styleId="95">
    <w:name w:val="修订9"/>
    <w:semiHidden/>
    <w:rsid w:val="0004058D"/>
    <w:pPr>
      <w:autoSpaceDN w:val="0"/>
    </w:pPr>
    <w:rPr>
      <w:rFonts w:ascii="Times New Roman" w:eastAsia="Batang" w:hAnsi="Times New Roman"/>
      <w:lang w:val="en-GB" w:eastAsia="en-US"/>
    </w:rPr>
  </w:style>
  <w:style w:type="paragraph" w:customStyle="1" w:styleId="tah00">
    <w:name w:val="tah0"/>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4058D"/>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04058D"/>
    <w:pPr>
      <w:overflowPunct w:val="0"/>
      <w:autoSpaceDE w:val="0"/>
      <w:autoSpaceDN w:val="0"/>
      <w:adjustRightInd w:val="0"/>
    </w:pPr>
    <w:rPr>
      <w:rFonts w:eastAsia="Times New Roman"/>
      <w:lang w:eastAsia="en-GB"/>
    </w:rPr>
  </w:style>
  <w:style w:type="paragraph" w:customStyle="1" w:styleId="100">
    <w:name w:val="修订10"/>
    <w:semiHidden/>
    <w:rsid w:val="0004058D"/>
    <w:pPr>
      <w:autoSpaceDN w:val="0"/>
    </w:pPr>
    <w:rPr>
      <w:rFonts w:ascii="Times New Roman" w:eastAsia="Batang" w:hAnsi="Times New Roman"/>
      <w:lang w:val="en-GB" w:eastAsia="en-US"/>
    </w:rPr>
  </w:style>
  <w:style w:type="paragraph" w:customStyle="1" w:styleId="85">
    <w:name w:val="无间隔8"/>
    <w:qFormat/>
    <w:rsid w:val="0004058D"/>
    <w:pPr>
      <w:autoSpaceDN w:val="0"/>
    </w:pPr>
    <w:rPr>
      <w:rFonts w:ascii="Times New Roman" w:eastAsia="宋体" w:hAnsi="Times New Roman"/>
      <w:lang w:val="en-GB" w:eastAsia="en-US"/>
    </w:rPr>
  </w:style>
  <w:style w:type="character" w:styleId="afffffd">
    <w:name w:val="Placeholder Text"/>
    <w:uiPriority w:val="99"/>
    <w:rsid w:val="0004058D"/>
    <w:rPr>
      <w:color w:val="808080"/>
    </w:rPr>
  </w:style>
  <w:style w:type="character" w:customStyle="1" w:styleId="fontstyle01">
    <w:name w:val="fontstyle01"/>
    <w:rsid w:val="0004058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04058D"/>
    <w:rPr>
      <w:rFonts w:ascii="Arial" w:hAnsi="Arial" w:cs="Arial" w:hint="default"/>
      <w:sz w:val="36"/>
      <w:lang w:val="en-GB" w:eastAsia="en-US"/>
    </w:rPr>
  </w:style>
  <w:style w:type="character" w:customStyle="1" w:styleId="TF0">
    <w:name w:val="TF字符"/>
    <w:aliases w:val="left字符"/>
    <w:rsid w:val="0004058D"/>
    <w:rPr>
      <w:rFonts w:ascii="Arial" w:hAnsi="Arial" w:cs="Arial" w:hint="default"/>
      <w:b/>
      <w:bCs w:val="0"/>
      <w:lang w:val="en-GB" w:eastAsia="en-US"/>
    </w:rPr>
  </w:style>
  <w:style w:type="character" w:customStyle="1" w:styleId="1-11">
    <w:name w:val="网格表 1 浅色 - 着色 11"/>
    <w:uiPriority w:val="31"/>
    <w:qFormat/>
    <w:rsid w:val="0004058D"/>
    <w:rPr>
      <w:smallCaps/>
      <w:color w:val="5A5A5A"/>
    </w:rPr>
  </w:style>
  <w:style w:type="character" w:customStyle="1" w:styleId="MTEquationSection">
    <w:name w:val="MTEquationSection"/>
    <w:rsid w:val="0004058D"/>
    <w:rPr>
      <w:vanish w:val="0"/>
      <w:webHidden w:val="0"/>
      <w:color w:val="FF0000"/>
      <w:lang w:eastAsia="en-US"/>
      <w:specVanish w:val="0"/>
    </w:rPr>
  </w:style>
  <w:style w:type="character" w:customStyle="1" w:styleId="-21">
    <w:name w:val="浅色网格 - 着色 21"/>
    <w:uiPriority w:val="99"/>
    <w:rsid w:val="0004058D"/>
    <w:rPr>
      <w:color w:val="808080"/>
    </w:rPr>
  </w:style>
  <w:style w:type="character" w:customStyle="1" w:styleId="nowrap1">
    <w:name w:val="nowrap1"/>
    <w:rsid w:val="0004058D"/>
  </w:style>
  <w:style w:type="character" w:customStyle="1" w:styleId="shorttext">
    <w:name w:val="short_text"/>
    <w:rsid w:val="0004058D"/>
  </w:style>
  <w:style w:type="character" w:customStyle="1" w:styleId="UnresolvedMention1">
    <w:name w:val="Unresolved Mention1"/>
    <w:uiPriority w:val="99"/>
    <w:rsid w:val="0004058D"/>
    <w:rPr>
      <w:color w:val="808080"/>
      <w:shd w:val="clear" w:color="auto" w:fill="E6E6E6"/>
    </w:rPr>
  </w:style>
  <w:style w:type="character" w:customStyle="1" w:styleId="-110">
    <w:name w:val="浅色网格 - 着色 11"/>
    <w:uiPriority w:val="99"/>
    <w:rsid w:val="0004058D"/>
    <w:rPr>
      <w:color w:val="808080"/>
    </w:rPr>
  </w:style>
  <w:style w:type="character" w:customStyle="1" w:styleId="UnresolvedMention2">
    <w:name w:val="Unresolved Mention2"/>
    <w:uiPriority w:val="99"/>
    <w:rsid w:val="0004058D"/>
    <w:rPr>
      <w:color w:val="808080"/>
      <w:shd w:val="clear" w:color="auto" w:fill="E6E6E6"/>
    </w:rPr>
  </w:style>
  <w:style w:type="character" w:customStyle="1" w:styleId="UnresolvedMention3">
    <w:name w:val="Unresolved Mention3"/>
    <w:uiPriority w:val="99"/>
    <w:semiHidden/>
    <w:rsid w:val="0004058D"/>
    <w:rPr>
      <w:color w:val="808080"/>
      <w:shd w:val="clear" w:color="auto" w:fill="E6E6E6"/>
    </w:rPr>
  </w:style>
  <w:style w:type="character" w:customStyle="1" w:styleId="1ff6">
    <w:name w:val="未处理的提及1"/>
    <w:uiPriority w:val="52"/>
    <w:rsid w:val="0004058D"/>
    <w:rPr>
      <w:color w:val="808080"/>
      <w:shd w:val="clear" w:color="auto" w:fill="E6E6E6"/>
    </w:rPr>
  </w:style>
  <w:style w:type="character" w:customStyle="1" w:styleId="Char30">
    <w:name w:val="批注主题 Char3"/>
    <w:locked/>
    <w:rsid w:val="0004058D"/>
    <w:rPr>
      <w:rFonts w:ascii="Times New Roman" w:eastAsia="MS Mincho" w:hAnsi="Times New Roman" w:cs="Times New Roman" w:hint="default"/>
      <w:b/>
      <w:bCs/>
      <w:lang w:eastAsia="en-US"/>
    </w:rPr>
  </w:style>
  <w:style w:type="character" w:customStyle="1" w:styleId="CharChar12">
    <w:name w:val="Char Char12"/>
    <w:rsid w:val="0004058D"/>
    <w:rPr>
      <w:lang w:val="en-GB" w:eastAsia="ja-JP" w:bidi="ar-SA"/>
    </w:rPr>
  </w:style>
  <w:style w:type="character" w:customStyle="1" w:styleId="Char1f1">
    <w:name w:val="批注主题 Char1"/>
    <w:rsid w:val="0004058D"/>
    <w:rPr>
      <w:rFonts w:ascii="MS Mincho" w:eastAsia="MS Mincho" w:hAnsi="MS Mincho" w:hint="eastAsia"/>
      <w:b/>
      <w:bCs/>
      <w:lang w:val="en-GB"/>
    </w:rPr>
  </w:style>
  <w:style w:type="character" w:customStyle="1" w:styleId="Char1f2">
    <w:name w:val="日期 Char1"/>
    <w:rsid w:val="0004058D"/>
    <w:rPr>
      <w:rFonts w:ascii="MS Mincho" w:eastAsia="MS Mincho" w:hAnsi="MS Mincho" w:hint="eastAsia"/>
      <w:lang w:val="en-GB"/>
    </w:rPr>
  </w:style>
  <w:style w:type="character" w:customStyle="1" w:styleId="afffffe">
    <w:name w:val="段落フォント"/>
    <w:rsid w:val="0004058D"/>
  </w:style>
  <w:style w:type="character" w:customStyle="1" w:styleId="affffff">
    <w:name w:val="コメント参照"/>
    <w:rsid w:val="0004058D"/>
    <w:rPr>
      <w:sz w:val="16"/>
    </w:rPr>
  </w:style>
  <w:style w:type="character" w:customStyle="1" w:styleId="CharChar210">
    <w:name w:val="Char Char210"/>
    <w:rsid w:val="0004058D"/>
    <w:rPr>
      <w:rFonts w:ascii="Arial" w:hAnsi="Arial" w:cs="Arial" w:hint="default"/>
      <w:lang w:val="en-GB" w:eastAsia="en-US" w:bidi="ar-SA"/>
    </w:rPr>
  </w:style>
  <w:style w:type="character" w:customStyle="1" w:styleId="h48">
    <w:name w:val="h48"/>
    <w:rsid w:val="0004058D"/>
    <w:rPr>
      <w:rFonts w:ascii="Arial" w:hAnsi="Arial" w:cs="Arial" w:hint="default"/>
      <w:sz w:val="24"/>
      <w:lang w:val="en-GB"/>
    </w:rPr>
  </w:style>
  <w:style w:type="character" w:customStyle="1" w:styleId="h510">
    <w:name w:val="h51"/>
    <w:rsid w:val="0004058D"/>
    <w:rPr>
      <w:rFonts w:ascii="Arial" w:eastAsia="宋体" w:hAnsi="Arial" w:cs="Arial" w:hint="default"/>
      <w:sz w:val="22"/>
      <w:lang w:val="en-GB" w:eastAsia="en-US" w:bidi="ar-SA"/>
    </w:rPr>
  </w:style>
  <w:style w:type="character" w:customStyle="1" w:styleId="PlainTable35">
    <w:name w:val="Plain Table 35"/>
    <w:uiPriority w:val="19"/>
    <w:qFormat/>
    <w:rsid w:val="0004058D"/>
    <w:rPr>
      <w:i/>
      <w:iCs/>
      <w:color w:val="808080"/>
    </w:rPr>
  </w:style>
  <w:style w:type="character" w:customStyle="1" w:styleId="PlainTable45">
    <w:name w:val="Plain Table 45"/>
    <w:uiPriority w:val="21"/>
    <w:qFormat/>
    <w:rsid w:val="0004058D"/>
    <w:rPr>
      <w:b/>
      <w:bCs/>
      <w:i/>
      <w:iCs/>
      <w:color w:val="4F81BD"/>
    </w:rPr>
  </w:style>
  <w:style w:type="character" w:customStyle="1" w:styleId="PlainTable55">
    <w:name w:val="Plain Table 55"/>
    <w:uiPriority w:val="31"/>
    <w:qFormat/>
    <w:rsid w:val="0004058D"/>
    <w:rPr>
      <w:smallCaps/>
      <w:color w:val="C0504D"/>
      <w:u w:val="single"/>
    </w:rPr>
  </w:style>
  <w:style w:type="character" w:customStyle="1" w:styleId="TableGridLight5">
    <w:name w:val="Table Grid Light5"/>
    <w:uiPriority w:val="32"/>
    <w:qFormat/>
    <w:rsid w:val="0004058D"/>
    <w:rPr>
      <w:b/>
      <w:bCs/>
      <w:smallCaps/>
      <w:color w:val="C0504D"/>
      <w:spacing w:val="5"/>
      <w:u w:val="single"/>
    </w:rPr>
  </w:style>
  <w:style w:type="character" w:customStyle="1" w:styleId="GridTable1Light5">
    <w:name w:val="Grid Table 1 Light5"/>
    <w:uiPriority w:val="33"/>
    <w:qFormat/>
    <w:rsid w:val="0004058D"/>
    <w:rPr>
      <w:b/>
      <w:bCs/>
      <w:smallCaps/>
      <w:spacing w:val="5"/>
    </w:rPr>
  </w:style>
  <w:style w:type="character" w:customStyle="1" w:styleId="CommentSubjectChar4">
    <w:name w:val="Comment Subject Char4"/>
    <w:rsid w:val="0004058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058D"/>
    <w:rPr>
      <w:rFonts w:ascii="Times New Roman" w:hAnsi="Times New Roman" w:cs="Times New Roman" w:hint="default"/>
      <w:b/>
      <w:bCs w:val="0"/>
      <w:lang w:val="en-GB"/>
    </w:rPr>
  </w:style>
  <w:style w:type="character" w:customStyle="1" w:styleId="Absatz-Standardschriftart5">
    <w:name w:val="Absatz-Standardschriftart5"/>
    <w:rsid w:val="0004058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058D"/>
    <w:rPr>
      <w:rFonts w:ascii="Arial" w:eastAsia="MS Gothic" w:hAnsi="Arial" w:cs="Times New Roman" w:hint="default"/>
      <w:lang w:val="en-GB" w:eastAsia="en-US"/>
    </w:rPr>
  </w:style>
  <w:style w:type="character" w:customStyle="1" w:styleId="Absatz-Standardschriftart6">
    <w:name w:val="Absatz-Standardschriftart6"/>
    <w:rsid w:val="0004058D"/>
  </w:style>
  <w:style w:type="character" w:customStyle="1" w:styleId="PlainTable33">
    <w:name w:val="Plain Table 33"/>
    <w:uiPriority w:val="19"/>
    <w:qFormat/>
    <w:rsid w:val="0004058D"/>
    <w:rPr>
      <w:i/>
      <w:iCs/>
      <w:color w:val="808080"/>
    </w:rPr>
  </w:style>
  <w:style w:type="character" w:customStyle="1" w:styleId="PlainTable43">
    <w:name w:val="Plain Table 43"/>
    <w:uiPriority w:val="21"/>
    <w:qFormat/>
    <w:rsid w:val="0004058D"/>
    <w:rPr>
      <w:b/>
      <w:bCs/>
      <w:i/>
      <w:iCs/>
      <w:color w:val="4F81BD"/>
    </w:rPr>
  </w:style>
  <w:style w:type="character" w:customStyle="1" w:styleId="PlainTable53">
    <w:name w:val="Plain Table 53"/>
    <w:uiPriority w:val="31"/>
    <w:qFormat/>
    <w:rsid w:val="0004058D"/>
    <w:rPr>
      <w:smallCaps/>
      <w:color w:val="C0504D"/>
      <w:u w:val="single"/>
    </w:rPr>
  </w:style>
  <w:style w:type="character" w:customStyle="1" w:styleId="TableGridLight3">
    <w:name w:val="Table Grid Light3"/>
    <w:uiPriority w:val="32"/>
    <w:qFormat/>
    <w:rsid w:val="0004058D"/>
    <w:rPr>
      <w:b/>
      <w:bCs/>
      <w:smallCaps/>
      <w:color w:val="C0504D"/>
      <w:spacing w:val="5"/>
      <w:u w:val="single"/>
    </w:rPr>
  </w:style>
  <w:style w:type="character" w:customStyle="1" w:styleId="GridTable1Light3">
    <w:name w:val="Grid Table 1 Light3"/>
    <w:uiPriority w:val="33"/>
    <w:qFormat/>
    <w:rsid w:val="0004058D"/>
    <w:rPr>
      <w:b/>
      <w:bCs/>
      <w:smallCaps/>
      <w:spacing w:val="5"/>
    </w:rPr>
  </w:style>
  <w:style w:type="character" w:customStyle="1" w:styleId="Absatz-Standardschriftart7">
    <w:name w:val="Absatz-Standardschriftart7"/>
    <w:rsid w:val="0004058D"/>
  </w:style>
  <w:style w:type="character" w:customStyle="1" w:styleId="KommentarthemaZchn">
    <w:name w:val="Kommentarthema Zchn"/>
    <w:rsid w:val="0004058D"/>
    <w:rPr>
      <w:b/>
      <w:bCs/>
      <w:lang w:val="en-GB" w:eastAsia="en-US" w:bidi="ar-SA"/>
    </w:rPr>
  </w:style>
  <w:style w:type="character" w:customStyle="1" w:styleId="h49">
    <w:name w:val="h49"/>
    <w:rsid w:val="0004058D"/>
    <w:rPr>
      <w:rFonts w:ascii="Arial" w:hAnsi="Arial" w:cs="Arial" w:hint="default"/>
      <w:sz w:val="24"/>
      <w:lang w:val="en-GB"/>
    </w:rPr>
  </w:style>
  <w:style w:type="character" w:customStyle="1" w:styleId="h52">
    <w:name w:val="h52"/>
    <w:rsid w:val="0004058D"/>
    <w:rPr>
      <w:rFonts w:ascii="Arial" w:eastAsia="宋体" w:hAnsi="Arial" w:cs="Arial" w:hint="default"/>
      <w:sz w:val="22"/>
      <w:lang w:val="en-GB" w:eastAsia="en-US" w:bidi="ar-SA"/>
    </w:rPr>
  </w:style>
  <w:style w:type="character" w:customStyle="1" w:styleId="PlainTable34">
    <w:name w:val="Plain Table 34"/>
    <w:uiPriority w:val="19"/>
    <w:qFormat/>
    <w:rsid w:val="0004058D"/>
    <w:rPr>
      <w:i/>
      <w:iCs/>
      <w:color w:val="808080"/>
    </w:rPr>
  </w:style>
  <w:style w:type="character" w:customStyle="1" w:styleId="PlainTable44">
    <w:name w:val="Plain Table 44"/>
    <w:uiPriority w:val="21"/>
    <w:qFormat/>
    <w:rsid w:val="0004058D"/>
    <w:rPr>
      <w:b/>
      <w:bCs/>
      <w:i/>
      <w:iCs/>
      <w:color w:val="4F81BD"/>
    </w:rPr>
  </w:style>
  <w:style w:type="character" w:customStyle="1" w:styleId="PlainTable54">
    <w:name w:val="Plain Table 54"/>
    <w:uiPriority w:val="31"/>
    <w:qFormat/>
    <w:rsid w:val="0004058D"/>
    <w:rPr>
      <w:smallCaps/>
      <w:color w:val="C0504D"/>
      <w:u w:val="single"/>
    </w:rPr>
  </w:style>
  <w:style w:type="character" w:customStyle="1" w:styleId="TableGridLight4">
    <w:name w:val="Table Grid Light4"/>
    <w:uiPriority w:val="32"/>
    <w:qFormat/>
    <w:rsid w:val="0004058D"/>
    <w:rPr>
      <w:b/>
      <w:bCs/>
      <w:smallCaps/>
      <w:color w:val="C0504D"/>
      <w:spacing w:val="5"/>
      <w:u w:val="single"/>
    </w:rPr>
  </w:style>
  <w:style w:type="character" w:customStyle="1" w:styleId="GridTable1Light4">
    <w:name w:val="Grid Table 1 Light4"/>
    <w:uiPriority w:val="33"/>
    <w:qFormat/>
    <w:rsid w:val="0004058D"/>
    <w:rPr>
      <w:b/>
      <w:bCs/>
      <w:smallCaps/>
      <w:spacing w:val="5"/>
    </w:rPr>
  </w:style>
  <w:style w:type="character" w:customStyle="1" w:styleId="affffff0">
    <w:name w:val="コメント内容 (文字)"/>
    <w:rsid w:val="0004058D"/>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058D"/>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058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058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058D"/>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058D"/>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058D"/>
    <w:rPr>
      <w:rFonts w:ascii="Times New Roman" w:eastAsia="Yu Mincho" w:hAnsi="Times New Roman" w:cs="Times New Roman" w:hint="default"/>
      <w:lang w:val="en-GB" w:eastAsia="en-US"/>
    </w:rPr>
  </w:style>
  <w:style w:type="character" w:customStyle="1" w:styleId="1ff9">
    <w:name w:val="註解文字 字元1"/>
    <w:uiPriority w:val="99"/>
    <w:rsid w:val="0004058D"/>
    <w:rPr>
      <w:lang w:eastAsia="en-US"/>
    </w:rPr>
  </w:style>
  <w:style w:type="character" w:customStyle="1" w:styleId="CharChar41">
    <w:name w:val="Char Char41"/>
    <w:rsid w:val="0004058D"/>
    <w:rPr>
      <w:rFonts w:ascii="Courier New" w:hAnsi="Courier New" w:cs="Courier New" w:hint="default"/>
      <w:lang w:val="nb-NO" w:eastAsia="ja-JP"/>
    </w:rPr>
  </w:style>
  <w:style w:type="character" w:customStyle="1" w:styleId="CharChar71">
    <w:name w:val="Char Char71"/>
    <w:rsid w:val="0004058D"/>
    <w:rPr>
      <w:rFonts w:ascii="Tahoma" w:hAnsi="Tahoma" w:cs="Tahoma" w:hint="default"/>
      <w:shd w:val="clear" w:color="auto" w:fill="000080"/>
      <w:lang w:val="en-GB" w:eastAsia="en-US"/>
    </w:rPr>
  </w:style>
  <w:style w:type="character" w:customStyle="1" w:styleId="CharChar101">
    <w:name w:val="Char Char101"/>
    <w:rsid w:val="0004058D"/>
    <w:rPr>
      <w:rFonts w:ascii="Times New Roman" w:hAnsi="Times New Roman" w:cs="Times New Roman" w:hint="default"/>
      <w:lang w:val="en-GB" w:eastAsia="en-US"/>
    </w:rPr>
  </w:style>
  <w:style w:type="character" w:customStyle="1" w:styleId="CharChar91">
    <w:name w:val="Char Char91"/>
    <w:rsid w:val="0004058D"/>
    <w:rPr>
      <w:rFonts w:ascii="Tahoma" w:hAnsi="Tahoma" w:cs="Tahoma" w:hint="default"/>
      <w:sz w:val="16"/>
      <w:lang w:val="en-GB" w:eastAsia="en-US"/>
    </w:rPr>
  </w:style>
  <w:style w:type="character" w:customStyle="1" w:styleId="CharChar81">
    <w:name w:val="Char Char81"/>
    <w:semiHidden/>
    <w:rsid w:val="0004058D"/>
    <w:rPr>
      <w:rFonts w:ascii="Times New Roman" w:hAnsi="Times New Roman" w:cs="Times New Roman" w:hint="default"/>
      <w:b/>
      <w:bCs w:val="0"/>
      <w:lang w:val="en-GB" w:eastAsia="en-US"/>
    </w:rPr>
  </w:style>
  <w:style w:type="character" w:customStyle="1" w:styleId="CharChar31">
    <w:name w:val="Char Char31"/>
    <w:rsid w:val="0004058D"/>
    <w:rPr>
      <w:rFonts w:ascii="Arial" w:hAnsi="Arial" w:cs="Arial" w:hint="default"/>
      <w:sz w:val="22"/>
      <w:lang w:val="en-GB" w:eastAsia="en-US" w:bidi="ar-SA"/>
    </w:rPr>
  </w:style>
  <w:style w:type="character" w:customStyle="1" w:styleId="CharChar51">
    <w:name w:val="Char Char51"/>
    <w:rsid w:val="0004058D"/>
    <w:rPr>
      <w:rFonts w:ascii="Arial" w:hAnsi="Arial" w:cs="Arial" w:hint="default"/>
      <w:sz w:val="28"/>
      <w:lang w:val="en-GB" w:eastAsia="en-US" w:bidi="ar-SA"/>
    </w:rPr>
  </w:style>
  <w:style w:type="character" w:customStyle="1" w:styleId="CharChar211">
    <w:name w:val="Char Char211"/>
    <w:rsid w:val="0004058D"/>
    <w:rPr>
      <w:rFonts w:ascii="Times New Roman" w:hAnsi="Times New Roman" w:cs="Times New Roman" w:hint="default"/>
      <w:lang w:val="en-GB" w:eastAsia="en-US"/>
    </w:rPr>
  </w:style>
  <w:style w:type="character" w:customStyle="1" w:styleId="CharChar61">
    <w:name w:val="Char Char61"/>
    <w:rsid w:val="0004058D"/>
    <w:rPr>
      <w:rFonts w:ascii="Arial" w:eastAsia="宋体" w:hAnsi="Arial" w:cs="Arial" w:hint="default"/>
      <w:sz w:val="32"/>
      <w:lang w:val="en-GB" w:eastAsia="en-US" w:bidi="ar-SA"/>
    </w:rPr>
  </w:style>
  <w:style w:type="character" w:customStyle="1" w:styleId="CharChar161">
    <w:name w:val="Char Char161"/>
    <w:rsid w:val="0004058D"/>
    <w:rPr>
      <w:rFonts w:ascii="Arial" w:eastAsia="宋体" w:hAnsi="Arial" w:cs="Arial" w:hint="default"/>
      <w:lang w:val="en-GB" w:eastAsia="en-US" w:bidi="ar-SA"/>
    </w:rPr>
  </w:style>
  <w:style w:type="character" w:customStyle="1" w:styleId="CharChar141">
    <w:name w:val="Char Char141"/>
    <w:rsid w:val="0004058D"/>
    <w:rPr>
      <w:rFonts w:ascii="Arial" w:eastAsia="宋体" w:hAnsi="Arial" w:cs="Arial" w:hint="default"/>
      <w:sz w:val="36"/>
      <w:lang w:val="en-GB" w:eastAsia="en-US" w:bidi="ar-SA"/>
    </w:rPr>
  </w:style>
  <w:style w:type="character" w:customStyle="1" w:styleId="CharChar251">
    <w:name w:val="Char Char251"/>
    <w:rsid w:val="0004058D"/>
    <w:rPr>
      <w:rFonts w:ascii="Arial" w:hAnsi="Arial" w:cs="Arial" w:hint="default"/>
      <w:lang w:val="en-GB" w:eastAsia="en-US"/>
    </w:rPr>
  </w:style>
  <w:style w:type="character" w:customStyle="1" w:styleId="CharChar171">
    <w:name w:val="Char Char171"/>
    <w:rsid w:val="0004058D"/>
    <w:rPr>
      <w:rFonts w:ascii="Tahoma" w:hAnsi="Tahoma" w:cs="Tahoma" w:hint="default"/>
      <w:shd w:val="clear" w:color="auto" w:fill="000080"/>
      <w:lang w:val="en-GB" w:eastAsia="en-US"/>
    </w:rPr>
  </w:style>
  <w:style w:type="character" w:customStyle="1" w:styleId="CharChar191">
    <w:name w:val="Char Char191"/>
    <w:rsid w:val="0004058D"/>
    <w:rPr>
      <w:rFonts w:ascii="Times New Roman" w:hAnsi="Times New Roman" w:cs="Times New Roman" w:hint="default"/>
      <w:lang w:val="en-GB"/>
    </w:rPr>
  </w:style>
  <w:style w:type="character" w:customStyle="1" w:styleId="CharChar201">
    <w:name w:val="Char Char201"/>
    <w:rsid w:val="0004058D"/>
    <w:rPr>
      <w:rFonts w:ascii="Tahoma" w:hAnsi="Tahoma" w:cs="Tahoma" w:hint="default"/>
      <w:sz w:val="16"/>
      <w:szCs w:val="16"/>
      <w:lang w:val="en-GB" w:eastAsia="en-US"/>
    </w:rPr>
  </w:style>
  <w:style w:type="character" w:customStyle="1" w:styleId="CharChar301">
    <w:name w:val="Char Char301"/>
    <w:rsid w:val="0004058D"/>
    <w:rPr>
      <w:rFonts w:ascii="Arial" w:hAnsi="Arial" w:cs="Arial" w:hint="default"/>
      <w:lang w:val="en-GB" w:eastAsia="en-US"/>
    </w:rPr>
  </w:style>
  <w:style w:type="character" w:customStyle="1" w:styleId="CharChar291">
    <w:name w:val="Char Char291"/>
    <w:rsid w:val="0004058D"/>
    <w:rPr>
      <w:rFonts w:ascii="Arial" w:hAnsi="Arial" w:cs="Arial" w:hint="default"/>
      <w:sz w:val="36"/>
      <w:lang w:val="en-GB" w:eastAsia="en-US"/>
    </w:rPr>
  </w:style>
  <w:style w:type="character" w:customStyle="1" w:styleId="CharChar261">
    <w:name w:val="Char Char261"/>
    <w:rsid w:val="0004058D"/>
    <w:rPr>
      <w:rFonts w:ascii="Times New Roman" w:hAnsi="Times New Roman" w:cs="Times New Roman" w:hint="default"/>
      <w:lang w:val="en-GB" w:eastAsia="en-US"/>
    </w:rPr>
  </w:style>
  <w:style w:type="character" w:customStyle="1" w:styleId="CharChar281">
    <w:name w:val="Char Char281"/>
    <w:rsid w:val="0004058D"/>
    <w:rPr>
      <w:rFonts w:ascii="Arial" w:hAnsi="Arial" w:cs="Arial" w:hint="default"/>
      <w:sz w:val="36"/>
      <w:lang w:val="en-GB" w:eastAsia="en-US"/>
    </w:rPr>
  </w:style>
  <w:style w:type="character" w:customStyle="1" w:styleId="CharChar271">
    <w:name w:val="Char Char271"/>
    <w:rsid w:val="0004058D"/>
    <w:rPr>
      <w:rFonts w:ascii="Arial" w:hAnsi="Arial" w:cs="Arial" w:hint="default"/>
      <w:b/>
      <w:bCs w:val="0"/>
      <w:i/>
      <w:iCs w:val="0"/>
      <w:noProof/>
      <w:sz w:val="18"/>
      <w:lang w:val="en-GB" w:eastAsia="en-US"/>
    </w:rPr>
  </w:style>
  <w:style w:type="character" w:customStyle="1" w:styleId="CharChar111">
    <w:name w:val="Char Char111"/>
    <w:rsid w:val="0004058D"/>
    <w:rPr>
      <w:lang w:val="en-GB" w:eastAsia="en-US" w:bidi="ar-SA"/>
    </w:rPr>
  </w:style>
  <w:style w:type="character" w:customStyle="1" w:styleId="ZchnZchn51">
    <w:name w:val="Zchn Zchn51"/>
    <w:rsid w:val="0004058D"/>
    <w:rPr>
      <w:rFonts w:ascii="Courier New" w:eastAsia="Batang" w:hAnsi="Courier New" w:cs="Courier New" w:hint="default"/>
      <w:lang w:val="nb-NO" w:eastAsia="en-US" w:bidi="ar-SA"/>
    </w:rPr>
  </w:style>
  <w:style w:type="character" w:customStyle="1" w:styleId="CharChar151">
    <w:name w:val="Char Char151"/>
    <w:rsid w:val="0004058D"/>
    <w:rPr>
      <w:rFonts w:ascii="Arial" w:hAnsi="Arial" w:cs="Arial" w:hint="default"/>
      <w:sz w:val="36"/>
      <w:lang w:val="en-GB"/>
    </w:rPr>
  </w:style>
  <w:style w:type="character" w:customStyle="1" w:styleId="CharChar131">
    <w:name w:val="Char Char131"/>
    <w:semiHidden/>
    <w:rsid w:val="0004058D"/>
    <w:rPr>
      <w:rFonts w:ascii="宋体" w:eastAsia="宋体" w:hAnsi="宋体" w:hint="eastAsia"/>
      <w:lang w:val="en-GB" w:eastAsia="en-US" w:bidi="ar-SA"/>
    </w:rPr>
  </w:style>
  <w:style w:type="character" w:customStyle="1" w:styleId="Char40">
    <w:name w:val="批注主题 Char4"/>
    <w:rsid w:val="0004058D"/>
    <w:rPr>
      <w:b/>
      <w:bCs/>
      <w:lang w:eastAsia="en-US"/>
    </w:rPr>
  </w:style>
  <w:style w:type="character" w:customStyle="1" w:styleId="Char22">
    <w:name w:val="日期 Char2"/>
    <w:rsid w:val="0004058D"/>
    <w:rPr>
      <w:rFonts w:ascii="Times New Roman" w:eastAsia="Times New Roman" w:hAnsi="Times New Roman" w:cs="Times New Roman" w:hint="default"/>
      <w:lang w:val="en-GB" w:eastAsia="en-US"/>
    </w:rPr>
  </w:style>
  <w:style w:type="table" w:customStyle="1" w:styleId="TableGrid51">
    <w:name w:val="Table Grid5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405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405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4058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4058D"/>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04058D"/>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1"/>
    <w:rsid w:val="0004058D"/>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04058D"/>
    <w:pPr>
      <w:ind w:left="851" w:hanging="284"/>
    </w:pPr>
  </w:style>
  <w:style w:type="paragraph" w:customStyle="1" w:styleId="68">
    <w:name w:val="箇条書き6"/>
    <w:basedOn w:val="ac"/>
    <w:rsid w:val="0004058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04058D"/>
    <w:pPr>
      <w:tabs>
        <w:tab w:val="clear" w:pos="644"/>
        <w:tab w:val="num" w:pos="1494"/>
      </w:tabs>
      <w:ind w:left="851" w:hanging="284"/>
    </w:pPr>
  </w:style>
  <w:style w:type="paragraph" w:customStyle="1" w:styleId="360">
    <w:name w:val="箇条書き 36"/>
    <w:basedOn w:val="261"/>
    <w:rsid w:val="0004058D"/>
    <w:pPr>
      <w:ind w:left="1135"/>
    </w:pPr>
  </w:style>
  <w:style w:type="paragraph" w:customStyle="1" w:styleId="262">
    <w:name w:val="一覧 26"/>
    <w:basedOn w:val="ac"/>
    <w:rsid w:val="0004058D"/>
    <w:pPr>
      <w:suppressAutoHyphens/>
      <w:autoSpaceDN w:val="0"/>
      <w:ind w:left="851"/>
    </w:pPr>
    <w:rPr>
      <w:rFonts w:ascii="MS Mincho" w:eastAsia="MS Mincho" w:hAnsi="MS Mincho" w:cs="CG Times (WN)"/>
      <w:lang w:eastAsia="ar-SA"/>
    </w:rPr>
  </w:style>
  <w:style w:type="paragraph" w:customStyle="1" w:styleId="361">
    <w:name w:val="一覧 36"/>
    <w:basedOn w:val="262"/>
    <w:rsid w:val="0004058D"/>
  </w:style>
  <w:style w:type="paragraph" w:customStyle="1" w:styleId="460">
    <w:name w:val="一覧 46"/>
    <w:basedOn w:val="361"/>
    <w:rsid w:val="0004058D"/>
  </w:style>
  <w:style w:type="paragraph" w:customStyle="1" w:styleId="560">
    <w:name w:val="一覧 56"/>
    <w:basedOn w:val="460"/>
    <w:rsid w:val="0004058D"/>
  </w:style>
  <w:style w:type="paragraph" w:customStyle="1" w:styleId="461">
    <w:name w:val="箇条書き 46"/>
    <w:basedOn w:val="360"/>
    <w:rsid w:val="0004058D"/>
    <w:pPr>
      <w:ind w:left="1418"/>
    </w:pPr>
  </w:style>
  <w:style w:type="paragraph" w:customStyle="1" w:styleId="561">
    <w:name w:val="箇条書き 56"/>
    <w:basedOn w:val="461"/>
    <w:rsid w:val="0004058D"/>
  </w:style>
  <w:style w:type="paragraph" w:customStyle="1" w:styleId="69">
    <w:name w:val="コメント文字列6"/>
    <w:basedOn w:val="a1"/>
    <w:rsid w:val="0004058D"/>
    <w:pPr>
      <w:suppressAutoHyphens/>
      <w:autoSpaceDN w:val="0"/>
    </w:pPr>
    <w:rPr>
      <w:rFonts w:eastAsia="MS Mincho" w:cs="CG Times (WN)"/>
      <w:lang w:eastAsia="ar-SA"/>
    </w:rPr>
  </w:style>
  <w:style w:type="paragraph" w:customStyle="1" w:styleId="6a">
    <w:name w:val="コメント内容6"/>
    <w:basedOn w:val="69"/>
    <w:next w:val="69"/>
    <w:rsid w:val="0004058D"/>
    <w:rPr>
      <w:b/>
      <w:bCs/>
    </w:rPr>
  </w:style>
  <w:style w:type="paragraph" w:customStyle="1" w:styleId="6b">
    <w:name w:val="見出しマップ6"/>
    <w:basedOn w:val="a1"/>
    <w:rsid w:val="0004058D"/>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04058D"/>
    <w:pPr>
      <w:suppressAutoHyphens/>
      <w:autoSpaceDN w:val="0"/>
    </w:pPr>
    <w:rPr>
      <w:rFonts w:ascii="Courier New" w:eastAsia="MS Mincho" w:hAnsi="Courier New" w:cs="CG Times (WN)"/>
      <w:lang w:val="nb-NO" w:eastAsia="ar-SA"/>
    </w:rPr>
  </w:style>
  <w:style w:type="paragraph" w:customStyle="1" w:styleId="Web6">
    <w:name w:val="標準 (Web)6"/>
    <w:basedOn w:val="a1"/>
    <w:rsid w:val="0004058D"/>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04058D"/>
    <w:pPr>
      <w:suppressAutoHyphens/>
      <w:autoSpaceDN w:val="0"/>
      <w:ind w:left="567"/>
    </w:pPr>
    <w:rPr>
      <w:rFonts w:ascii="Arial" w:eastAsia="MS Mincho" w:hAnsi="Arial" w:cs="Arial"/>
      <w:lang w:eastAsia="ar-SA"/>
    </w:rPr>
  </w:style>
  <w:style w:type="paragraph" w:customStyle="1" w:styleId="6d">
    <w:name w:val="標準インデント6"/>
    <w:basedOn w:val="a1"/>
    <w:rsid w:val="0004058D"/>
    <w:pPr>
      <w:suppressAutoHyphens/>
      <w:autoSpaceDN w:val="0"/>
      <w:ind w:left="708"/>
    </w:pPr>
    <w:rPr>
      <w:rFonts w:eastAsia="MS Mincho" w:cs="CG Times (WN)"/>
      <w:lang w:eastAsia="ar-SA"/>
    </w:rPr>
  </w:style>
  <w:style w:type="paragraph" w:customStyle="1" w:styleId="6e">
    <w:name w:val="記6"/>
    <w:basedOn w:val="a1"/>
    <w:next w:val="a1"/>
    <w:rsid w:val="0004058D"/>
    <w:pPr>
      <w:suppressAutoHyphens/>
      <w:autoSpaceDN w:val="0"/>
    </w:pPr>
    <w:rPr>
      <w:rFonts w:eastAsia="MS Mincho" w:cs="CG Times (WN)"/>
      <w:lang w:eastAsia="ar-SA"/>
    </w:rPr>
  </w:style>
  <w:style w:type="paragraph" w:customStyle="1" w:styleId="HTML60">
    <w:name w:val="HTML 書式付き6"/>
    <w:basedOn w:val="a1"/>
    <w:rsid w:val="0004058D"/>
    <w:pPr>
      <w:suppressAutoHyphens/>
      <w:autoSpaceDN w:val="0"/>
    </w:pPr>
    <w:rPr>
      <w:rFonts w:ascii="Courier New" w:eastAsia="MS Mincho" w:hAnsi="Courier New" w:cs="Courier New"/>
      <w:lang w:eastAsia="ar-SA"/>
    </w:rPr>
  </w:style>
  <w:style w:type="character" w:customStyle="1" w:styleId="6f">
    <w:name w:val="段落フォント6"/>
    <w:rsid w:val="0004058D"/>
  </w:style>
  <w:style w:type="character" w:customStyle="1" w:styleId="6f0">
    <w:name w:val="コメント参照6"/>
    <w:rsid w:val="0004058D"/>
    <w:rPr>
      <w:sz w:val="16"/>
    </w:rPr>
  </w:style>
  <w:style w:type="character" w:customStyle="1" w:styleId="ListChar5">
    <w:name w:val="List Char5"/>
    <w:rsid w:val="0004058D"/>
    <w:rPr>
      <w:rFonts w:ascii="Times New Roman" w:hAnsi="Times New Roman" w:cs="Times New Roman"/>
      <w:lang w:val="en-GB"/>
    </w:rPr>
  </w:style>
  <w:style w:type="character" w:customStyle="1" w:styleId="CommentSubjectChar5">
    <w:name w:val="Comment Subject Char5"/>
    <w:rsid w:val="0004058D"/>
    <w:rPr>
      <w:rFonts w:ascii="Osaka" w:hAnsi="Osaka"/>
      <w:b/>
      <w:bCs/>
      <w:lang w:val="en-GB" w:eastAsia="en-US"/>
    </w:rPr>
  </w:style>
  <w:style w:type="paragraph" w:customStyle="1" w:styleId="CharCharCharCharChar2">
    <w:name w:val="Char Char Char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04058D"/>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04058D"/>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04058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4">
    <w:name w:val="(文字) (文字)4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04058D"/>
    <w:rPr>
      <w:rFonts w:ascii="Yu Gothic Light" w:hAnsi="Yu Gothic Light" w:cs="Yu Gothic Light" w:hint="default"/>
      <w:lang w:val="nb-NO" w:eastAsia="ja-JP" w:bidi="ar-SA"/>
    </w:rPr>
  </w:style>
  <w:style w:type="character" w:customStyle="1" w:styleId="CharChar72">
    <w:name w:val="Char Char72"/>
    <w:semiHidden/>
    <w:rsid w:val="0004058D"/>
    <w:rPr>
      <w:rFonts w:ascii="Calibri" w:hAnsi="Calibri" w:cs="Calibri" w:hint="default"/>
      <w:shd w:val="clear" w:color="auto" w:fill="000080"/>
      <w:lang w:val="en-GB" w:eastAsia="en-US"/>
    </w:rPr>
  </w:style>
  <w:style w:type="character" w:customStyle="1" w:styleId="CharChar102">
    <w:name w:val="Char Char102"/>
    <w:semiHidden/>
    <w:rsid w:val="0004058D"/>
    <w:rPr>
      <w:rFonts w:ascii="Osaka" w:hAnsi="Osaka" w:cs="Osaka" w:hint="default"/>
      <w:lang w:val="en-GB" w:eastAsia="en-US"/>
    </w:rPr>
  </w:style>
  <w:style w:type="character" w:customStyle="1" w:styleId="CharChar92">
    <w:name w:val="Char Char92"/>
    <w:semiHidden/>
    <w:rsid w:val="0004058D"/>
    <w:rPr>
      <w:rFonts w:ascii="Calibri" w:hAnsi="Calibri" w:cs="Calibri" w:hint="default"/>
      <w:sz w:val="16"/>
      <w:szCs w:val="16"/>
      <w:lang w:val="en-GB" w:eastAsia="en-US"/>
    </w:rPr>
  </w:style>
  <w:style w:type="character" w:customStyle="1" w:styleId="CharChar82">
    <w:name w:val="Char Char82"/>
    <w:semiHidden/>
    <w:rsid w:val="0004058D"/>
    <w:rPr>
      <w:rFonts w:ascii="Osaka" w:hAnsi="Osaka" w:cs="Osaka" w:hint="default"/>
      <w:b/>
      <w:bCs/>
      <w:lang w:val="en-GB" w:eastAsia="en-US"/>
    </w:rPr>
  </w:style>
  <w:style w:type="character" w:customStyle="1" w:styleId="CharChar292">
    <w:name w:val="Char Char292"/>
    <w:rsid w:val="0004058D"/>
    <w:rPr>
      <w:rFonts w:ascii="Helvetica" w:hAnsi="Helvetica" w:cs="Helvetica" w:hint="default"/>
      <w:sz w:val="36"/>
      <w:lang w:val="en-GB" w:eastAsia="en-US" w:bidi="ar-SA"/>
    </w:rPr>
  </w:style>
  <w:style w:type="character" w:customStyle="1" w:styleId="CharChar282">
    <w:name w:val="Char Char282"/>
    <w:rsid w:val="0004058D"/>
    <w:rPr>
      <w:rFonts w:ascii="Helvetica" w:hAnsi="Helvetica" w:cs="Helvetica" w:hint="default"/>
      <w:sz w:val="32"/>
      <w:lang w:val="en-GB"/>
    </w:rPr>
  </w:style>
  <w:style w:type="character" w:customStyle="1" w:styleId="ZchnZchn52">
    <w:name w:val="Zchn Zchn52"/>
    <w:rsid w:val="0004058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04058D"/>
    <w:rPr>
      <w:color w:val="808080"/>
      <w:shd w:val="clear" w:color="auto" w:fill="E6E6E6"/>
    </w:rPr>
  </w:style>
  <w:style w:type="paragraph" w:customStyle="1" w:styleId="Char1f3">
    <w:name w:val="(文字) (文字)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04058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04058D"/>
  </w:style>
  <w:style w:type="character" w:customStyle="1" w:styleId="Char50">
    <w:name w:val="批注主题 Char5"/>
    <w:rsid w:val="0004058D"/>
    <w:rPr>
      <w:b/>
      <w:bCs/>
      <w:lang w:eastAsia="en-US"/>
    </w:rPr>
  </w:style>
  <w:style w:type="character" w:customStyle="1" w:styleId="Char31">
    <w:name w:val="日期 Char3"/>
    <w:rsid w:val="0004058D"/>
    <w:rPr>
      <w:rFonts w:eastAsia="Osaka"/>
      <w:lang w:val="en-GB" w:eastAsia="en-US"/>
    </w:rPr>
  </w:style>
  <w:style w:type="paragraph" w:customStyle="1" w:styleId="112">
    <w:name w:val="修订11"/>
    <w:hidden/>
    <w:semiHidden/>
    <w:rsid w:val="0004058D"/>
    <w:rPr>
      <w:rFonts w:ascii="Osaka" w:eastAsia="Bookman Old Style" w:hAnsi="Osaka" w:cs="Osaka"/>
      <w:lang w:val="en-GB" w:eastAsia="en-US"/>
    </w:rPr>
  </w:style>
  <w:style w:type="paragraph" w:customStyle="1" w:styleId="96">
    <w:name w:val="无间隔9"/>
    <w:qFormat/>
    <w:rsid w:val="0004058D"/>
    <w:rPr>
      <w:rFonts w:ascii="Osaka" w:eastAsia="宋体" w:hAnsi="Osaka" w:cs="Osaka"/>
      <w:lang w:val="en-GB" w:eastAsia="en-US"/>
    </w:rPr>
  </w:style>
  <w:style w:type="character" w:customStyle="1" w:styleId="UnresolvedMention4">
    <w:name w:val="Unresolved Mention4"/>
    <w:uiPriority w:val="99"/>
    <w:semiHidden/>
    <w:unhideWhenUsed/>
    <w:rsid w:val="0004058D"/>
    <w:rPr>
      <w:color w:val="808080"/>
      <w:shd w:val="clear" w:color="auto" w:fill="E6E6E6"/>
    </w:rPr>
  </w:style>
  <w:style w:type="character" w:customStyle="1" w:styleId="MediumShading1-Accent1Char">
    <w:name w:val="Medium Shading 1 - Accent 1 Char"/>
    <w:link w:val="1-1"/>
    <w:uiPriority w:val="1"/>
    <w:rsid w:val="0004058D"/>
    <w:rPr>
      <w:rFonts w:ascii="Helvetica" w:eastAsia="MS Gothic" w:hAnsi="Helvetica"/>
      <w:lang w:val="x-none" w:eastAsia="x-none"/>
    </w:rPr>
  </w:style>
  <w:style w:type="character" w:customStyle="1" w:styleId="MediumGrid2-Accent2Char">
    <w:name w:val="Medium Grid 2 - Accent 2 Char"/>
    <w:link w:val="2-2"/>
    <w:uiPriority w:val="29"/>
    <w:rsid w:val="0004058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04058D"/>
    <w:rPr>
      <w:rFonts w:ascii="Helvetica" w:eastAsia="MS Gothic" w:hAnsi="Helvetica"/>
      <w:b/>
      <w:bCs/>
      <w:i/>
      <w:iCs/>
      <w:color w:val="4F81BD"/>
      <w:lang w:val="en-GB" w:eastAsia="en-GB"/>
    </w:rPr>
  </w:style>
  <w:style w:type="table" w:styleId="1-3">
    <w:name w:val="Medium Shading 1 Accent 3"/>
    <w:basedOn w:val="a3"/>
    <w:uiPriority w:val="29"/>
    <w:unhideWhenUsed/>
    <w:qFormat/>
    <w:rsid w:val="0004058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4058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4058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4058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4058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4058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4058D"/>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04058D"/>
    <w:pPr>
      <w:autoSpaceDN w:val="0"/>
    </w:pPr>
    <w:rPr>
      <w:rFonts w:ascii="Osaka" w:eastAsia="宋体" w:hAnsi="Osaka" w:cs="Osaka"/>
      <w:lang w:val="en-GB" w:eastAsia="en-US"/>
    </w:rPr>
  </w:style>
  <w:style w:type="paragraph" w:customStyle="1" w:styleId="LightList-Accent33">
    <w:name w:val="Light List - Accent 33"/>
    <w:uiPriority w:val="99"/>
    <w:semiHidden/>
    <w:rsid w:val="0004058D"/>
    <w:pPr>
      <w:autoSpaceDN w:val="0"/>
    </w:pPr>
    <w:rPr>
      <w:rFonts w:ascii="Osaka" w:eastAsia="宋体" w:hAnsi="Osaka" w:cs="Osaka"/>
      <w:lang w:val="en-GB" w:eastAsia="en-US"/>
    </w:rPr>
  </w:style>
  <w:style w:type="paragraph" w:customStyle="1" w:styleId="ColorfulShading-Accent12">
    <w:name w:val="Colorful Shading - Accent 12"/>
    <w:uiPriority w:val="99"/>
    <w:rsid w:val="0004058D"/>
    <w:pPr>
      <w:autoSpaceDN w:val="0"/>
    </w:pPr>
    <w:rPr>
      <w:rFonts w:ascii="Osaka" w:eastAsia="宋体" w:hAnsi="Osaka" w:cs="Osaka"/>
      <w:lang w:val="en-GB" w:eastAsia="en-US"/>
    </w:rPr>
  </w:style>
  <w:style w:type="paragraph" w:customStyle="1" w:styleId="LightShading-Accent51">
    <w:name w:val="Light Shading - Accent 51"/>
    <w:uiPriority w:val="99"/>
    <w:semiHidden/>
    <w:rsid w:val="0004058D"/>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04058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04058D"/>
    <w:pPr>
      <w:autoSpaceDN w:val="0"/>
    </w:pPr>
    <w:rPr>
      <w:rFonts w:ascii="Osaka" w:eastAsia="宋体" w:hAnsi="Osaka" w:cs="Osaka"/>
      <w:lang w:val="en-GB" w:eastAsia="en-US"/>
    </w:rPr>
  </w:style>
  <w:style w:type="paragraph" w:customStyle="1" w:styleId="LightList-Accent32">
    <w:name w:val="Light List - Accent 32"/>
    <w:uiPriority w:val="99"/>
    <w:semiHidden/>
    <w:rsid w:val="0004058D"/>
    <w:pPr>
      <w:autoSpaceDN w:val="0"/>
    </w:pPr>
    <w:rPr>
      <w:rFonts w:ascii="Osaka" w:eastAsia="宋体" w:hAnsi="Osaka" w:cs="Osaka"/>
      <w:lang w:val="en-GB" w:eastAsia="en-US"/>
    </w:rPr>
  </w:style>
  <w:style w:type="paragraph" w:customStyle="1" w:styleId="ColorfulShading-Accent11">
    <w:name w:val="Colorful Shading - Accent 11"/>
    <w:uiPriority w:val="99"/>
    <w:rsid w:val="0004058D"/>
    <w:pPr>
      <w:autoSpaceDN w:val="0"/>
    </w:pPr>
    <w:rPr>
      <w:rFonts w:ascii="Osaka" w:eastAsia="宋体" w:hAnsi="Osaka" w:cs="Osaka"/>
      <w:lang w:val="en-GB" w:eastAsia="en-US"/>
    </w:rPr>
  </w:style>
  <w:style w:type="character" w:customStyle="1" w:styleId="2ff7">
    <w:name w:val="未处理的提及2"/>
    <w:uiPriority w:val="52"/>
    <w:rsid w:val="0004058D"/>
    <w:rPr>
      <w:color w:val="808080"/>
      <w:shd w:val="clear" w:color="auto" w:fill="E6E6E6"/>
    </w:rPr>
  </w:style>
  <w:style w:type="character" w:customStyle="1" w:styleId="tlid-translation">
    <w:name w:val="tlid-translation"/>
    <w:rsid w:val="0004058D"/>
  </w:style>
  <w:style w:type="character" w:customStyle="1" w:styleId="B1Car">
    <w:name w:val="B1+ Car"/>
    <w:link w:val="B10"/>
    <w:rsid w:val="0004058D"/>
    <w:rPr>
      <w:rFonts w:ascii="Times New Roman" w:eastAsia="Times New Roman" w:hAnsi="Times New Roman"/>
      <w:lang w:val="en-GB" w:eastAsia="en-GB"/>
    </w:rPr>
  </w:style>
  <w:style w:type="paragraph" w:customStyle="1" w:styleId="101">
    <w:name w:val="无间隔10"/>
    <w:qFormat/>
    <w:rsid w:val="0004058D"/>
    <w:rPr>
      <w:rFonts w:ascii="Times New Roman" w:eastAsia="宋体" w:hAnsi="Times New Roman"/>
      <w:lang w:val="en-GB" w:eastAsia="en-US"/>
    </w:rPr>
  </w:style>
  <w:style w:type="paragraph" w:customStyle="1" w:styleId="LightShading-Accent53">
    <w:name w:val="Light Shading - Accent 53"/>
    <w:hidden/>
    <w:uiPriority w:val="99"/>
    <w:semiHidden/>
    <w:rsid w:val="0004058D"/>
    <w:rPr>
      <w:rFonts w:ascii="Times New Roman" w:eastAsia="宋体" w:hAnsi="Times New Roman"/>
      <w:lang w:val="en-GB" w:eastAsia="en-US"/>
    </w:rPr>
  </w:style>
  <w:style w:type="paragraph" w:customStyle="1" w:styleId="LightList-Accent53">
    <w:name w:val="Light List - Accent 53"/>
    <w:basedOn w:val="a1"/>
    <w:uiPriority w:val="34"/>
    <w:qFormat/>
    <w:rsid w:val="0004058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4058D"/>
    <w:rPr>
      <w:rFonts w:ascii="Times New Roman" w:eastAsia="宋体" w:hAnsi="Times New Roman"/>
      <w:lang w:val="en-GB" w:eastAsia="en-US"/>
    </w:rPr>
  </w:style>
  <w:style w:type="character" w:customStyle="1" w:styleId="3ff3">
    <w:name w:val="未处理的提及3"/>
    <w:uiPriority w:val="52"/>
    <w:rsid w:val="0004058D"/>
    <w:rPr>
      <w:color w:val="808080"/>
      <w:shd w:val="clear" w:color="auto" w:fill="E6E6E6"/>
    </w:rPr>
  </w:style>
  <w:style w:type="paragraph" w:customStyle="1" w:styleId="LightList-Accent34">
    <w:name w:val="Light List - Accent 34"/>
    <w:hidden/>
    <w:uiPriority w:val="99"/>
    <w:semiHidden/>
    <w:rsid w:val="0004058D"/>
    <w:rPr>
      <w:rFonts w:ascii="Times New Roman" w:eastAsia="宋体" w:hAnsi="Times New Roman"/>
      <w:lang w:val="en-GB" w:eastAsia="en-US"/>
    </w:rPr>
  </w:style>
  <w:style w:type="paragraph" w:customStyle="1" w:styleId="ColorfulShading-Accent13">
    <w:name w:val="Colorful Shading - Accent 13"/>
    <w:hidden/>
    <w:uiPriority w:val="99"/>
    <w:unhideWhenUsed/>
    <w:rsid w:val="0004058D"/>
    <w:rPr>
      <w:rFonts w:ascii="Times New Roman" w:eastAsia="宋体" w:hAnsi="Times New Roman"/>
      <w:lang w:val="en-GB" w:eastAsia="en-US"/>
    </w:rPr>
  </w:style>
  <w:style w:type="character" w:customStyle="1" w:styleId="UnresolvedMention5">
    <w:name w:val="Unresolved Mention5"/>
    <w:uiPriority w:val="99"/>
    <w:unhideWhenUsed/>
    <w:rsid w:val="0004058D"/>
    <w:rPr>
      <w:color w:val="808080"/>
      <w:shd w:val="clear" w:color="auto" w:fill="E6E6E6"/>
    </w:rPr>
  </w:style>
  <w:style w:type="character" w:customStyle="1" w:styleId="MediumGrid2Char1">
    <w:name w:val="Medium Grid 2 Char1"/>
    <w:link w:val="2ff8"/>
    <w:uiPriority w:val="1"/>
    <w:rsid w:val="0004058D"/>
    <w:rPr>
      <w:rFonts w:ascii="Arial" w:eastAsia="PMingLiU" w:hAnsi="Arial"/>
      <w:lang w:val="x-none" w:eastAsia="x-none"/>
    </w:rPr>
  </w:style>
  <w:style w:type="character" w:customStyle="1" w:styleId="ColorfulGrid-Accent1Char1">
    <w:name w:val="Colorful Grid - Accent 1 Char1"/>
    <w:uiPriority w:val="29"/>
    <w:rsid w:val="0004058D"/>
    <w:rPr>
      <w:rFonts w:ascii="Arial" w:eastAsia="PMingLiU" w:hAnsi="Arial"/>
      <w:i/>
      <w:iCs/>
      <w:color w:val="000000"/>
      <w:lang w:val="en-GB" w:eastAsia="en-GB"/>
    </w:rPr>
  </w:style>
  <w:style w:type="character" w:customStyle="1" w:styleId="LightShading-Accent2Char1">
    <w:name w:val="Light Shading - Accent 2 Char1"/>
    <w:uiPriority w:val="30"/>
    <w:rsid w:val="0004058D"/>
    <w:rPr>
      <w:rFonts w:ascii="Arial" w:eastAsia="PMingLiU" w:hAnsi="Arial"/>
      <w:b/>
      <w:bCs/>
      <w:i/>
      <w:iCs/>
      <w:color w:val="4F81BD"/>
      <w:lang w:val="en-GB" w:eastAsia="en-GB"/>
    </w:rPr>
  </w:style>
  <w:style w:type="table" w:styleId="-3">
    <w:name w:val="Colorful List Accent 3"/>
    <w:basedOn w:val="a3"/>
    <w:uiPriority w:val="29"/>
    <w:unhideWhenUsed/>
    <w:qFormat/>
    <w:rsid w:val="000405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405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405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4058D"/>
    <w:rPr>
      <w:rFonts w:ascii="Calibri" w:eastAsia="Calibri" w:hAnsi="Calibri"/>
      <w:sz w:val="22"/>
      <w:szCs w:val="22"/>
      <w:lang w:eastAsia="en-GB"/>
    </w:rPr>
  </w:style>
  <w:style w:type="table" w:styleId="2ff8">
    <w:name w:val="Medium Grid 2"/>
    <w:basedOn w:val="a3"/>
    <w:link w:val="MediumGrid2Char1"/>
    <w:uiPriority w:val="1"/>
    <w:unhideWhenUsed/>
    <w:rsid w:val="000405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405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04058D"/>
    <w:rPr>
      <w:rFonts w:ascii="Times New Roman" w:eastAsia="Batang" w:hAnsi="Times New Roman"/>
      <w:lang w:val="en-GB" w:eastAsia="en-US"/>
    </w:rPr>
  </w:style>
  <w:style w:type="paragraph" w:customStyle="1" w:styleId="113">
    <w:name w:val="无间隔11"/>
    <w:qFormat/>
    <w:rsid w:val="0004058D"/>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05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05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405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05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058D"/>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058D"/>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04058D"/>
    <w:rPr>
      <w:rFonts w:ascii="Times New Roman" w:eastAsia="Times New Roman" w:hAnsi="Times New Roman"/>
      <w:sz w:val="18"/>
      <w:szCs w:val="18"/>
      <w:lang w:val="en-GB" w:eastAsia="en-GB"/>
    </w:rPr>
  </w:style>
  <w:style w:type="character" w:customStyle="1" w:styleId="1ffc">
    <w:name w:val="标题 字符1"/>
    <w:aliases w:val="Section Header 字符1"/>
    <w:rsid w:val="0004058D"/>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058D"/>
    <w:rPr>
      <w:rFonts w:ascii="Times New Roman" w:hAnsi="Times New Roman"/>
      <w:lang w:val="en-GB" w:eastAsia="en-US"/>
    </w:rPr>
  </w:style>
  <w:style w:type="character" w:customStyle="1" w:styleId="MediumGrid2Char2">
    <w:name w:val="Medium Grid 2 Char2"/>
    <w:uiPriority w:val="1"/>
    <w:locked/>
    <w:rsid w:val="000405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058D"/>
    <w:rPr>
      <w:rFonts w:ascii="Calibri" w:eastAsia="Calibri" w:hAnsi="Calibri" w:cs="Calibri"/>
    </w:rPr>
  </w:style>
  <w:style w:type="paragraph" w:customStyle="1" w:styleId="ColorfulList-Accent11">
    <w:name w:val="Colorful List - Accent 11"/>
    <w:basedOn w:val="a1"/>
    <w:link w:val="ColorfulList-Accent1Char1"/>
    <w:uiPriority w:val="34"/>
    <w:qFormat/>
    <w:rsid w:val="0004058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058D"/>
    <w:rPr>
      <w:rFonts w:ascii="Arial" w:eastAsia="PMingLiU" w:hAnsi="Arial"/>
      <w:i/>
      <w:iCs/>
      <w:color w:val="000000"/>
      <w:lang w:val="en-GB" w:eastAsia="en-GB"/>
    </w:rPr>
  </w:style>
  <w:style w:type="character" w:customStyle="1" w:styleId="LightShading-Accent2Char2">
    <w:name w:val="Light Shading - Accent 2 Char2"/>
    <w:uiPriority w:val="30"/>
    <w:rsid w:val="0004058D"/>
    <w:rPr>
      <w:rFonts w:ascii="Arial" w:eastAsia="PMingLiU" w:hAnsi="Arial"/>
      <w:b/>
      <w:bCs/>
      <w:i/>
      <w:iCs/>
      <w:color w:val="4F81BD"/>
      <w:lang w:val="en-GB" w:eastAsia="en-GB"/>
    </w:rPr>
  </w:style>
  <w:style w:type="character" w:customStyle="1" w:styleId="MediumGrid11">
    <w:name w:val="Medium Grid 11"/>
    <w:uiPriority w:val="99"/>
    <w:rsid w:val="0004058D"/>
    <w:rPr>
      <w:color w:val="808080"/>
    </w:rPr>
  </w:style>
  <w:style w:type="character" w:customStyle="1" w:styleId="5f7">
    <w:name w:val="未处理的提及5"/>
    <w:uiPriority w:val="52"/>
    <w:rsid w:val="0004058D"/>
    <w:rPr>
      <w:color w:val="808080"/>
      <w:shd w:val="clear" w:color="auto" w:fill="E6E6E6"/>
    </w:rPr>
  </w:style>
  <w:style w:type="character" w:customStyle="1" w:styleId="4f9">
    <w:name w:val="未处理的提及4"/>
    <w:uiPriority w:val="52"/>
    <w:rsid w:val="0004058D"/>
    <w:rPr>
      <w:color w:val="808080"/>
      <w:shd w:val="clear" w:color="auto" w:fill="E6E6E6"/>
    </w:rPr>
  </w:style>
  <w:style w:type="table" w:styleId="1-2">
    <w:name w:val="Medium Grid 1 Accent 2"/>
    <w:basedOn w:val="a3"/>
    <w:uiPriority w:val="34"/>
    <w:unhideWhenUsed/>
    <w:rsid w:val="0004058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405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405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405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04058D"/>
    <w:rPr>
      <w:rFonts w:ascii="Arial" w:hAnsi="Arial"/>
      <w:sz w:val="36"/>
      <w:lang w:eastAsia="zh-CN"/>
    </w:rPr>
  </w:style>
  <w:style w:type="character" w:customStyle="1" w:styleId="9Char2">
    <w:name w:val="标题 9 Char2"/>
    <w:rsid w:val="0004058D"/>
    <w:rPr>
      <w:rFonts w:ascii="Arial" w:hAnsi="Arial"/>
      <w:sz w:val="36"/>
      <w:lang w:eastAsia="zh-CN"/>
    </w:rPr>
  </w:style>
  <w:style w:type="character" w:customStyle="1" w:styleId="Char32">
    <w:name w:val="页脚 Char3"/>
    <w:rsid w:val="0004058D"/>
    <w:rPr>
      <w:rFonts w:ascii="Arial" w:hAnsi="Arial"/>
      <w:b/>
      <w:i/>
      <w:noProof/>
      <w:sz w:val="18"/>
      <w:lang w:val="en-US" w:eastAsia="zh-CN"/>
    </w:rPr>
  </w:style>
  <w:style w:type="character" w:customStyle="1" w:styleId="Char23">
    <w:name w:val="批注框文本 Char2"/>
    <w:rsid w:val="0004058D"/>
    <w:rPr>
      <w:rFonts w:ascii="Segoe UI" w:hAnsi="Segoe UI" w:cs="Segoe UI"/>
      <w:sz w:val="18"/>
      <w:szCs w:val="18"/>
      <w:lang w:eastAsia="en-US"/>
    </w:rPr>
  </w:style>
  <w:style w:type="character" w:customStyle="1" w:styleId="Char41">
    <w:name w:val="批注文字 Char4"/>
    <w:qFormat/>
    <w:rsid w:val="0004058D"/>
    <w:rPr>
      <w:lang w:val="en-GB" w:eastAsia="en-US"/>
    </w:rPr>
  </w:style>
  <w:style w:type="character" w:customStyle="1" w:styleId="Char24">
    <w:name w:val="文档结构图 Char2"/>
    <w:rsid w:val="0004058D"/>
    <w:rPr>
      <w:rFonts w:ascii="Tahoma" w:hAnsi="Tahoma" w:cs="Tahoma"/>
      <w:shd w:val="clear" w:color="auto" w:fill="000080"/>
      <w:lang w:val="en-GB" w:eastAsia="en-US"/>
    </w:rPr>
  </w:style>
  <w:style w:type="character" w:customStyle="1" w:styleId="Char25">
    <w:name w:val="纯文本 Char2"/>
    <w:rsid w:val="0004058D"/>
    <w:rPr>
      <w:rFonts w:ascii="Courier New" w:hAnsi="Courier New"/>
      <w:lang w:val="nb-NO" w:eastAsia="en-US"/>
    </w:rPr>
  </w:style>
  <w:style w:type="paragraph" w:customStyle="1" w:styleId="B8">
    <w:name w:val="B8"/>
    <w:basedOn w:val="B7"/>
    <w:link w:val="B8Char"/>
    <w:qFormat/>
    <w:rsid w:val="0004058D"/>
    <w:pPr>
      <w:ind w:left="2552"/>
    </w:pPr>
    <w:rPr>
      <w:rFonts w:eastAsia="MS Mincho"/>
      <w:lang w:eastAsia="ja-JP"/>
    </w:rPr>
  </w:style>
  <w:style w:type="character" w:customStyle="1" w:styleId="B8Char">
    <w:name w:val="B8 Char"/>
    <w:link w:val="B8"/>
    <w:rsid w:val="0004058D"/>
    <w:rPr>
      <w:rFonts w:ascii="Times New Roman" w:eastAsia="MS Mincho" w:hAnsi="Times New Roman"/>
      <w:lang w:val="en-GB" w:eastAsia="ja-JP"/>
    </w:rPr>
  </w:style>
  <w:style w:type="paragraph" w:customStyle="1" w:styleId="BalloonText1">
    <w:name w:val="Balloon Text1"/>
    <w:basedOn w:val="a1"/>
    <w:rsid w:val="000405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058D"/>
    <w:pPr>
      <w:overflowPunct w:val="0"/>
      <w:autoSpaceDE w:val="0"/>
      <w:autoSpaceDN w:val="0"/>
    </w:pPr>
    <w:rPr>
      <w:rFonts w:eastAsia="Calibri"/>
      <w:b/>
      <w:bCs/>
      <w:lang w:val="en-US"/>
    </w:rPr>
  </w:style>
  <w:style w:type="paragraph" w:customStyle="1" w:styleId="87">
    <w:name w:val="87"/>
    <w:basedOn w:val="a1"/>
    <w:rsid w:val="0004058D"/>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4058D"/>
    <w:rPr>
      <w:lang w:eastAsia="en-US"/>
    </w:rPr>
  </w:style>
  <w:style w:type="character" w:customStyle="1" w:styleId="TF2">
    <w:name w:val="TF (文字)"/>
    <w:locked/>
    <w:rsid w:val="0004058D"/>
    <w:rPr>
      <w:rFonts w:ascii="Arial" w:hAnsi="Arial"/>
      <w:b/>
      <w:lang w:val="en-GB"/>
    </w:rPr>
  </w:style>
  <w:style w:type="paragraph" w:customStyle="1" w:styleId="TAHLeft">
    <w:name w:val="TAH + Left"/>
    <w:basedOn w:val="TAL"/>
    <w:rsid w:val="0004058D"/>
    <w:rPr>
      <w:rFonts w:eastAsia="宋体"/>
    </w:rPr>
  </w:style>
  <w:style w:type="paragraph" w:customStyle="1" w:styleId="63-13">
    <w:name w:val=".6.3-13"/>
    <w:basedOn w:val="TAH"/>
    <w:rsid w:val="0004058D"/>
    <w:pPr>
      <w:jc w:val="left"/>
    </w:pPr>
    <w:rPr>
      <w:rFonts w:eastAsia="宋体"/>
      <w:b w:val="0"/>
    </w:rPr>
  </w:style>
  <w:style w:type="character" w:customStyle="1" w:styleId="B12">
    <w:name w:val="B1 (文字)"/>
    <w:uiPriority w:val="99"/>
    <w:qFormat/>
    <w:locked/>
    <w:rsid w:val="0004058D"/>
    <w:rPr>
      <w:rFonts w:ascii="Times New Roman" w:eastAsia="Times New Roman" w:hAnsi="Times New Roman" w:cs="Times New Roman"/>
      <w:sz w:val="20"/>
      <w:szCs w:val="20"/>
      <w:lang w:val="en-GB" w:eastAsia="en-US"/>
    </w:rPr>
  </w:style>
  <w:style w:type="character" w:customStyle="1" w:styleId="Char1f4">
    <w:name w:val="列表 Char1"/>
    <w:rsid w:val="0004058D"/>
    <w:rPr>
      <w:lang w:eastAsia="zh-CN"/>
    </w:rPr>
  </w:style>
  <w:style w:type="character" w:customStyle="1" w:styleId="H10">
    <w:name w:val="H1_"/>
    <w:rsid w:val="0004058D"/>
    <w:rPr>
      <w:rFonts w:ascii="Arial" w:eastAsia="MS Mincho" w:hAnsi="Arial"/>
      <w:sz w:val="36"/>
      <w:lang w:val="en-GB" w:eastAsia="en-US" w:bidi="ar-SA"/>
    </w:rPr>
  </w:style>
  <w:style w:type="character" w:customStyle="1" w:styleId="Heading2-">
    <w:name w:val="Heading 2-"/>
    <w:rsid w:val="000405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058D"/>
    <w:rPr>
      <w:rFonts w:ascii="Arial" w:hAnsi="Arial"/>
      <w:sz w:val="32"/>
      <w:lang w:val="en-GB" w:eastAsia="en-US"/>
    </w:rPr>
  </w:style>
  <w:style w:type="paragraph" w:customStyle="1" w:styleId="TDC91">
    <w:name w:val="TDC 91"/>
    <w:basedOn w:val="81"/>
    <w:rsid w:val="0004058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4058D"/>
    <w:rPr>
      <w:rFonts w:eastAsia="MS Mincho"/>
      <w:lang w:val="en-GB" w:eastAsia="x-none"/>
    </w:rPr>
  </w:style>
  <w:style w:type="character" w:customStyle="1" w:styleId="HTMLPreformattedChar1">
    <w:name w:val="HTML Preformatted Char1"/>
    <w:rsid w:val="0004058D"/>
    <w:rPr>
      <w:rFonts w:ascii="Courier New" w:eastAsia="MS Mincho" w:hAnsi="Courier New"/>
      <w:lang w:val="en-GB" w:eastAsia="x-none"/>
    </w:rPr>
  </w:style>
  <w:style w:type="paragraph" w:customStyle="1" w:styleId="Epgrafe1">
    <w:name w:val="Epígrafe1"/>
    <w:basedOn w:val="a1"/>
    <w:next w:val="a1"/>
    <w:rsid w:val="0004058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058D"/>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04058D"/>
    <w:pPr>
      <w:ind w:firstLineChars="200" w:firstLine="420"/>
    </w:pPr>
    <w:rPr>
      <w:rFonts w:eastAsia="宋体"/>
      <w:lang w:eastAsia="zh-CN"/>
    </w:rPr>
  </w:style>
  <w:style w:type="paragraph" w:customStyle="1" w:styleId="B-Body">
    <w:name w:val="B-Body"/>
    <w:link w:val="B-BodyChar"/>
    <w:qFormat/>
    <w:rsid w:val="000405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4058D"/>
    <w:rPr>
      <w:rFonts w:ascii="Times New Roman" w:eastAsia="宋体" w:hAnsi="Times New Roman"/>
      <w:sz w:val="22"/>
      <w:lang w:val="en-GB" w:eastAsia="en-GB"/>
    </w:rPr>
  </w:style>
  <w:style w:type="paragraph" w:customStyle="1" w:styleId="4fa">
    <w:name w:val="列出段落4"/>
    <w:basedOn w:val="a1"/>
    <w:qFormat/>
    <w:rsid w:val="0004058D"/>
    <w:pPr>
      <w:ind w:firstLineChars="200" w:firstLine="420"/>
    </w:pPr>
    <w:rPr>
      <w:rFonts w:eastAsia="宋体"/>
      <w:lang w:eastAsia="zh-CN"/>
    </w:rPr>
  </w:style>
  <w:style w:type="paragraph" w:customStyle="1" w:styleId="TF1">
    <w:name w:val="TF1"/>
    <w:link w:val="TFZchn"/>
    <w:rsid w:val="0004058D"/>
    <w:pPr>
      <w:keepLines/>
      <w:spacing w:after="240"/>
      <w:jc w:val="center"/>
    </w:pPr>
    <w:rPr>
      <w:rFonts w:ascii="Arial" w:hAnsi="Arial"/>
      <w:b/>
      <w:lang w:val="en-GB"/>
    </w:rPr>
  </w:style>
  <w:style w:type="paragraph" w:customStyle="1" w:styleId="Commentnokia0">
    <w:name w:val="Comment nokia"/>
    <w:basedOn w:val="40"/>
    <w:rsid w:val="0004058D"/>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04058D"/>
    <w:pPr>
      <w:ind w:firstLineChars="200" w:firstLine="420"/>
    </w:pPr>
    <w:rPr>
      <w:rFonts w:eastAsia="宋体"/>
      <w:lang w:eastAsia="zh-CN"/>
    </w:rPr>
  </w:style>
  <w:style w:type="character" w:customStyle="1" w:styleId="Titre32">
    <w:name w:val="Titre 32"/>
    <w:rsid w:val="0004058D"/>
    <w:rPr>
      <w:rFonts w:ascii="Arial" w:hAnsi="Arial"/>
      <w:sz w:val="28"/>
      <w:szCs w:val="28"/>
      <w:lang w:val="en-GB" w:eastAsia="en-GB"/>
    </w:rPr>
  </w:style>
  <w:style w:type="character" w:customStyle="1" w:styleId="Titre31">
    <w:name w:val="Titre 31"/>
    <w:rsid w:val="0004058D"/>
    <w:rPr>
      <w:rFonts w:ascii="Arial" w:hAnsi="Arial"/>
      <w:sz w:val="28"/>
      <w:szCs w:val="28"/>
      <w:lang w:val="en-GB" w:eastAsia="en-GB"/>
    </w:rPr>
  </w:style>
  <w:style w:type="character" w:customStyle="1" w:styleId="trans">
    <w:name w:val="trans"/>
    <w:rsid w:val="0004058D"/>
  </w:style>
  <w:style w:type="character" w:customStyle="1" w:styleId="Head2A1">
    <w:name w:val="Head2A1"/>
    <w:rsid w:val="0004058D"/>
    <w:rPr>
      <w:rFonts w:ascii="Arial" w:eastAsia="MS Mincho" w:hAnsi="Arial" w:cs="Arial" w:hint="default"/>
      <w:sz w:val="32"/>
      <w:lang w:val="en-GB" w:eastAsia="en-US" w:bidi="ar-SA"/>
    </w:rPr>
  </w:style>
  <w:style w:type="paragraph" w:customStyle="1" w:styleId="TAHCarNotBold">
    <w:name w:val="TAH Car + Not Bold"/>
    <w:basedOn w:val="a1"/>
    <w:rsid w:val="0004058D"/>
    <w:pPr>
      <w:keepNext/>
      <w:keepLines/>
      <w:spacing w:after="0"/>
    </w:pPr>
    <w:rPr>
      <w:rFonts w:ascii="Arial" w:eastAsia="宋体" w:hAnsi="Arial"/>
      <w:sz w:val="18"/>
      <w:lang w:eastAsia="zh-CN"/>
    </w:rPr>
  </w:style>
  <w:style w:type="character" w:customStyle="1" w:styleId="Heading7Char4">
    <w:name w:val="Heading 7 Char4"/>
    <w:rsid w:val="0004058D"/>
    <w:rPr>
      <w:rFonts w:ascii="Arial" w:eastAsia="Times New Roman" w:hAnsi="Arial"/>
    </w:rPr>
  </w:style>
  <w:style w:type="character" w:customStyle="1" w:styleId="Heading8Char4">
    <w:name w:val="Heading 8 Char4"/>
    <w:rsid w:val="0004058D"/>
    <w:rPr>
      <w:rFonts w:ascii="Arial" w:eastAsia="Times New Roman" w:hAnsi="Arial"/>
      <w:sz w:val="36"/>
    </w:rPr>
  </w:style>
  <w:style w:type="character" w:customStyle="1" w:styleId="Heading9Char3">
    <w:name w:val="Heading 9 Char3"/>
    <w:rsid w:val="0004058D"/>
    <w:rPr>
      <w:rFonts w:ascii="Arial" w:eastAsia="Times New Roman" w:hAnsi="Arial"/>
      <w:sz w:val="36"/>
    </w:rPr>
  </w:style>
  <w:style w:type="character" w:customStyle="1" w:styleId="FooterChar3">
    <w:name w:val="Footer Char3"/>
    <w:rsid w:val="0004058D"/>
    <w:rPr>
      <w:rFonts w:ascii="Arial" w:eastAsia="Times New Roman" w:hAnsi="Arial"/>
      <w:b/>
      <w:i/>
      <w:noProof/>
      <w:sz w:val="18"/>
    </w:rPr>
  </w:style>
  <w:style w:type="character" w:customStyle="1" w:styleId="CommentTextChar3">
    <w:name w:val="Comment Text Char3"/>
    <w:rsid w:val="0004058D"/>
    <w:rPr>
      <w:rFonts w:eastAsia="宋体"/>
      <w:lang w:val="en-GB"/>
    </w:rPr>
  </w:style>
  <w:style w:type="character" w:customStyle="1" w:styleId="DocumentMapChar2">
    <w:name w:val="Document Map Char2"/>
    <w:uiPriority w:val="99"/>
    <w:rsid w:val="0004058D"/>
    <w:rPr>
      <w:rFonts w:ascii="Tahoma" w:eastAsia="Times New Roman" w:hAnsi="Tahoma" w:cs="Tahoma"/>
      <w:shd w:val="clear" w:color="auto" w:fill="000080"/>
      <w:lang w:val="en-GB"/>
    </w:rPr>
  </w:style>
  <w:style w:type="character" w:customStyle="1" w:styleId="NoteHeadingChar2">
    <w:name w:val="Note Heading Char2"/>
    <w:rsid w:val="0004058D"/>
    <w:rPr>
      <w:lang w:val="x-none" w:eastAsia="x-none"/>
    </w:rPr>
  </w:style>
  <w:style w:type="character" w:customStyle="1" w:styleId="PlainTextChar4">
    <w:name w:val="Plain Text Char4"/>
    <w:rsid w:val="0004058D"/>
    <w:rPr>
      <w:rFonts w:ascii="Courier New" w:eastAsia="宋体" w:hAnsi="Courier New"/>
      <w:lang w:val="nb-NO"/>
    </w:rPr>
  </w:style>
  <w:style w:type="character" w:customStyle="1" w:styleId="BalloonTextChar2">
    <w:name w:val="Balloon Text Char2"/>
    <w:uiPriority w:val="99"/>
    <w:rsid w:val="0004058D"/>
    <w:rPr>
      <w:rFonts w:ascii="Tahoma" w:eastAsia="Times New Roman" w:hAnsi="Tahoma" w:cs="Tahoma"/>
      <w:sz w:val="16"/>
      <w:szCs w:val="16"/>
      <w:lang w:val="en-GB"/>
    </w:rPr>
  </w:style>
  <w:style w:type="character" w:customStyle="1" w:styleId="BodyTextIndentChar4">
    <w:name w:val="Body Text Indent Char4"/>
    <w:rsid w:val="0004058D"/>
    <w:rPr>
      <w:rFonts w:eastAsia="Batang"/>
      <w:lang w:val="en-GB"/>
    </w:rPr>
  </w:style>
  <w:style w:type="character" w:customStyle="1" w:styleId="BodyText2Char4">
    <w:name w:val="Body Text 2 Char4"/>
    <w:rsid w:val="0004058D"/>
    <w:rPr>
      <w:rFonts w:ascii="CG Times (WN)" w:eastAsia="Malgun Gothic" w:hAnsi="CG Times (WN)"/>
      <w:i/>
      <w:lang w:val="en-GB" w:eastAsia="ko-KR"/>
    </w:rPr>
  </w:style>
  <w:style w:type="character" w:customStyle="1" w:styleId="BodyText3Char4">
    <w:name w:val="Body Text 3 Char4"/>
    <w:rsid w:val="0004058D"/>
    <w:rPr>
      <w:rFonts w:ascii="CG Times (WN)" w:eastAsia="Osaka" w:hAnsi="CG Times (WN)"/>
      <w:color w:val="000000"/>
      <w:lang w:val="en-GB" w:eastAsia="ko-KR"/>
    </w:rPr>
  </w:style>
  <w:style w:type="character" w:customStyle="1" w:styleId="BodyTextIndent2Char4">
    <w:name w:val="Body Text Indent 2 Char4"/>
    <w:rsid w:val="0004058D"/>
    <w:rPr>
      <w:rFonts w:ascii="CG Times (WN)" w:hAnsi="CG Times (WN)"/>
      <w:lang w:val="en-GB"/>
    </w:rPr>
  </w:style>
  <w:style w:type="character" w:customStyle="1" w:styleId="HTMLPreformattedChar2">
    <w:name w:val="HTML Preformatted Char2"/>
    <w:rsid w:val="0004058D"/>
    <w:rPr>
      <w:rFonts w:ascii="Courier New" w:hAnsi="Courier New"/>
      <w:lang w:val="en-GB" w:eastAsia="x-none"/>
    </w:rPr>
  </w:style>
  <w:style w:type="character" w:customStyle="1" w:styleId="ListChar4">
    <w:name w:val="List Char4"/>
    <w:rsid w:val="0004058D"/>
    <w:rPr>
      <w:rFonts w:eastAsia="Times New Roman"/>
    </w:rPr>
  </w:style>
  <w:style w:type="paragraph" w:customStyle="1" w:styleId="wxs">
    <w:name w:val="wxs_正文"/>
    <w:basedOn w:val="a1"/>
    <w:qFormat/>
    <w:rsid w:val="0004058D"/>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04058D"/>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05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058D"/>
    <w:rPr>
      <w:rFonts w:ascii="Times New Roman" w:eastAsia="宋体" w:hAnsi="Times New Roman"/>
      <w:b/>
      <w:bCs/>
      <w:kern w:val="44"/>
      <w:sz w:val="30"/>
      <w:szCs w:val="32"/>
      <w:lang w:val="en-GB" w:eastAsia="en-US"/>
    </w:rPr>
  </w:style>
  <w:style w:type="paragraph" w:customStyle="1" w:styleId="NOTE1">
    <w:name w:val="NOTE"/>
    <w:basedOn w:val="B3"/>
    <w:qFormat/>
    <w:rsid w:val="0004058D"/>
    <w:rPr>
      <w:rFonts w:eastAsia="宋体"/>
      <w:lang w:eastAsia="zh-CN"/>
    </w:rPr>
  </w:style>
  <w:style w:type="table" w:customStyle="1" w:styleId="1ffe">
    <w:name w:val="网格型1"/>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058D"/>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4058D"/>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rsid w:val="0004058D"/>
    <w:pPr>
      <w:spacing w:after="120"/>
      <w:ind w:left="0" w:firstLine="0"/>
    </w:pPr>
    <w:rPr>
      <w:rFonts w:eastAsia="宋体"/>
      <w:b/>
      <w:lang w:eastAsia="zh-CN"/>
    </w:rPr>
  </w:style>
  <w:style w:type="paragraph" w:customStyle="1" w:styleId="ReferenceLine">
    <w:name w:val="Reference Line"/>
    <w:basedOn w:val="aff1"/>
    <w:rsid w:val="0004058D"/>
    <w:pPr>
      <w:widowControl w:val="0"/>
      <w:spacing w:after="120"/>
    </w:pPr>
    <w:rPr>
      <w:rFonts w:ascii="Arial" w:eastAsia="‚l‚r ‚oƒSƒVƒbƒN" w:hAnsi="Arial"/>
      <w:snapToGrid w:val="0"/>
      <w:lang w:eastAsia="zh-CN"/>
    </w:rPr>
  </w:style>
  <w:style w:type="paragraph" w:customStyle="1" w:styleId="L3">
    <w:name w:val="L3"/>
    <w:rsid w:val="000405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405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058D"/>
    <w:pPr>
      <w:spacing w:before="120" w:after="220"/>
    </w:pPr>
    <w:rPr>
      <w:rFonts w:ascii="Arial" w:eastAsia="MS Mincho" w:hAnsi="Arial"/>
      <w:noProof/>
      <w:lang w:val="en-US" w:eastAsia="en-US"/>
    </w:rPr>
  </w:style>
  <w:style w:type="paragraph" w:customStyle="1" w:styleId="nroaml">
    <w:name w:val="nroaml"/>
    <w:basedOn w:val="H6"/>
    <w:rsid w:val="0004058D"/>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4058D"/>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04058D"/>
    <w:rPr>
      <w:b/>
    </w:rPr>
  </w:style>
  <w:style w:type="paragraph" w:customStyle="1" w:styleId="ActionPoint">
    <w:name w:val="ActionPoint"/>
    <w:basedOn w:val="a1"/>
    <w:rsid w:val="0004058D"/>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05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058D"/>
    <w:pPr>
      <w:pBdr>
        <w:top w:val="none" w:sz="0" w:space="0" w:color="auto"/>
      </w:pBdr>
      <w:tabs>
        <w:tab w:val="clear" w:pos="432"/>
        <w:tab w:val="num" w:pos="360"/>
      </w:tabs>
      <w:spacing w:before="480"/>
      <w:ind w:left="578" w:hanging="578"/>
      <w:outlineLvl w:val="1"/>
    </w:pPr>
    <w:rPr>
      <w:sz w:val="24"/>
    </w:rPr>
  </w:style>
  <w:style w:type="character" w:styleId="HTML8">
    <w:name w:val="HTML Code"/>
    <w:rsid w:val="0004058D"/>
    <w:rPr>
      <w:rFonts w:ascii="Arial Unicode MS" w:eastAsia="Arial Unicode MS" w:hAnsi="Arial Unicode MS" w:cs="Arial Unicode MS"/>
      <w:sz w:val="20"/>
      <w:szCs w:val="20"/>
    </w:rPr>
  </w:style>
  <w:style w:type="paragraph" w:customStyle="1" w:styleId="NormalAfter0pt">
    <w:name w:val="Normal + After:  0 pt"/>
    <w:basedOn w:val="a1"/>
    <w:rsid w:val="0004058D"/>
    <w:pPr>
      <w:autoSpaceDE w:val="0"/>
      <w:autoSpaceDN w:val="0"/>
      <w:adjustRightInd w:val="0"/>
      <w:spacing w:after="0"/>
    </w:pPr>
    <w:rPr>
      <w:rFonts w:ascii="Arial" w:eastAsia="宋体" w:hAnsi="Arial"/>
      <w:lang w:eastAsia="zh-CN"/>
    </w:rPr>
  </w:style>
  <w:style w:type="character" w:customStyle="1" w:styleId="PTK">
    <w:name w:val="PTK"/>
    <w:semiHidden/>
    <w:rsid w:val="0004058D"/>
    <w:rPr>
      <w:rFonts w:ascii="Arial" w:hAnsi="Arial" w:cs="Arial"/>
      <w:color w:val="000080"/>
      <w:sz w:val="20"/>
      <w:szCs w:val="20"/>
    </w:rPr>
  </w:style>
  <w:style w:type="paragraph" w:customStyle="1" w:styleId="TdocList">
    <w:name w:val="Tdoc_List"/>
    <w:basedOn w:val="a1"/>
    <w:rsid w:val="0004058D"/>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058D"/>
    <w:pPr>
      <w:ind w:left="2836"/>
    </w:pPr>
    <w:rPr>
      <w:rFonts w:eastAsia="Times New Roman"/>
      <w:lang w:val="x-none"/>
    </w:rPr>
  </w:style>
  <w:style w:type="table" w:customStyle="1" w:styleId="TableGrid7">
    <w:name w:val="Table Grid7"/>
    <w:basedOn w:val="a3"/>
    <w:next w:val="aff5"/>
    <w:rsid w:val="000405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058D"/>
    <w:rPr>
      <w:lang w:val="en-GB" w:eastAsia="en-US"/>
    </w:rPr>
  </w:style>
  <w:style w:type="paragraph" w:customStyle="1" w:styleId="T">
    <w:name w:val="T"/>
    <w:basedOn w:val="TAC"/>
    <w:rsid w:val="0004058D"/>
    <w:pPr>
      <w:overflowPunct w:val="0"/>
      <w:autoSpaceDE w:val="0"/>
      <w:autoSpaceDN w:val="0"/>
      <w:adjustRightInd w:val="0"/>
      <w:textAlignment w:val="baseline"/>
    </w:pPr>
    <w:rPr>
      <w:rFonts w:eastAsia="宋体"/>
      <w:lang w:eastAsia="x-none"/>
    </w:rPr>
  </w:style>
  <w:style w:type="character" w:customStyle="1" w:styleId="Char27">
    <w:name w:val="页脚 Char2"/>
    <w:rsid w:val="0004058D"/>
    <w:rPr>
      <w:rFonts w:ascii="Arial" w:hAnsi="Arial"/>
      <w:b/>
      <w:i/>
      <w:noProof/>
      <w:sz w:val="18"/>
    </w:rPr>
  </w:style>
  <w:style w:type="character" w:customStyle="1" w:styleId="Char33">
    <w:name w:val="批注文字 Char3"/>
    <w:uiPriority w:val="99"/>
    <w:qFormat/>
    <w:rsid w:val="0004058D"/>
    <w:rPr>
      <w:lang w:val="en-GB" w:eastAsia="en-US"/>
    </w:rPr>
  </w:style>
  <w:style w:type="paragraph" w:customStyle="1" w:styleId="Pl0">
    <w:name w:val="Pl"/>
    <w:basedOn w:val="a1"/>
    <w:rsid w:val="00040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4058D"/>
    <w:pPr>
      <w:spacing w:after="0"/>
    </w:pPr>
    <w:rPr>
      <w:rFonts w:ascii="Calibri" w:eastAsia="Calibri" w:hAnsi="Calibri" w:cs="Calibri"/>
      <w:lang w:val="en-US" w:eastAsia="ja-JP"/>
    </w:rPr>
  </w:style>
  <w:style w:type="paragraph" w:customStyle="1" w:styleId="Caption3">
    <w:name w:val="Caption3"/>
    <w:basedOn w:val="a1"/>
    <w:next w:val="a1"/>
    <w:rsid w:val="0004058D"/>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04058D"/>
  </w:style>
  <w:style w:type="table" w:customStyle="1" w:styleId="TableStyle111">
    <w:name w:val="Table Style111"/>
    <w:basedOn w:val="a3"/>
    <w:rsid w:val="0004058D"/>
    <w:rPr>
      <w:rFonts w:ascii="Times New Roman" w:eastAsia="Times New Roman" w:hAnsi="Times New Roman"/>
      <w:lang w:val="sv-SE" w:eastAsia="sv-SE"/>
    </w:rPr>
    <w:tblPr/>
  </w:style>
  <w:style w:type="table" w:customStyle="1" w:styleId="TableColorful11">
    <w:name w:val="Table Colorful 11"/>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5"/>
    <w:rsid w:val="000405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058D"/>
    <w:rPr>
      <w:rFonts w:ascii="Times New Roman" w:eastAsia="PMingLiU" w:hAnsi="Times New Roman"/>
      <w:lang w:val="sv-SE" w:eastAsia="sv-SE"/>
    </w:rPr>
    <w:tblPr/>
  </w:style>
  <w:style w:type="table" w:customStyle="1" w:styleId="TableGrid43">
    <w:name w:val="Table Grid43"/>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058D"/>
    <w:rPr>
      <w:rFonts w:ascii="Times New Roman" w:eastAsia="Times New Roman" w:hAnsi="Times New Roman"/>
      <w:lang w:val="sv-SE" w:eastAsia="sv-SE"/>
    </w:rPr>
    <w:tblPr/>
  </w:style>
  <w:style w:type="table" w:customStyle="1" w:styleId="TableGrid212">
    <w:name w:val="Table Grid2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4058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
    <w:rsid w:val="000405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058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058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04058D"/>
    <w:rPr>
      <w:i w:val="0"/>
      <w:color w:val="008000"/>
    </w:rPr>
  </w:style>
  <w:style w:type="character" w:customStyle="1" w:styleId="opdict3lineoneresulttip">
    <w:name w:val="op_dict3_lineone_result_tip"/>
    <w:rsid w:val="0004058D"/>
    <w:rPr>
      <w:color w:val="999999"/>
    </w:rPr>
  </w:style>
  <w:style w:type="character" w:customStyle="1" w:styleId="c-icon">
    <w:name w:val="c-icon"/>
    <w:rsid w:val="0004058D"/>
  </w:style>
  <w:style w:type="paragraph" w:customStyle="1" w:styleId="StyleFPArialLatin9ptCentrGauche5cmDroite50">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0405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058D"/>
    <w:rPr>
      <w:rFonts w:ascii="Arial" w:hAnsi="Arial"/>
      <w:b/>
      <w:i/>
      <w:noProof/>
      <w:sz w:val="18"/>
      <w:lang w:val="en-GB"/>
    </w:rPr>
  </w:style>
  <w:style w:type="character" w:customStyle="1" w:styleId="CharChar181">
    <w:name w:val="Char Char181"/>
    <w:rsid w:val="0004058D"/>
    <w:rPr>
      <w:rFonts w:ascii="Arial" w:hAnsi="Arial"/>
      <w:lang w:val="x-none" w:eastAsia="en-US"/>
    </w:rPr>
  </w:style>
  <w:style w:type="paragraph" w:customStyle="1" w:styleId="CharCharCharCharCharCharCharCharCharCharCharChar1">
    <w:name w:val="Char Char Char Char Char Char Char Char Char Char Char Char1"/>
    <w:semiHidden/>
    <w:rsid w:val="000405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058D"/>
    <w:rPr>
      <w:rFonts w:ascii="Arial" w:eastAsia="MS Mincho" w:hAnsi="Arial"/>
      <w:lang w:val="en-GB" w:eastAsia="en-US"/>
    </w:rPr>
  </w:style>
  <w:style w:type="character" w:customStyle="1" w:styleId="CarCar81">
    <w:name w:val="Car Car81"/>
    <w:rsid w:val="0004058D"/>
    <w:rPr>
      <w:rFonts w:ascii="Arial" w:eastAsia="MS Mincho" w:hAnsi="Arial"/>
      <w:sz w:val="36"/>
      <w:lang w:val="en-GB" w:eastAsia="en-US"/>
    </w:rPr>
  </w:style>
  <w:style w:type="character" w:customStyle="1" w:styleId="CarCar31">
    <w:name w:val="Car Car31"/>
    <w:rsid w:val="0004058D"/>
    <w:rPr>
      <w:rFonts w:ascii="Arial" w:eastAsia="MS Mincho" w:hAnsi="Arial"/>
      <w:sz w:val="36"/>
      <w:lang w:val="en-GB" w:eastAsia="en-US"/>
    </w:rPr>
  </w:style>
  <w:style w:type="character" w:customStyle="1" w:styleId="CarCar71">
    <w:name w:val="Car Car71"/>
    <w:rsid w:val="0004058D"/>
    <w:rPr>
      <w:rFonts w:eastAsia="MS Mincho"/>
      <w:lang w:val="en-GB" w:eastAsia="en-US"/>
    </w:rPr>
  </w:style>
  <w:style w:type="character" w:customStyle="1" w:styleId="CarCar61">
    <w:name w:val="Car Car61"/>
    <w:rsid w:val="0004058D"/>
    <w:rPr>
      <w:rFonts w:ascii="Courier New" w:hAnsi="Courier New"/>
      <w:lang w:val="nb-NO" w:eastAsia="ja-JP"/>
    </w:rPr>
  </w:style>
  <w:style w:type="character" w:customStyle="1" w:styleId="CarCar21">
    <w:name w:val="Car Car21"/>
    <w:rsid w:val="0004058D"/>
    <w:rPr>
      <w:rFonts w:eastAsia="MS Mincho"/>
      <w:lang w:val="en-GB" w:eastAsia="ja-JP"/>
    </w:rPr>
  </w:style>
  <w:style w:type="character" w:customStyle="1" w:styleId="CarCar91">
    <w:name w:val="Car Car91"/>
    <w:rsid w:val="0004058D"/>
    <w:rPr>
      <w:rFonts w:ascii="Arial" w:hAnsi="Arial"/>
      <w:lang w:val="en-GB" w:eastAsia="ja-JP"/>
    </w:rPr>
  </w:style>
  <w:style w:type="character" w:customStyle="1" w:styleId="CarCar101">
    <w:name w:val="Car Car101"/>
    <w:rsid w:val="0004058D"/>
    <w:rPr>
      <w:rFonts w:ascii="Arial" w:hAnsi="Arial"/>
      <w:lang w:val="en-GB" w:eastAsia="ja-JP"/>
    </w:rPr>
  </w:style>
  <w:style w:type="character" w:customStyle="1" w:styleId="811">
    <w:name w:val="(文字) (文字)81"/>
    <w:rsid w:val="0004058D"/>
    <w:rPr>
      <w:rFonts w:ascii="Arial" w:eastAsia="MS Mincho" w:hAnsi="Arial"/>
      <w:lang w:val="en-GB" w:eastAsia="ar-SA" w:bidi="ar-SA"/>
    </w:rPr>
  </w:style>
  <w:style w:type="character" w:customStyle="1" w:styleId="710">
    <w:name w:val="(文字) (文字)71"/>
    <w:rsid w:val="0004058D"/>
    <w:rPr>
      <w:rFonts w:ascii="Arial" w:eastAsia="MS Mincho" w:hAnsi="Arial"/>
      <w:sz w:val="36"/>
      <w:lang w:val="en-GB" w:eastAsia="ar-SA" w:bidi="ar-SA"/>
    </w:rPr>
  </w:style>
  <w:style w:type="character" w:customStyle="1" w:styleId="610">
    <w:name w:val="(文字) (文字)61"/>
    <w:rsid w:val="0004058D"/>
    <w:rPr>
      <w:rFonts w:eastAsia="MS Mincho"/>
      <w:lang w:val="en-GB" w:eastAsia="ar-SA" w:bidi="ar-SA"/>
    </w:rPr>
  </w:style>
  <w:style w:type="character" w:customStyle="1" w:styleId="514">
    <w:name w:val="(文字) (文字)51"/>
    <w:rsid w:val="0004058D"/>
    <w:rPr>
      <w:rFonts w:ascii="Courier New" w:eastAsia="MS Mincho" w:hAnsi="Courier New"/>
      <w:lang w:val="nb-NO" w:eastAsia="ar-SA" w:bidi="ar-SA"/>
    </w:rPr>
  </w:style>
  <w:style w:type="character" w:customStyle="1" w:styleId="CharChar231">
    <w:name w:val="Char Char231"/>
    <w:rsid w:val="0004058D"/>
    <w:rPr>
      <w:rFonts w:ascii="Arial" w:hAnsi="Arial"/>
      <w:lang w:val="en-GB" w:eastAsia="en-US"/>
    </w:rPr>
  </w:style>
  <w:style w:type="character" w:customStyle="1" w:styleId="Titre33">
    <w:name w:val="Titre 33"/>
    <w:rsid w:val="000405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05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4058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04058D"/>
    <w:rPr>
      <w:rFonts w:ascii="Calibri" w:eastAsia="Calibri" w:hAnsi="Calibri" w:cs="Calibri"/>
      <w:lang w:val="en-US" w:eastAsia="ja-JP"/>
    </w:rPr>
  </w:style>
  <w:style w:type="paragraph" w:customStyle="1" w:styleId="xxxxxxxb1">
    <w:name w:val="x_x_x_xxxxb1"/>
    <w:basedOn w:val="a1"/>
    <w:rsid w:val="0004058D"/>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058D"/>
    <w:pPr>
      <w:spacing w:before="100" w:beforeAutospacing="1" w:after="100" w:afterAutospacing="1"/>
    </w:pPr>
    <w:rPr>
      <w:rFonts w:eastAsia="宋体"/>
      <w:sz w:val="24"/>
      <w:szCs w:val="24"/>
      <w:lang w:val="en-US" w:eastAsia="zh-CN"/>
    </w:rPr>
  </w:style>
  <w:style w:type="paragraph" w:customStyle="1" w:styleId="1fff">
    <w:name w:val="正文1"/>
    <w:rsid w:val="0004058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058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9">
    <w:name w:val="正文2"/>
    <w:rsid w:val="0004058D"/>
    <w:pPr>
      <w:jc w:val="both"/>
    </w:pPr>
    <w:rPr>
      <w:rFonts w:ascii="Times New Roman" w:eastAsia="宋体" w:hAnsi="Times New Roman"/>
      <w:kern w:val="2"/>
      <w:sz w:val="21"/>
      <w:szCs w:val="21"/>
      <w:lang w:val="en-US" w:eastAsia="zh-CN"/>
    </w:rPr>
  </w:style>
  <w:style w:type="paragraph" w:customStyle="1" w:styleId="affffff2">
    <w:name w:val="文档标题"/>
    <w:basedOn w:val="a1"/>
    <w:rsid w:val="0004058D"/>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
    <w:name w:val="Unresolved Mention"/>
    <w:uiPriority w:val="99"/>
    <w:semiHidden/>
    <w:unhideWhenUsed/>
    <w:rsid w:val="0004058D"/>
    <w:rPr>
      <w:color w:val="808080"/>
      <w:shd w:val="clear" w:color="auto" w:fill="E6E6E6"/>
    </w:rPr>
  </w:style>
  <w:style w:type="character" w:customStyle="1" w:styleId="Char34">
    <w:name w:val="批注框文本 Char3"/>
    <w:uiPriority w:val="99"/>
    <w:rsid w:val="0004058D"/>
    <w:rPr>
      <w:rFonts w:ascii="Segoe UI" w:hAnsi="Segoe UI" w:cs="Segoe UI"/>
      <w:sz w:val="18"/>
      <w:szCs w:val="18"/>
      <w:lang w:val="en-GB"/>
    </w:rPr>
  </w:style>
  <w:style w:type="character" w:customStyle="1" w:styleId="Char35">
    <w:name w:val="文档结构图 Char3"/>
    <w:uiPriority w:val="99"/>
    <w:rsid w:val="0004058D"/>
    <w:rPr>
      <w:rFonts w:ascii="Tahoma" w:hAnsi="Tahoma" w:cs="Tahoma"/>
      <w:shd w:val="clear" w:color="auto" w:fill="000080"/>
      <w:lang w:val="en-GB"/>
    </w:rPr>
  </w:style>
  <w:style w:type="character" w:customStyle="1" w:styleId="8Char3">
    <w:name w:val="标题 8 Char3"/>
    <w:rsid w:val="0004058D"/>
    <w:rPr>
      <w:rFonts w:ascii="Arial" w:eastAsia="宋体" w:hAnsi="Arial"/>
      <w:sz w:val="36"/>
      <w:lang w:eastAsia="zh-CN"/>
    </w:rPr>
  </w:style>
  <w:style w:type="character" w:customStyle="1" w:styleId="9Char3">
    <w:name w:val="标题 9 Char3"/>
    <w:rsid w:val="0004058D"/>
    <w:rPr>
      <w:rFonts w:ascii="Arial" w:eastAsia="宋体" w:hAnsi="Arial"/>
      <w:sz w:val="36"/>
      <w:lang w:eastAsia="zh-CN"/>
    </w:rPr>
  </w:style>
  <w:style w:type="character" w:customStyle="1" w:styleId="Char36">
    <w:name w:val="纯文本 Char3"/>
    <w:uiPriority w:val="99"/>
    <w:rsid w:val="0004058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058D"/>
    <w:rPr>
      <w:rFonts w:ascii="Times New Roman" w:hAnsi="Times New Roman"/>
      <w:lang w:val="en-GB"/>
    </w:rPr>
  </w:style>
  <w:style w:type="character" w:customStyle="1" w:styleId="T1Char4">
    <w:name w:val="T1 Char4"/>
    <w:aliases w:val="Header 6 Char Char4"/>
    <w:rsid w:val="0004058D"/>
    <w:rPr>
      <w:rFonts w:ascii="Arial" w:eastAsia="Times New Roman" w:hAnsi="Arial" w:cs="Times New Roman"/>
      <w:sz w:val="20"/>
      <w:szCs w:val="20"/>
      <w:lang w:val="en-GB"/>
    </w:rPr>
  </w:style>
  <w:style w:type="table" w:customStyle="1" w:styleId="SGSTableBasic111">
    <w:name w:val="SGS Table Basic 111"/>
    <w:basedOn w:val="a3"/>
    <w:next w:val="aff5"/>
    <w:rsid w:val="000405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04058D"/>
    <w:rPr>
      <w:rFonts w:ascii="Times New Roman" w:eastAsia="MS Mincho" w:hAnsi="Times New Roman"/>
      <w:lang w:val="en-GB" w:eastAsia="en-US"/>
    </w:rPr>
  </w:style>
  <w:style w:type="paragraph" w:customStyle="1" w:styleId="264">
    <w:name w:val="本文 2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4058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5"/>
    <w:rsid w:val="000405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4058D"/>
    <w:rPr>
      <w:rFonts w:ascii="Times New Roman" w:eastAsia="MS Mincho" w:hAnsi="Times New Roman"/>
      <w:lang w:val="sv-SE" w:eastAsia="sv-SE"/>
    </w:rPr>
    <w:tblPr/>
  </w:style>
  <w:style w:type="table" w:customStyle="1" w:styleId="TableGrid113">
    <w:name w:val="Table Grid113"/>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0405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04058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4058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04058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405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405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5"/>
    <w:rsid w:val="000405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5"/>
    <w:rsid w:val="000405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5"/>
    <w:rsid w:val="000405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5"/>
    <w:rsid w:val="000405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5"/>
    <w:rsid w:val="000405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
    <w:rsid w:val="000405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04058D"/>
    <w:rPr>
      <w:rFonts w:ascii="Times New Roman" w:eastAsia="Times New Roman" w:hAnsi="Times New Roman"/>
      <w:lang w:eastAsia="en-GB"/>
    </w:rPr>
  </w:style>
  <w:style w:type="character" w:customStyle="1" w:styleId="1fff1">
    <w:name w:val="表題 (文字)1"/>
    <w:aliases w:val="Section Header (文字)1"/>
    <w:rsid w:val="000405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4058D"/>
    <w:pPr>
      <w:autoSpaceDN w:val="0"/>
    </w:pPr>
    <w:rPr>
      <w:rFonts w:ascii="Times New Roman" w:eastAsia="MS Mincho" w:hAnsi="Times New Roman"/>
      <w:lang w:val="en-GB" w:eastAsia="en-US"/>
    </w:rPr>
  </w:style>
  <w:style w:type="paragraph" w:customStyle="1" w:styleId="97">
    <w:name w:val="吹き出し9"/>
    <w:basedOn w:val="a1"/>
    <w:uiPriority w:val="99"/>
    <w:rsid w:val="0004058D"/>
    <w:pPr>
      <w:autoSpaceDN w:val="0"/>
    </w:pPr>
    <w:rPr>
      <w:rFonts w:ascii="Tahoma" w:eastAsia="MS Mincho" w:hAnsi="Tahoma" w:cs="Tahoma"/>
      <w:sz w:val="16"/>
      <w:szCs w:val="16"/>
      <w:lang w:eastAsia="zh-CN"/>
    </w:rPr>
  </w:style>
  <w:style w:type="paragraph" w:customStyle="1" w:styleId="77">
    <w:name w:val="図表番号7"/>
    <w:basedOn w:val="a1"/>
    <w:uiPriority w:val="99"/>
    <w:rsid w:val="0004058D"/>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4058D"/>
    <w:pPr>
      <w:ind w:left="851" w:hanging="284"/>
    </w:pPr>
  </w:style>
  <w:style w:type="paragraph" w:customStyle="1" w:styleId="79">
    <w:name w:val="箇条書き7"/>
    <w:basedOn w:val="ac"/>
    <w:uiPriority w:val="99"/>
    <w:rsid w:val="0004058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4058D"/>
    <w:pPr>
      <w:tabs>
        <w:tab w:val="clear" w:pos="644"/>
        <w:tab w:val="num" w:pos="1494"/>
      </w:tabs>
      <w:ind w:left="851" w:hanging="284"/>
    </w:pPr>
  </w:style>
  <w:style w:type="paragraph" w:customStyle="1" w:styleId="370">
    <w:name w:val="箇条書き 37"/>
    <w:basedOn w:val="271"/>
    <w:uiPriority w:val="99"/>
    <w:rsid w:val="0004058D"/>
    <w:pPr>
      <w:ind w:left="1135"/>
    </w:pPr>
  </w:style>
  <w:style w:type="paragraph" w:customStyle="1" w:styleId="272">
    <w:name w:val="一覧 27"/>
    <w:basedOn w:val="ac"/>
    <w:uiPriority w:val="99"/>
    <w:rsid w:val="0004058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4058D"/>
    <w:pPr>
      <w:ind w:left="1135"/>
    </w:pPr>
  </w:style>
  <w:style w:type="paragraph" w:customStyle="1" w:styleId="470">
    <w:name w:val="一覧 47"/>
    <w:basedOn w:val="371"/>
    <w:uiPriority w:val="99"/>
    <w:rsid w:val="0004058D"/>
    <w:pPr>
      <w:ind w:left="1418"/>
    </w:pPr>
  </w:style>
  <w:style w:type="paragraph" w:customStyle="1" w:styleId="570">
    <w:name w:val="一覧 57"/>
    <w:basedOn w:val="470"/>
    <w:uiPriority w:val="99"/>
    <w:rsid w:val="0004058D"/>
    <w:pPr>
      <w:ind w:left="1702"/>
    </w:pPr>
  </w:style>
  <w:style w:type="paragraph" w:customStyle="1" w:styleId="471">
    <w:name w:val="箇条書き 47"/>
    <w:basedOn w:val="370"/>
    <w:uiPriority w:val="99"/>
    <w:rsid w:val="0004058D"/>
    <w:pPr>
      <w:ind w:left="1418"/>
    </w:pPr>
  </w:style>
  <w:style w:type="paragraph" w:customStyle="1" w:styleId="571">
    <w:name w:val="箇条書き 57"/>
    <w:basedOn w:val="471"/>
    <w:uiPriority w:val="99"/>
    <w:rsid w:val="0004058D"/>
    <w:pPr>
      <w:ind w:left="1702"/>
    </w:pPr>
  </w:style>
  <w:style w:type="paragraph" w:customStyle="1" w:styleId="7a">
    <w:name w:val="コメント文字列7"/>
    <w:basedOn w:val="a1"/>
    <w:uiPriority w:val="99"/>
    <w:rsid w:val="0004058D"/>
    <w:pPr>
      <w:suppressAutoHyphens/>
      <w:autoSpaceDN w:val="0"/>
    </w:pPr>
    <w:rPr>
      <w:rFonts w:eastAsia="MS Mincho" w:cs="CG Times (WN)"/>
      <w:lang w:eastAsia="ar-SA"/>
    </w:rPr>
  </w:style>
  <w:style w:type="paragraph" w:customStyle="1" w:styleId="7b">
    <w:name w:val="コメント内容7"/>
    <w:basedOn w:val="7a"/>
    <w:next w:val="7a"/>
    <w:uiPriority w:val="99"/>
    <w:rsid w:val="0004058D"/>
  </w:style>
  <w:style w:type="paragraph" w:customStyle="1" w:styleId="7c">
    <w:name w:val="見出しマップ7"/>
    <w:basedOn w:val="a1"/>
    <w:uiPriority w:val="99"/>
    <w:rsid w:val="0004058D"/>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4058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4058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4058D"/>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4058D"/>
    <w:pPr>
      <w:suppressAutoHyphens/>
      <w:autoSpaceDN w:val="0"/>
      <w:ind w:left="708"/>
    </w:pPr>
    <w:rPr>
      <w:rFonts w:eastAsia="MS Mincho" w:cs="CG Times (WN)"/>
      <w:lang w:eastAsia="ar-SA"/>
    </w:rPr>
  </w:style>
  <w:style w:type="paragraph" w:customStyle="1" w:styleId="7f">
    <w:name w:val="記7"/>
    <w:basedOn w:val="a1"/>
    <w:next w:val="a1"/>
    <w:uiPriority w:val="99"/>
    <w:rsid w:val="0004058D"/>
    <w:pPr>
      <w:suppressAutoHyphens/>
      <w:autoSpaceDN w:val="0"/>
    </w:pPr>
    <w:rPr>
      <w:rFonts w:eastAsia="MS Mincho" w:cs="CG Times (WN)"/>
      <w:lang w:eastAsia="ar-SA"/>
    </w:rPr>
  </w:style>
  <w:style w:type="paragraph" w:customStyle="1" w:styleId="HTML70">
    <w:name w:val="HTML 書式付き7"/>
    <w:basedOn w:val="a1"/>
    <w:uiPriority w:val="99"/>
    <w:rsid w:val="0004058D"/>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4058D"/>
    <w:pPr>
      <w:suppressAutoHyphens/>
      <w:autoSpaceDN w:val="0"/>
      <w:spacing w:after="120"/>
    </w:pPr>
    <w:rPr>
      <w:rFonts w:eastAsia="MS Mincho" w:cs="CG Times (WN)"/>
      <w:lang w:eastAsia="ar-SA"/>
    </w:rPr>
  </w:style>
  <w:style w:type="paragraph" w:customStyle="1" w:styleId="372">
    <w:name w:val="本文 37"/>
    <w:basedOn w:val="a1"/>
    <w:uiPriority w:val="99"/>
    <w:rsid w:val="0004058D"/>
    <w:pPr>
      <w:suppressAutoHyphens/>
      <w:autoSpaceDN w:val="0"/>
      <w:spacing w:after="120"/>
    </w:pPr>
    <w:rPr>
      <w:rFonts w:eastAsia="MS Mincho" w:cs="CG Times (WN)"/>
      <w:lang w:eastAsia="ar-SA"/>
    </w:rPr>
  </w:style>
  <w:style w:type="character" w:customStyle="1" w:styleId="7f0">
    <w:name w:val="段落フォント7"/>
    <w:rsid w:val="0004058D"/>
  </w:style>
  <w:style w:type="character" w:customStyle="1" w:styleId="7f1">
    <w:name w:val="コメント参照7"/>
    <w:rsid w:val="0004058D"/>
    <w:rPr>
      <w:sz w:val="16"/>
    </w:rPr>
  </w:style>
  <w:style w:type="paragraph" w:customStyle="1" w:styleId="940">
    <w:name w:val="目录 94"/>
    <w:basedOn w:val="81"/>
    <w:rsid w:val="0004058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04058D"/>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4058D"/>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04058D"/>
    <w:pPr>
      <w:keepNext/>
      <w:keepLines/>
      <w:spacing w:after="0"/>
      <w:ind w:left="851" w:hanging="851"/>
    </w:pPr>
    <w:rPr>
      <w:rFonts w:ascii="Arial" w:eastAsia="宋体" w:hAnsi="Arial"/>
      <w:sz w:val="18"/>
      <w:lang w:eastAsia="en-GB"/>
    </w:rPr>
  </w:style>
  <w:style w:type="character" w:customStyle="1" w:styleId="search-word-mail">
    <w:name w:val="search-word-mail"/>
    <w:rsid w:val="00040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F9896-0A1D-47F4-A008-BD9BC7CE1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2508</Words>
  <Characters>14297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Samsung</cp:lastModifiedBy>
  <cp:revision>6</cp:revision>
  <cp:lastPrinted>1900-01-01T06:00:00Z</cp:lastPrinted>
  <dcterms:created xsi:type="dcterms:W3CDTF">2023-11-16T14:38:00Z</dcterms:created>
  <dcterms:modified xsi:type="dcterms:W3CDTF">2023-11-16T15:26:00Z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